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CD6D36" w14:textId="20C16766" w:rsidR="0044529A" w:rsidRPr="00A74C9A" w:rsidRDefault="008626E5" w:rsidP="00A74C9A">
      <w:pPr>
        <w:pStyle w:val="00-02Option"/>
        <w:rPr>
          <w:sz w:val="28"/>
          <w:szCs w:val="28"/>
        </w:rPr>
      </w:pPr>
      <w:r>
        <w:rPr>
          <w:sz w:val="28"/>
          <w:szCs w:val="28"/>
        </w:rPr>
        <w:t>Standgehäuse TERMINAL</w:t>
      </w:r>
      <w:r w:rsidR="0044529A" w:rsidRPr="00A74C9A">
        <w:rPr>
          <w:sz w:val="28"/>
          <w:szCs w:val="28"/>
        </w:rPr>
        <w:t xml:space="preserve"> für PKW-Verkehr</w:t>
      </w:r>
    </w:p>
    <w:p w14:paraId="1DE3551C" w14:textId="77777777" w:rsidR="0044529A" w:rsidRDefault="0044529A" w:rsidP="00A74C9A"/>
    <w:p w14:paraId="3544D842" w14:textId="77777777" w:rsidR="0044529A" w:rsidRDefault="0044529A" w:rsidP="00A74C9A"/>
    <w:p w14:paraId="2D293897" w14:textId="77777777" w:rsidR="00BC4663" w:rsidRPr="00A74C9A" w:rsidRDefault="00BC4663" w:rsidP="00A74C9A">
      <w:pPr>
        <w:pStyle w:val="00-01Position"/>
      </w:pPr>
      <w:r w:rsidRPr="00A74C9A">
        <w:t>[Position: …………..]</w:t>
      </w:r>
    </w:p>
    <w:p w14:paraId="216CBFD1" w14:textId="77777777" w:rsidR="00BC4663" w:rsidRPr="00202976" w:rsidRDefault="00BC4663" w:rsidP="00A74C9A">
      <w:pPr>
        <w:pStyle w:val="00-02Option"/>
      </w:pPr>
      <w:r w:rsidRPr="00202976">
        <w:t xml:space="preserve">Option Standgehäuse </w:t>
      </w:r>
      <w:r w:rsidR="00A534A2">
        <w:t>Terminal</w:t>
      </w:r>
      <w:r w:rsidRPr="00202976">
        <w:t>-M</w:t>
      </w:r>
      <w:r w:rsidR="00632415">
        <w:t>S</w:t>
      </w:r>
      <w:r w:rsidRPr="00202976">
        <w:t xml:space="preserve"> für PKW Einfahrt</w:t>
      </w:r>
    </w:p>
    <w:p w14:paraId="640768ED" w14:textId="77777777" w:rsidR="00BC4663" w:rsidRPr="00202976" w:rsidRDefault="00BC4663" w:rsidP="00A74C9A">
      <w:pPr>
        <w:pStyle w:val="01-01Haupttext"/>
      </w:pPr>
      <w:r w:rsidRPr="00202976">
        <w:t xml:space="preserve">Im Design der MHTM™ </w:t>
      </w:r>
      <w:proofErr w:type="spellStart"/>
      <w:r w:rsidRPr="00202976">
        <w:t>MicroDrive</w:t>
      </w:r>
      <w:proofErr w:type="spellEnd"/>
      <w:r w:rsidRPr="00202976">
        <w:t>-Schrankengehäuse, geeignet zum Einbau von bauseitigen Gegensprech</w:t>
      </w:r>
      <w:r w:rsidR="006B311C">
        <w:t>- und Zufahrtskontrollsystemen.</w:t>
      </w:r>
    </w:p>
    <w:p w14:paraId="0B512830" w14:textId="77777777" w:rsidR="00BC4663" w:rsidRPr="00202976" w:rsidRDefault="00BC4663" w:rsidP="00A74C9A">
      <w:pPr>
        <w:pStyle w:val="01-01Haupttext"/>
      </w:pPr>
      <w:r w:rsidRPr="00202976">
        <w:t>Frontplatte mit Teleskopauszug, Gehäuse aus Aluminium, pulverbeschichtet, Sockel aus Edelstahl, Seitenwände und Haube in Gelborange (RAL</w:t>
      </w:r>
      <w:r w:rsidR="006B311C">
        <w:t> </w:t>
      </w:r>
      <w:r w:rsidRPr="00202976">
        <w:t>2000), in Weißaluminium (ähnlich RAL</w:t>
      </w:r>
      <w:r w:rsidR="006B311C">
        <w:t> </w:t>
      </w:r>
      <w:r w:rsidRPr="00202976">
        <w:t>9006) oder in Graualuminium (ähnlich RAL</w:t>
      </w:r>
      <w:r w:rsidR="006B311C">
        <w:t> </w:t>
      </w:r>
      <w:r w:rsidRPr="00202976">
        <w:t xml:space="preserve">9007), </w:t>
      </w:r>
      <w:r w:rsidR="006B311C">
        <w:t>Türen immer in Schwarzgrau (RAL </w:t>
      </w:r>
      <w:r w:rsidRPr="00202976">
        <w:t>7021).</w:t>
      </w:r>
    </w:p>
    <w:p w14:paraId="437F75FB" w14:textId="77777777" w:rsidR="00BC4663" w:rsidRPr="00202976" w:rsidRDefault="00BC4663" w:rsidP="00A74C9A"/>
    <w:p w14:paraId="0BDDEF09" w14:textId="77777777" w:rsidR="00BC4663" w:rsidRPr="00202976" w:rsidRDefault="00BC4663" w:rsidP="00A74C9A">
      <w:pPr>
        <w:pStyle w:val="01-01Haupttext"/>
        <w:rPr>
          <w:bCs/>
        </w:rPr>
      </w:pPr>
      <w:r w:rsidRPr="00202976">
        <w:t>Optional in Farbkombinationen nach Wunsch des A</w:t>
      </w:r>
      <w:r w:rsidR="00A534A2">
        <w:t>uftraggebers</w:t>
      </w:r>
      <w:r w:rsidRPr="00202976">
        <w:t>.</w:t>
      </w:r>
    </w:p>
    <w:p w14:paraId="5C27DF5F" w14:textId="77777777" w:rsidR="00BC4663" w:rsidRDefault="00BC4663" w:rsidP="00A74C9A"/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6" w:type="dxa"/>
          <w:bottom w:w="6" w:type="dxa"/>
        </w:tblCellMar>
        <w:tblLook w:val="04A0" w:firstRow="1" w:lastRow="0" w:firstColumn="1" w:lastColumn="0" w:noHBand="0" w:noVBand="1"/>
      </w:tblPr>
      <w:tblGrid>
        <w:gridCol w:w="3402"/>
        <w:gridCol w:w="3402"/>
      </w:tblGrid>
      <w:tr w:rsidR="006B311C" w:rsidRPr="00C37538" w14:paraId="17B14152" w14:textId="77777777" w:rsidTr="006B311C">
        <w:tc>
          <w:tcPr>
            <w:tcW w:w="3402" w:type="dxa"/>
          </w:tcPr>
          <w:p w14:paraId="00B114B6" w14:textId="77777777" w:rsidR="006B311C" w:rsidRPr="00C37538" w:rsidRDefault="006B311C" w:rsidP="00C1572C">
            <w:pPr>
              <w:pStyle w:val="03-01Tabellentext"/>
            </w:pPr>
            <w:r w:rsidRPr="00202976">
              <w:t>Einbaufläche max.</w:t>
            </w:r>
            <w:r>
              <w:t>:</w:t>
            </w:r>
          </w:p>
        </w:tc>
        <w:tc>
          <w:tcPr>
            <w:tcW w:w="3402" w:type="dxa"/>
          </w:tcPr>
          <w:p w14:paraId="24742B63" w14:textId="77777777" w:rsidR="006B311C" w:rsidRPr="00C37538" w:rsidRDefault="006B311C" w:rsidP="00C1572C">
            <w:pPr>
              <w:pStyle w:val="03-01Tabellentext"/>
            </w:pPr>
            <w:r w:rsidRPr="00202976">
              <w:t>209</w:t>
            </w:r>
            <w:r>
              <w:t> </w:t>
            </w:r>
            <w:r w:rsidRPr="00202976">
              <w:t>x</w:t>
            </w:r>
            <w:r>
              <w:t> 33</w:t>
            </w:r>
            <w:r w:rsidRPr="00202976">
              <w:t>7</w:t>
            </w:r>
            <w:r>
              <w:t> </w:t>
            </w:r>
            <w:r w:rsidRPr="00202976">
              <w:t>mm</w:t>
            </w:r>
          </w:p>
        </w:tc>
      </w:tr>
      <w:tr w:rsidR="006B311C" w:rsidRPr="00C37538" w14:paraId="3B8ECF58" w14:textId="77777777" w:rsidTr="006B311C">
        <w:tc>
          <w:tcPr>
            <w:tcW w:w="3402" w:type="dxa"/>
          </w:tcPr>
          <w:p w14:paraId="0623A94B" w14:textId="77777777" w:rsidR="006B311C" w:rsidRPr="00C37538" w:rsidRDefault="006B311C" w:rsidP="00C1572C">
            <w:pPr>
              <w:pStyle w:val="03-01Tabellentext"/>
            </w:pPr>
            <w:r w:rsidRPr="00FC01E3">
              <w:t>Einbautiefe max.</w:t>
            </w:r>
            <w:r>
              <w:t>:</w:t>
            </w:r>
          </w:p>
        </w:tc>
        <w:tc>
          <w:tcPr>
            <w:tcW w:w="3402" w:type="dxa"/>
          </w:tcPr>
          <w:p w14:paraId="21224A73" w14:textId="77777777" w:rsidR="006B311C" w:rsidRPr="00C37538" w:rsidRDefault="006B311C" w:rsidP="00C1572C">
            <w:pPr>
              <w:pStyle w:val="03-01Tabellentext"/>
            </w:pPr>
            <w:r>
              <w:t>220 </w:t>
            </w:r>
            <w:r w:rsidRPr="00FC01E3">
              <w:t>mm</w:t>
            </w:r>
          </w:p>
        </w:tc>
      </w:tr>
      <w:tr w:rsidR="006B311C" w:rsidRPr="00C37538" w14:paraId="03EC8CA3" w14:textId="77777777" w:rsidTr="006B311C">
        <w:tc>
          <w:tcPr>
            <w:tcW w:w="3402" w:type="dxa"/>
          </w:tcPr>
          <w:p w14:paraId="70B52F95" w14:textId="77777777" w:rsidR="006B311C" w:rsidRPr="00C37538" w:rsidRDefault="006B311C" w:rsidP="00C1572C">
            <w:pPr>
              <w:pStyle w:val="03-01Tabellentext"/>
            </w:pPr>
            <w:r w:rsidRPr="00FC01E3">
              <w:t>Abmessung (B</w:t>
            </w:r>
            <w:r>
              <w:t> </w:t>
            </w:r>
            <w:r w:rsidRPr="00FC01E3">
              <w:t>x</w:t>
            </w:r>
            <w:r>
              <w:t> </w:t>
            </w:r>
            <w:r w:rsidRPr="00FC01E3">
              <w:t>T</w:t>
            </w:r>
            <w:r>
              <w:t> </w:t>
            </w:r>
            <w:r w:rsidRPr="00FC01E3">
              <w:t>x</w:t>
            </w:r>
            <w:r>
              <w:t> </w:t>
            </w:r>
            <w:r w:rsidRPr="00FC01E3">
              <w:t>H)</w:t>
            </w:r>
            <w:r>
              <w:t>:</w:t>
            </w:r>
          </w:p>
        </w:tc>
        <w:tc>
          <w:tcPr>
            <w:tcW w:w="3402" w:type="dxa"/>
          </w:tcPr>
          <w:p w14:paraId="71EF49BB" w14:textId="77777777" w:rsidR="006B311C" w:rsidRPr="00C37538" w:rsidRDefault="006B311C" w:rsidP="00C1572C">
            <w:pPr>
              <w:pStyle w:val="03-01Tabellentext"/>
            </w:pPr>
            <w:r w:rsidRPr="00FC01E3">
              <w:t>296</w:t>
            </w:r>
            <w:r>
              <w:t> </w:t>
            </w:r>
            <w:r w:rsidRPr="00FC01E3">
              <w:t>mm</w:t>
            </w:r>
            <w:r>
              <w:t> </w:t>
            </w:r>
            <w:r w:rsidRPr="00FC01E3">
              <w:t>x</w:t>
            </w:r>
            <w:r>
              <w:t> </w:t>
            </w:r>
            <w:r w:rsidRPr="00FC01E3">
              <w:t>266</w:t>
            </w:r>
            <w:r>
              <w:t> </w:t>
            </w:r>
            <w:r w:rsidRPr="00FC01E3">
              <w:t>mm</w:t>
            </w:r>
            <w:r>
              <w:t> </w:t>
            </w:r>
            <w:r w:rsidRPr="00FC01E3">
              <w:t>x</w:t>
            </w:r>
            <w:r>
              <w:t> </w:t>
            </w:r>
            <w:r w:rsidRPr="00FC01E3">
              <w:t>1</w:t>
            </w:r>
            <w:r>
              <w:t>.</w:t>
            </w:r>
            <w:r w:rsidRPr="00FC01E3">
              <w:t>202</w:t>
            </w:r>
            <w:r>
              <w:t> </w:t>
            </w:r>
            <w:r w:rsidRPr="00FC01E3">
              <w:t>mm</w:t>
            </w:r>
          </w:p>
        </w:tc>
      </w:tr>
      <w:tr w:rsidR="006B311C" w:rsidRPr="00C37538" w14:paraId="3894F93B" w14:textId="77777777" w:rsidTr="006B311C">
        <w:tc>
          <w:tcPr>
            <w:tcW w:w="3402" w:type="dxa"/>
          </w:tcPr>
          <w:p w14:paraId="24DC0CE1" w14:textId="77777777" w:rsidR="006B311C" w:rsidRPr="00C37538" w:rsidRDefault="006B311C" w:rsidP="00C1572C">
            <w:pPr>
              <w:pStyle w:val="03-01Tabellentext"/>
            </w:pPr>
            <w:r w:rsidRPr="00202976">
              <w:t>Gehäuse</w:t>
            </w:r>
            <w:r>
              <w:t>:</w:t>
            </w:r>
          </w:p>
        </w:tc>
        <w:tc>
          <w:tcPr>
            <w:tcW w:w="3402" w:type="dxa"/>
          </w:tcPr>
          <w:p w14:paraId="28E6C80A" w14:textId="77777777" w:rsidR="006B311C" w:rsidRPr="00C37538" w:rsidRDefault="006B311C" w:rsidP="00C1572C">
            <w:pPr>
              <w:pStyle w:val="03-01Tabellentext"/>
            </w:pPr>
            <w:r w:rsidRPr="00202976">
              <w:t>pulverbeschichtetes Aluminium</w:t>
            </w:r>
          </w:p>
        </w:tc>
      </w:tr>
      <w:tr w:rsidR="006B311C" w:rsidRPr="00C37538" w14:paraId="522D54A9" w14:textId="77777777" w:rsidTr="006B311C">
        <w:tc>
          <w:tcPr>
            <w:tcW w:w="3402" w:type="dxa"/>
          </w:tcPr>
          <w:p w14:paraId="462A1EDB" w14:textId="77777777" w:rsidR="006B311C" w:rsidRPr="00C37538" w:rsidRDefault="006B311C" w:rsidP="00C1572C">
            <w:pPr>
              <w:pStyle w:val="03-01Tabellentext"/>
            </w:pPr>
            <w:r w:rsidRPr="00202976">
              <w:t>Sockelbereich</w:t>
            </w:r>
            <w:r>
              <w:t>:</w:t>
            </w:r>
          </w:p>
        </w:tc>
        <w:tc>
          <w:tcPr>
            <w:tcW w:w="3402" w:type="dxa"/>
          </w:tcPr>
          <w:p w14:paraId="58EE89E7" w14:textId="77777777" w:rsidR="006B311C" w:rsidRPr="00C37538" w:rsidRDefault="006B311C" w:rsidP="00C1572C">
            <w:pPr>
              <w:pStyle w:val="03-01Tabellentext"/>
            </w:pPr>
            <w:r w:rsidRPr="00202976">
              <w:t>Edelstahl</w:t>
            </w:r>
          </w:p>
        </w:tc>
      </w:tr>
      <w:tr w:rsidR="006B311C" w:rsidRPr="00C37538" w14:paraId="1084EC13" w14:textId="77777777" w:rsidTr="006B311C">
        <w:tc>
          <w:tcPr>
            <w:tcW w:w="3402" w:type="dxa"/>
          </w:tcPr>
          <w:p w14:paraId="3015A6E5" w14:textId="77777777" w:rsidR="006B311C" w:rsidRPr="00C37538" w:rsidRDefault="006B311C" w:rsidP="00C1572C">
            <w:pPr>
              <w:pStyle w:val="03-01Tabellentext"/>
            </w:pPr>
            <w:r w:rsidRPr="00202976">
              <w:t>Gewicht</w:t>
            </w:r>
            <w:r>
              <w:t>:</w:t>
            </w:r>
          </w:p>
        </w:tc>
        <w:tc>
          <w:tcPr>
            <w:tcW w:w="3402" w:type="dxa"/>
          </w:tcPr>
          <w:p w14:paraId="49B06E51" w14:textId="77777777" w:rsidR="006B311C" w:rsidRPr="00C37538" w:rsidRDefault="006B311C" w:rsidP="00C1572C">
            <w:pPr>
              <w:pStyle w:val="03-01Tabellentext"/>
            </w:pPr>
            <w:r>
              <w:t>15 </w:t>
            </w:r>
            <w:r w:rsidRPr="00202976">
              <w:t>kg</w:t>
            </w:r>
          </w:p>
        </w:tc>
      </w:tr>
      <w:tr w:rsidR="006B311C" w:rsidRPr="00C37538" w14:paraId="7B410876" w14:textId="77777777" w:rsidTr="006B311C">
        <w:tc>
          <w:tcPr>
            <w:tcW w:w="3402" w:type="dxa"/>
          </w:tcPr>
          <w:p w14:paraId="566155CA" w14:textId="77777777" w:rsidR="006B311C" w:rsidRPr="00C37538" w:rsidRDefault="006B311C" w:rsidP="00C1572C">
            <w:pPr>
              <w:pStyle w:val="03-01Tabellentext"/>
            </w:pPr>
            <w:r w:rsidRPr="00202976">
              <w:t>Schutzart</w:t>
            </w:r>
            <w:r>
              <w:t>:</w:t>
            </w:r>
          </w:p>
        </w:tc>
        <w:tc>
          <w:tcPr>
            <w:tcW w:w="3402" w:type="dxa"/>
          </w:tcPr>
          <w:p w14:paraId="6F250BC2" w14:textId="77777777" w:rsidR="006B311C" w:rsidRPr="00C37538" w:rsidRDefault="006B311C" w:rsidP="00C1572C">
            <w:pPr>
              <w:pStyle w:val="03-01Tabellentext"/>
            </w:pPr>
            <w:r w:rsidRPr="00202976">
              <w:t>IP</w:t>
            </w:r>
            <w:r>
              <w:t> </w:t>
            </w:r>
            <w:r w:rsidRPr="00202976">
              <w:t>54</w:t>
            </w:r>
          </w:p>
        </w:tc>
      </w:tr>
    </w:tbl>
    <w:p w14:paraId="08EE81CB" w14:textId="77777777" w:rsidR="00BC4663" w:rsidRPr="00202976" w:rsidRDefault="00BC4663" w:rsidP="00A74C9A"/>
    <w:p w14:paraId="40F60404" w14:textId="77777777" w:rsidR="00BC4663" w:rsidRPr="00202976" w:rsidRDefault="00BC4663" w:rsidP="00A74C9A">
      <w:pPr>
        <w:pStyle w:val="01-01Haupttext"/>
      </w:pPr>
      <w:r w:rsidRPr="00202976">
        <w:t xml:space="preserve">Montage: </w:t>
      </w:r>
      <w:r w:rsidR="00A534A2">
        <w:t>A</w:t>
      </w:r>
      <w:r w:rsidRPr="00202976">
        <w:t xml:space="preserve">uf bauseitigem Betonfundament </w:t>
      </w:r>
      <w:r w:rsidR="006B311C">
        <w:t>mittels 4 Klebeankern montieren.</w:t>
      </w:r>
    </w:p>
    <w:p w14:paraId="3904DAEE" w14:textId="77777777" w:rsidR="006B311C" w:rsidRPr="00C37538" w:rsidRDefault="006B311C" w:rsidP="00A74C9A"/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1701"/>
        <w:gridCol w:w="1701"/>
        <w:gridCol w:w="1701"/>
      </w:tblGrid>
      <w:tr w:rsidR="006B311C" w:rsidRPr="00C37538" w14:paraId="4E99A69C" w14:textId="77777777" w:rsidTr="006B311C">
        <w:tc>
          <w:tcPr>
            <w:tcW w:w="1134" w:type="dxa"/>
          </w:tcPr>
          <w:p w14:paraId="0A4FAF43" w14:textId="77777777" w:rsidR="006B311C" w:rsidRPr="00C37538" w:rsidRDefault="006B311C" w:rsidP="00C1572C">
            <w:pPr>
              <w:pStyle w:val="03-01Tabellentext"/>
            </w:pPr>
            <w:r w:rsidRPr="00C37538">
              <w:t>Hersteller:</w:t>
            </w:r>
          </w:p>
        </w:tc>
        <w:tc>
          <w:tcPr>
            <w:tcW w:w="6804" w:type="dxa"/>
            <w:gridSpan w:val="4"/>
          </w:tcPr>
          <w:p w14:paraId="2E0345CD" w14:textId="77777777" w:rsidR="006B311C" w:rsidRPr="00C37538" w:rsidRDefault="006B311C" w:rsidP="00C1572C">
            <w:pPr>
              <w:pStyle w:val="03-01Tabellentext"/>
              <w:rPr>
                <w:szCs w:val="20"/>
                <w:lang w:val="en-US"/>
              </w:rPr>
            </w:pPr>
            <w:r>
              <w:rPr>
                <w:lang w:val="en-US"/>
              </w:rPr>
              <w:t>MAGNETIC AUTOCONTROL GMBH</w:t>
            </w:r>
          </w:p>
        </w:tc>
      </w:tr>
      <w:tr w:rsidR="006B311C" w:rsidRPr="00CE3AFF" w14:paraId="52D1B529" w14:textId="77777777" w:rsidTr="006B311C">
        <w:tc>
          <w:tcPr>
            <w:tcW w:w="1134" w:type="dxa"/>
          </w:tcPr>
          <w:p w14:paraId="7799800A" w14:textId="77777777" w:rsidR="006B311C" w:rsidRPr="00C37538" w:rsidRDefault="006B311C" w:rsidP="00C1572C">
            <w:pPr>
              <w:pStyle w:val="03-01Tabellentext"/>
            </w:pPr>
            <w:r w:rsidRPr="00C37538">
              <w:t>Typ:</w:t>
            </w:r>
          </w:p>
        </w:tc>
        <w:tc>
          <w:tcPr>
            <w:tcW w:w="6804" w:type="dxa"/>
            <w:gridSpan w:val="4"/>
          </w:tcPr>
          <w:p w14:paraId="56D209E0" w14:textId="77777777" w:rsidR="006B311C" w:rsidRPr="006B311C" w:rsidRDefault="00DE05B5" w:rsidP="00C1572C">
            <w:pPr>
              <w:pStyle w:val="03-01Tabellentext"/>
              <w:rPr>
                <w:lang w:val="en-US"/>
              </w:rPr>
            </w:pPr>
            <w:r>
              <w:rPr>
                <w:szCs w:val="20"/>
                <w:lang w:val="en-US"/>
              </w:rPr>
              <w:t>TERMINAL</w:t>
            </w:r>
            <w:r w:rsidR="006B311C" w:rsidRPr="007F0798">
              <w:rPr>
                <w:szCs w:val="20"/>
                <w:lang w:val="en-US"/>
              </w:rPr>
              <w:t xml:space="preserve">-MS-A000 in </w:t>
            </w:r>
            <w:proofErr w:type="spellStart"/>
            <w:r w:rsidR="006B311C" w:rsidRPr="007F0798">
              <w:rPr>
                <w:szCs w:val="20"/>
                <w:lang w:val="en-US"/>
              </w:rPr>
              <w:t>Gelborange</w:t>
            </w:r>
            <w:proofErr w:type="spellEnd"/>
            <w:r w:rsidR="006B311C" w:rsidRPr="007F0798">
              <w:rPr>
                <w:szCs w:val="20"/>
                <w:lang w:val="en-US"/>
              </w:rPr>
              <w:t xml:space="preserve"> (RAL</w:t>
            </w:r>
            <w:r w:rsidR="006B311C">
              <w:rPr>
                <w:szCs w:val="20"/>
                <w:lang w:val="en-US"/>
              </w:rPr>
              <w:t> </w:t>
            </w:r>
            <w:r w:rsidR="006B311C" w:rsidRPr="007F0798">
              <w:rPr>
                <w:szCs w:val="20"/>
                <w:lang w:val="en-US"/>
              </w:rPr>
              <w:t>2000)</w:t>
            </w:r>
          </w:p>
        </w:tc>
      </w:tr>
      <w:tr w:rsidR="006B311C" w:rsidRPr="00C37538" w14:paraId="3D6957AF" w14:textId="77777777" w:rsidTr="006B311C">
        <w:trPr>
          <w:trHeight w:val="61"/>
        </w:trPr>
        <w:tc>
          <w:tcPr>
            <w:tcW w:w="1134" w:type="dxa"/>
          </w:tcPr>
          <w:p w14:paraId="521FB71E" w14:textId="77777777" w:rsidR="006B311C" w:rsidRPr="00C37538" w:rsidRDefault="006B311C" w:rsidP="00C1572C">
            <w:pPr>
              <w:pStyle w:val="03-01Tabellentext"/>
            </w:pPr>
            <w:r w:rsidRPr="00C37538">
              <w:t>Menge:</w:t>
            </w:r>
          </w:p>
        </w:tc>
        <w:tc>
          <w:tcPr>
            <w:tcW w:w="1701" w:type="dxa"/>
          </w:tcPr>
          <w:p w14:paraId="25C0CFD8" w14:textId="77777777" w:rsidR="006B311C" w:rsidRPr="00C37538" w:rsidRDefault="006B311C" w:rsidP="00C1572C">
            <w:pPr>
              <w:pStyle w:val="03-01Tabellentext"/>
            </w:pPr>
            <w:r w:rsidRPr="00C37538">
              <w:t>…………….</w:t>
            </w:r>
          </w:p>
        </w:tc>
        <w:tc>
          <w:tcPr>
            <w:tcW w:w="1701" w:type="dxa"/>
          </w:tcPr>
          <w:p w14:paraId="70F2520E" w14:textId="77777777" w:rsidR="006B311C" w:rsidRPr="00C37538" w:rsidRDefault="006B311C" w:rsidP="00C1572C">
            <w:pPr>
              <w:pStyle w:val="03-01Tabellentext"/>
            </w:pPr>
            <w:r>
              <w:t>Stück</w:t>
            </w:r>
          </w:p>
        </w:tc>
        <w:tc>
          <w:tcPr>
            <w:tcW w:w="1701" w:type="dxa"/>
          </w:tcPr>
          <w:p w14:paraId="1B42D2F5" w14:textId="77777777" w:rsidR="006B311C" w:rsidRPr="00C37538" w:rsidRDefault="006B311C" w:rsidP="00C1572C">
            <w:pPr>
              <w:pStyle w:val="03-01Tabellentext"/>
            </w:pPr>
            <w:r w:rsidRPr="00C37538">
              <w:t>EP: </w:t>
            </w:r>
            <w:r>
              <w:t>……………</w:t>
            </w:r>
          </w:p>
        </w:tc>
        <w:tc>
          <w:tcPr>
            <w:tcW w:w="1701" w:type="dxa"/>
          </w:tcPr>
          <w:p w14:paraId="6DA3BBD2" w14:textId="77777777" w:rsidR="006B311C" w:rsidRPr="00C37538" w:rsidRDefault="006B311C" w:rsidP="00C1572C">
            <w:pPr>
              <w:pStyle w:val="03-01Tabellentext"/>
            </w:pPr>
            <w:r w:rsidRPr="00C37538">
              <w:t>GP: </w:t>
            </w:r>
            <w:r>
              <w:t>……………</w:t>
            </w:r>
          </w:p>
        </w:tc>
      </w:tr>
    </w:tbl>
    <w:p w14:paraId="0D5599BD" w14:textId="77777777" w:rsidR="006B311C" w:rsidRPr="00C37538" w:rsidRDefault="006B311C" w:rsidP="00A74C9A"/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1701"/>
        <w:gridCol w:w="1701"/>
        <w:gridCol w:w="1701"/>
      </w:tblGrid>
      <w:tr w:rsidR="006B311C" w:rsidRPr="00C37538" w14:paraId="3433FBB5" w14:textId="77777777" w:rsidTr="006B311C">
        <w:tc>
          <w:tcPr>
            <w:tcW w:w="1134" w:type="dxa"/>
          </w:tcPr>
          <w:p w14:paraId="27F78DE0" w14:textId="77777777" w:rsidR="006B311C" w:rsidRPr="00C37538" w:rsidRDefault="006B311C" w:rsidP="00C1572C">
            <w:pPr>
              <w:pStyle w:val="03-01Tabellentext"/>
            </w:pPr>
            <w:r w:rsidRPr="00C37538">
              <w:t>Typ:</w:t>
            </w:r>
          </w:p>
        </w:tc>
        <w:tc>
          <w:tcPr>
            <w:tcW w:w="6804" w:type="dxa"/>
            <w:gridSpan w:val="4"/>
          </w:tcPr>
          <w:p w14:paraId="5F0A9647" w14:textId="77777777" w:rsidR="006B311C" w:rsidRPr="00C37538" w:rsidRDefault="00DE05B5" w:rsidP="00C1572C">
            <w:pPr>
              <w:pStyle w:val="03-01Tabellentext"/>
            </w:pPr>
            <w:r>
              <w:rPr>
                <w:szCs w:val="20"/>
              </w:rPr>
              <w:t>TERMINAL</w:t>
            </w:r>
            <w:r w:rsidR="006B311C" w:rsidRPr="006B311C">
              <w:rPr>
                <w:szCs w:val="20"/>
              </w:rPr>
              <w:t>-MS-A100 in Graualuminium (RAL</w:t>
            </w:r>
            <w:r w:rsidR="006B311C">
              <w:rPr>
                <w:szCs w:val="20"/>
              </w:rPr>
              <w:t> </w:t>
            </w:r>
            <w:r w:rsidR="006B311C" w:rsidRPr="006B311C">
              <w:rPr>
                <w:szCs w:val="20"/>
              </w:rPr>
              <w:t>9007)</w:t>
            </w:r>
          </w:p>
        </w:tc>
      </w:tr>
      <w:tr w:rsidR="006B311C" w:rsidRPr="00C37538" w14:paraId="4F98FB38" w14:textId="77777777" w:rsidTr="006B311C">
        <w:trPr>
          <w:trHeight w:val="61"/>
        </w:trPr>
        <w:tc>
          <w:tcPr>
            <w:tcW w:w="1134" w:type="dxa"/>
          </w:tcPr>
          <w:p w14:paraId="494C2765" w14:textId="77777777" w:rsidR="006B311C" w:rsidRPr="00C37538" w:rsidRDefault="006B311C" w:rsidP="00C1572C">
            <w:pPr>
              <w:pStyle w:val="03-01Tabellentext"/>
            </w:pPr>
            <w:r w:rsidRPr="00C37538">
              <w:t>Menge:</w:t>
            </w:r>
          </w:p>
        </w:tc>
        <w:tc>
          <w:tcPr>
            <w:tcW w:w="1701" w:type="dxa"/>
          </w:tcPr>
          <w:p w14:paraId="099022F7" w14:textId="77777777" w:rsidR="006B311C" w:rsidRPr="00C37538" w:rsidRDefault="006B311C" w:rsidP="00C1572C">
            <w:pPr>
              <w:pStyle w:val="03-01Tabellentext"/>
            </w:pPr>
            <w:r w:rsidRPr="00C37538">
              <w:t>…</w:t>
            </w:r>
            <w:r>
              <w:t>……………</w:t>
            </w:r>
          </w:p>
        </w:tc>
        <w:tc>
          <w:tcPr>
            <w:tcW w:w="1701" w:type="dxa"/>
          </w:tcPr>
          <w:p w14:paraId="799A05F7" w14:textId="77777777" w:rsidR="006B311C" w:rsidRPr="00C37538" w:rsidRDefault="006B311C" w:rsidP="00C1572C">
            <w:pPr>
              <w:pStyle w:val="03-01Tabellentext"/>
            </w:pPr>
            <w:r>
              <w:t>Stück</w:t>
            </w:r>
          </w:p>
        </w:tc>
        <w:tc>
          <w:tcPr>
            <w:tcW w:w="1701" w:type="dxa"/>
          </w:tcPr>
          <w:p w14:paraId="24E3C354" w14:textId="77777777" w:rsidR="006B311C" w:rsidRPr="00C37538" w:rsidRDefault="006B311C" w:rsidP="00C1572C">
            <w:pPr>
              <w:pStyle w:val="03-01Tabellentext"/>
            </w:pPr>
            <w:r w:rsidRPr="00C37538">
              <w:t>EP: </w:t>
            </w:r>
            <w:r>
              <w:t>……………</w:t>
            </w:r>
          </w:p>
        </w:tc>
        <w:tc>
          <w:tcPr>
            <w:tcW w:w="1701" w:type="dxa"/>
          </w:tcPr>
          <w:p w14:paraId="50C924E3" w14:textId="77777777" w:rsidR="006B311C" w:rsidRPr="00C37538" w:rsidRDefault="006B311C" w:rsidP="00C1572C">
            <w:pPr>
              <w:pStyle w:val="03-01Tabellentext"/>
            </w:pPr>
            <w:r w:rsidRPr="00C37538">
              <w:t>GP: </w:t>
            </w:r>
            <w:r>
              <w:t>……………</w:t>
            </w:r>
          </w:p>
        </w:tc>
      </w:tr>
    </w:tbl>
    <w:p w14:paraId="3AEA7C9E" w14:textId="77777777" w:rsidR="006B311C" w:rsidRPr="00C37538" w:rsidRDefault="006B311C" w:rsidP="00A74C9A"/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1701"/>
        <w:gridCol w:w="1701"/>
        <w:gridCol w:w="1701"/>
      </w:tblGrid>
      <w:tr w:rsidR="006B311C" w:rsidRPr="00C37538" w14:paraId="7B339F49" w14:textId="77777777" w:rsidTr="006B311C">
        <w:tc>
          <w:tcPr>
            <w:tcW w:w="1134" w:type="dxa"/>
          </w:tcPr>
          <w:p w14:paraId="50BB9B1B" w14:textId="77777777" w:rsidR="006B311C" w:rsidRPr="00C37538" w:rsidRDefault="006B311C" w:rsidP="00C1572C">
            <w:pPr>
              <w:pStyle w:val="03-01Tabellentext"/>
            </w:pPr>
            <w:r w:rsidRPr="00C37538">
              <w:t>Typ:</w:t>
            </w:r>
          </w:p>
        </w:tc>
        <w:tc>
          <w:tcPr>
            <w:tcW w:w="6804" w:type="dxa"/>
            <w:gridSpan w:val="4"/>
          </w:tcPr>
          <w:p w14:paraId="483A2F41" w14:textId="77777777" w:rsidR="006B311C" w:rsidRPr="00C37538" w:rsidRDefault="00DE05B5" w:rsidP="00C1572C">
            <w:pPr>
              <w:pStyle w:val="03-01Tabellentext"/>
            </w:pPr>
            <w:r>
              <w:rPr>
                <w:szCs w:val="20"/>
              </w:rPr>
              <w:t>TERMINAL</w:t>
            </w:r>
            <w:r w:rsidR="006B311C">
              <w:rPr>
                <w:szCs w:val="20"/>
              </w:rPr>
              <w:t>-</w:t>
            </w:r>
            <w:r w:rsidR="006B311C" w:rsidRPr="00202976">
              <w:rPr>
                <w:szCs w:val="20"/>
              </w:rPr>
              <w:t>M</w:t>
            </w:r>
            <w:r w:rsidR="006B311C">
              <w:rPr>
                <w:szCs w:val="20"/>
              </w:rPr>
              <w:t>S-A200</w:t>
            </w:r>
            <w:r w:rsidR="006B311C" w:rsidRPr="00202976">
              <w:rPr>
                <w:szCs w:val="20"/>
              </w:rPr>
              <w:t xml:space="preserve"> in Weißaluminium (ähnlich RAL</w:t>
            </w:r>
            <w:r w:rsidR="006B311C">
              <w:rPr>
                <w:szCs w:val="20"/>
              </w:rPr>
              <w:t> </w:t>
            </w:r>
            <w:r w:rsidR="006B311C" w:rsidRPr="00202976">
              <w:rPr>
                <w:szCs w:val="20"/>
              </w:rPr>
              <w:t>9006)</w:t>
            </w:r>
          </w:p>
        </w:tc>
      </w:tr>
      <w:tr w:rsidR="006B311C" w:rsidRPr="00C37538" w14:paraId="102DEE15" w14:textId="77777777" w:rsidTr="006B311C">
        <w:trPr>
          <w:trHeight w:val="61"/>
        </w:trPr>
        <w:tc>
          <w:tcPr>
            <w:tcW w:w="1134" w:type="dxa"/>
          </w:tcPr>
          <w:p w14:paraId="0672A916" w14:textId="77777777" w:rsidR="006B311C" w:rsidRPr="00C37538" w:rsidRDefault="006B311C" w:rsidP="00C1572C">
            <w:pPr>
              <w:pStyle w:val="03-01Tabellentext"/>
            </w:pPr>
            <w:r w:rsidRPr="00C37538">
              <w:t>Menge:</w:t>
            </w:r>
          </w:p>
        </w:tc>
        <w:tc>
          <w:tcPr>
            <w:tcW w:w="1701" w:type="dxa"/>
          </w:tcPr>
          <w:p w14:paraId="77CD6451" w14:textId="77777777" w:rsidR="006B311C" w:rsidRPr="00C37538" w:rsidRDefault="006B311C" w:rsidP="00C1572C">
            <w:pPr>
              <w:pStyle w:val="03-01Tabellentext"/>
            </w:pPr>
            <w:r w:rsidRPr="00C37538">
              <w:t>…</w:t>
            </w:r>
            <w:r>
              <w:t>……………</w:t>
            </w:r>
          </w:p>
        </w:tc>
        <w:tc>
          <w:tcPr>
            <w:tcW w:w="1701" w:type="dxa"/>
          </w:tcPr>
          <w:p w14:paraId="1D8E6187" w14:textId="77777777" w:rsidR="006B311C" w:rsidRPr="00C37538" w:rsidRDefault="006B311C" w:rsidP="00C1572C">
            <w:pPr>
              <w:pStyle w:val="03-01Tabellentext"/>
            </w:pPr>
            <w:r>
              <w:t>Stück</w:t>
            </w:r>
          </w:p>
        </w:tc>
        <w:tc>
          <w:tcPr>
            <w:tcW w:w="1701" w:type="dxa"/>
          </w:tcPr>
          <w:p w14:paraId="7A40334F" w14:textId="77777777" w:rsidR="006B311C" w:rsidRPr="00C37538" w:rsidRDefault="006B311C" w:rsidP="00C1572C">
            <w:pPr>
              <w:pStyle w:val="03-01Tabellentext"/>
            </w:pPr>
            <w:r w:rsidRPr="00C37538">
              <w:t>EP: </w:t>
            </w:r>
            <w:r>
              <w:t>……………</w:t>
            </w:r>
          </w:p>
        </w:tc>
        <w:tc>
          <w:tcPr>
            <w:tcW w:w="1701" w:type="dxa"/>
          </w:tcPr>
          <w:p w14:paraId="0BFD518B" w14:textId="77777777" w:rsidR="006B311C" w:rsidRPr="00C37538" w:rsidRDefault="006B311C" w:rsidP="00C1572C">
            <w:pPr>
              <w:pStyle w:val="03-01Tabellentext"/>
            </w:pPr>
            <w:r w:rsidRPr="00C37538">
              <w:t>GP: </w:t>
            </w:r>
            <w:r>
              <w:t>……………</w:t>
            </w:r>
          </w:p>
        </w:tc>
      </w:tr>
    </w:tbl>
    <w:p w14:paraId="4D135207" w14:textId="77777777" w:rsidR="006B311C" w:rsidRDefault="006B311C" w:rsidP="00A74C9A"/>
    <w:p w14:paraId="793EAB6F" w14:textId="77777777" w:rsidR="006B311C" w:rsidRPr="006B311C" w:rsidRDefault="006B311C" w:rsidP="00A74C9A"/>
    <w:p w14:paraId="7443B9CE" w14:textId="77777777" w:rsidR="00BC4663" w:rsidRPr="00A74C9A" w:rsidRDefault="00BC4663" w:rsidP="00A74C9A">
      <w:pPr>
        <w:pStyle w:val="00-01Position"/>
      </w:pPr>
      <w:r w:rsidRPr="00A74C9A">
        <w:t>[Position: …………..]</w:t>
      </w:r>
    </w:p>
    <w:p w14:paraId="653C1709" w14:textId="77777777" w:rsidR="006B311C" w:rsidRDefault="00BC4663" w:rsidP="00A74C9A">
      <w:pPr>
        <w:pStyle w:val="00-02Option"/>
      </w:pPr>
      <w:r>
        <w:t xml:space="preserve">Option </w:t>
      </w:r>
      <w:r w:rsidR="00DE05B5">
        <w:t>Befestigungssatz</w:t>
      </w:r>
      <w:r>
        <w:t xml:space="preserve"> BSS01</w:t>
      </w:r>
    </w:p>
    <w:p w14:paraId="4D4C9035" w14:textId="77777777" w:rsidR="00BC4663" w:rsidRDefault="00BC4663" w:rsidP="00A74C9A">
      <w:pPr>
        <w:pStyle w:val="01-01Haupttext"/>
      </w:pPr>
      <w:r>
        <w:t>Installationsmaterial für die Verschraubung einer Schranke</w:t>
      </w:r>
      <w:r w:rsidR="006B311C">
        <w:t> </w:t>
      </w:r>
      <w:r>
        <w:t>/</w:t>
      </w:r>
      <w:r w:rsidR="006B311C">
        <w:t> </w:t>
      </w:r>
      <w:r>
        <w:t>eines Terminals</w:t>
      </w:r>
      <w:r w:rsidR="006B311C">
        <w:t> </w:t>
      </w:r>
      <w:r>
        <w:t>/</w:t>
      </w:r>
      <w:r w:rsidR="006B311C">
        <w:t> </w:t>
      </w:r>
      <w:r>
        <w:t xml:space="preserve">eines Pfostens auf dem </w:t>
      </w:r>
      <w:r w:rsidR="006B311C">
        <w:t>Betonfundament, bestehend aus 4 </w:t>
      </w:r>
      <w:r>
        <w:t>Klebepatronen und Verschraubungsteilen.</w:t>
      </w:r>
    </w:p>
    <w:p w14:paraId="0D45163A" w14:textId="77777777" w:rsidR="00BC4663" w:rsidRDefault="00BC4663" w:rsidP="00A74C9A"/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1701"/>
        <w:gridCol w:w="1701"/>
        <w:gridCol w:w="1701"/>
      </w:tblGrid>
      <w:tr w:rsidR="006B311C" w:rsidRPr="00C37538" w14:paraId="341925E4" w14:textId="77777777" w:rsidTr="006B311C">
        <w:tc>
          <w:tcPr>
            <w:tcW w:w="1134" w:type="dxa"/>
          </w:tcPr>
          <w:p w14:paraId="2E7261CC" w14:textId="77777777" w:rsidR="006B311C" w:rsidRPr="00C37538" w:rsidRDefault="006B311C" w:rsidP="00C1572C">
            <w:pPr>
              <w:pStyle w:val="03-01Tabellentext"/>
            </w:pPr>
            <w:r w:rsidRPr="00C37538">
              <w:t>Hersteller:</w:t>
            </w:r>
          </w:p>
        </w:tc>
        <w:tc>
          <w:tcPr>
            <w:tcW w:w="6804" w:type="dxa"/>
            <w:gridSpan w:val="4"/>
          </w:tcPr>
          <w:p w14:paraId="751EA7D2" w14:textId="77777777" w:rsidR="006B311C" w:rsidRPr="00C37538" w:rsidRDefault="006B311C" w:rsidP="00C1572C">
            <w:pPr>
              <w:pStyle w:val="03-01Tabellentext"/>
              <w:rPr>
                <w:szCs w:val="20"/>
                <w:lang w:val="en-US"/>
              </w:rPr>
            </w:pPr>
            <w:r>
              <w:rPr>
                <w:lang w:val="en-US"/>
              </w:rPr>
              <w:t>MAGNETIC AUTOCONTROL GMBH</w:t>
            </w:r>
          </w:p>
        </w:tc>
      </w:tr>
      <w:tr w:rsidR="006B311C" w:rsidRPr="006B311C" w14:paraId="7F0FCD70" w14:textId="77777777" w:rsidTr="006B311C">
        <w:tc>
          <w:tcPr>
            <w:tcW w:w="1134" w:type="dxa"/>
          </w:tcPr>
          <w:p w14:paraId="43CF6662" w14:textId="77777777" w:rsidR="006B311C" w:rsidRPr="00C37538" w:rsidRDefault="006B311C" w:rsidP="00C1572C">
            <w:pPr>
              <w:pStyle w:val="03-01Tabellentext"/>
            </w:pPr>
            <w:r w:rsidRPr="00C37538">
              <w:t>Typ:</w:t>
            </w:r>
          </w:p>
        </w:tc>
        <w:tc>
          <w:tcPr>
            <w:tcW w:w="6804" w:type="dxa"/>
            <w:gridSpan w:val="4"/>
          </w:tcPr>
          <w:p w14:paraId="06978D2E" w14:textId="77777777" w:rsidR="006B311C" w:rsidRPr="00C1572C" w:rsidRDefault="00C1572C" w:rsidP="00C1572C">
            <w:pPr>
              <w:pStyle w:val="03-01Tabellentext"/>
              <w:rPr>
                <w:lang w:val="en-US"/>
              </w:rPr>
            </w:pPr>
            <w:r w:rsidRPr="00C1572C">
              <w:t>BSS01</w:t>
            </w:r>
          </w:p>
        </w:tc>
      </w:tr>
      <w:tr w:rsidR="006B311C" w:rsidRPr="00C37538" w14:paraId="5237EE36" w14:textId="77777777" w:rsidTr="006B311C">
        <w:trPr>
          <w:trHeight w:val="61"/>
        </w:trPr>
        <w:tc>
          <w:tcPr>
            <w:tcW w:w="1134" w:type="dxa"/>
          </w:tcPr>
          <w:p w14:paraId="1C493694" w14:textId="77777777" w:rsidR="006B311C" w:rsidRPr="00C37538" w:rsidRDefault="006B311C" w:rsidP="00C1572C">
            <w:pPr>
              <w:pStyle w:val="03-01Tabellentext"/>
            </w:pPr>
            <w:r w:rsidRPr="00C37538">
              <w:t>Menge:</w:t>
            </w:r>
          </w:p>
        </w:tc>
        <w:tc>
          <w:tcPr>
            <w:tcW w:w="1701" w:type="dxa"/>
          </w:tcPr>
          <w:p w14:paraId="3FBF8D07" w14:textId="77777777" w:rsidR="006B311C" w:rsidRPr="00C37538" w:rsidRDefault="006B311C" w:rsidP="00C1572C">
            <w:pPr>
              <w:pStyle w:val="03-01Tabellentext"/>
            </w:pPr>
            <w:r w:rsidRPr="00C37538">
              <w:t>…………….</w:t>
            </w:r>
          </w:p>
        </w:tc>
        <w:tc>
          <w:tcPr>
            <w:tcW w:w="1701" w:type="dxa"/>
          </w:tcPr>
          <w:p w14:paraId="32922767" w14:textId="77777777" w:rsidR="006B311C" w:rsidRPr="00C37538" w:rsidRDefault="006B311C" w:rsidP="00C1572C">
            <w:pPr>
              <w:pStyle w:val="03-01Tabellentext"/>
            </w:pPr>
            <w:r>
              <w:t>Stück</w:t>
            </w:r>
          </w:p>
        </w:tc>
        <w:tc>
          <w:tcPr>
            <w:tcW w:w="1701" w:type="dxa"/>
          </w:tcPr>
          <w:p w14:paraId="2BFE5670" w14:textId="77777777" w:rsidR="006B311C" w:rsidRPr="00C37538" w:rsidRDefault="006B311C" w:rsidP="00C1572C">
            <w:pPr>
              <w:pStyle w:val="03-01Tabellentext"/>
            </w:pPr>
            <w:r w:rsidRPr="00C37538">
              <w:t>EP: </w:t>
            </w:r>
            <w:r>
              <w:t>……………</w:t>
            </w:r>
          </w:p>
        </w:tc>
        <w:tc>
          <w:tcPr>
            <w:tcW w:w="1701" w:type="dxa"/>
          </w:tcPr>
          <w:p w14:paraId="5746CD1E" w14:textId="77777777" w:rsidR="006B311C" w:rsidRPr="00C37538" w:rsidRDefault="006B311C" w:rsidP="00C1572C">
            <w:pPr>
              <w:pStyle w:val="03-01Tabellentext"/>
            </w:pPr>
            <w:r w:rsidRPr="00C37538">
              <w:t>GP: </w:t>
            </w:r>
            <w:r>
              <w:t>……………</w:t>
            </w:r>
          </w:p>
        </w:tc>
      </w:tr>
    </w:tbl>
    <w:p w14:paraId="46BA6030" w14:textId="77777777" w:rsidR="006B311C" w:rsidRDefault="006B311C" w:rsidP="00A74C9A">
      <w:pPr>
        <w:rPr>
          <w:rFonts w:cs="Arial"/>
          <w:color w:val="000000"/>
        </w:rPr>
      </w:pPr>
      <w:r>
        <w:br w:type="page"/>
      </w:r>
    </w:p>
    <w:p w14:paraId="5C4D4AEE" w14:textId="77777777" w:rsidR="00CE3AFF" w:rsidRDefault="00CE3AFF" w:rsidP="00A74C9A">
      <w:pPr>
        <w:pStyle w:val="00-01Position"/>
      </w:pPr>
    </w:p>
    <w:p w14:paraId="7708F1B8" w14:textId="020A32D8" w:rsidR="0032275A" w:rsidRPr="00A74C9A" w:rsidRDefault="0032275A" w:rsidP="00A74C9A">
      <w:pPr>
        <w:pStyle w:val="00-01Position"/>
      </w:pPr>
      <w:r w:rsidRPr="00A74C9A">
        <w:t>[Position: ……</w:t>
      </w:r>
      <w:proofErr w:type="gramStart"/>
      <w:r w:rsidRPr="00A74C9A">
        <w:t>…….</w:t>
      </w:r>
      <w:proofErr w:type="gramEnd"/>
      <w:r w:rsidRPr="00A74C9A">
        <w:t>.]</w:t>
      </w:r>
    </w:p>
    <w:p w14:paraId="2D2E0958" w14:textId="77777777" w:rsidR="0032275A" w:rsidRPr="00202976" w:rsidRDefault="0032275A" w:rsidP="00A74C9A">
      <w:pPr>
        <w:pStyle w:val="00-02Option"/>
      </w:pPr>
      <w:r w:rsidRPr="00202976">
        <w:t xml:space="preserve">Option Standgehäuse </w:t>
      </w:r>
      <w:r w:rsidR="00A534A2">
        <w:t>Terminal</w:t>
      </w:r>
      <w:r w:rsidRPr="00202976">
        <w:t>-MH für PKW Einfahrt</w:t>
      </w:r>
    </w:p>
    <w:p w14:paraId="5A294537" w14:textId="77777777" w:rsidR="0032275A" w:rsidRPr="00202976" w:rsidRDefault="0032275A" w:rsidP="00A74C9A">
      <w:pPr>
        <w:pStyle w:val="01-01Haupttext"/>
      </w:pPr>
      <w:r w:rsidRPr="00202976">
        <w:t xml:space="preserve">Im Design der MHTM™ </w:t>
      </w:r>
      <w:proofErr w:type="spellStart"/>
      <w:r w:rsidRPr="00202976">
        <w:t>MicroDrive</w:t>
      </w:r>
      <w:proofErr w:type="spellEnd"/>
      <w:r w:rsidRPr="00202976">
        <w:t>-Schrankengehäuse, geeignet zum Einbau von bauseitigen Gegensprech</w:t>
      </w:r>
      <w:r w:rsidR="006B311C">
        <w:t>- und Zufahrtskontrollsystemen.</w:t>
      </w:r>
    </w:p>
    <w:p w14:paraId="7C513D6C" w14:textId="77777777" w:rsidR="0032275A" w:rsidRPr="00202976" w:rsidRDefault="0032275A" w:rsidP="00A74C9A">
      <w:pPr>
        <w:pStyle w:val="01-01Haupttext"/>
      </w:pPr>
      <w:r w:rsidRPr="00202976">
        <w:t>Frontplatte mit Teleskopauszug, Gehäuse aus Aluminium, pulverbeschichtet, Sockel aus Edelstahl, Seitenwände und Haube in Gelborange (RAL</w:t>
      </w:r>
      <w:r w:rsidR="006B311C">
        <w:t> </w:t>
      </w:r>
      <w:r w:rsidRPr="00202976">
        <w:t>2000),</w:t>
      </w:r>
      <w:r w:rsidR="006B311C">
        <w:t xml:space="preserve"> in Weißaluminium (ähnlich RAL </w:t>
      </w:r>
      <w:r w:rsidRPr="00202976">
        <w:t>9006) ode</w:t>
      </w:r>
      <w:r w:rsidR="006B311C">
        <w:t>r in Graualuminium (ähnlich RAL </w:t>
      </w:r>
      <w:r w:rsidRPr="00202976">
        <w:t xml:space="preserve">9007), </w:t>
      </w:r>
      <w:r w:rsidR="006B311C">
        <w:t>Türen immer in Schwarzgrau (RAL 7021).</w:t>
      </w:r>
    </w:p>
    <w:p w14:paraId="53AE4E65" w14:textId="77777777" w:rsidR="0032275A" w:rsidRPr="00202976" w:rsidRDefault="0032275A" w:rsidP="00A74C9A"/>
    <w:p w14:paraId="610263C3" w14:textId="77777777" w:rsidR="0032275A" w:rsidRPr="00202976" w:rsidRDefault="0032275A" w:rsidP="00A74C9A">
      <w:pPr>
        <w:pStyle w:val="01-01Haupttext"/>
        <w:rPr>
          <w:bCs/>
        </w:rPr>
      </w:pPr>
      <w:r w:rsidRPr="00202976">
        <w:t>Optional in Farbkombinationen nach Wunsch des AG.</w:t>
      </w:r>
    </w:p>
    <w:p w14:paraId="33BA1F56" w14:textId="77777777" w:rsidR="0032275A" w:rsidRDefault="0032275A" w:rsidP="00A74C9A"/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6" w:type="dxa"/>
          <w:bottom w:w="6" w:type="dxa"/>
        </w:tblCellMar>
        <w:tblLook w:val="04A0" w:firstRow="1" w:lastRow="0" w:firstColumn="1" w:lastColumn="0" w:noHBand="0" w:noVBand="1"/>
      </w:tblPr>
      <w:tblGrid>
        <w:gridCol w:w="3402"/>
        <w:gridCol w:w="3402"/>
      </w:tblGrid>
      <w:tr w:rsidR="006B311C" w:rsidRPr="00C37538" w14:paraId="0BEFE69A" w14:textId="77777777" w:rsidTr="006B311C">
        <w:tc>
          <w:tcPr>
            <w:tcW w:w="3402" w:type="dxa"/>
          </w:tcPr>
          <w:p w14:paraId="0650E483" w14:textId="77777777" w:rsidR="006B311C" w:rsidRPr="00C37538" w:rsidRDefault="006B311C" w:rsidP="00C1572C">
            <w:pPr>
              <w:pStyle w:val="03-01Tabellentext"/>
            </w:pPr>
            <w:r w:rsidRPr="00202976">
              <w:t>Einbaufläche max.</w:t>
            </w:r>
            <w:r>
              <w:t>:</w:t>
            </w:r>
          </w:p>
        </w:tc>
        <w:tc>
          <w:tcPr>
            <w:tcW w:w="3402" w:type="dxa"/>
          </w:tcPr>
          <w:p w14:paraId="685B26E4" w14:textId="77777777" w:rsidR="006B311C" w:rsidRPr="00C37538" w:rsidRDefault="006B311C" w:rsidP="00C1572C">
            <w:pPr>
              <w:pStyle w:val="03-01Tabellentext"/>
            </w:pPr>
            <w:r w:rsidRPr="00202976">
              <w:t>209</w:t>
            </w:r>
            <w:r>
              <w:t> </w:t>
            </w:r>
            <w:r w:rsidRPr="00202976">
              <w:t>x</w:t>
            </w:r>
            <w:r>
              <w:t> 487 </w:t>
            </w:r>
            <w:r w:rsidRPr="00202976">
              <w:t>mm</w:t>
            </w:r>
          </w:p>
        </w:tc>
      </w:tr>
      <w:tr w:rsidR="006B311C" w:rsidRPr="00C37538" w14:paraId="02AE46E1" w14:textId="77777777" w:rsidTr="006B311C">
        <w:tc>
          <w:tcPr>
            <w:tcW w:w="3402" w:type="dxa"/>
          </w:tcPr>
          <w:p w14:paraId="0D6E5965" w14:textId="77777777" w:rsidR="006B311C" w:rsidRPr="00C37538" w:rsidRDefault="006B311C" w:rsidP="00C1572C">
            <w:pPr>
              <w:pStyle w:val="03-01Tabellentext"/>
            </w:pPr>
            <w:r w:rsidRPr="00FC01E3">
              <w:t>Einbautiefe max.</w:t>
            </w:r>
            <w:r>
              <w:t>:</w:t>
            </w:r>
          </w:p>
        </w:tc>
        <w:tc>
          <w:tcPr>
            <w:tcW w:w="3402" w:type="dxa"/>
          </w:tcPr>
          <w:p w14:paraId="5D683B0D" w14:textId="77777777" w:rsidR="006B311C" w:rsidRPr="00C37538" w:rsidRDefault="006B311C" w:rsidP="00C1572C">
            <w:pPr>
              <w:pStyle w:val="03-01Tabellentext"/>
            </w:pPr>
            <w:r>
              <w:t>220 </w:t>
            </w:r>
            <w:r w:rsidRPr="00FC01E3">
              <w:t>mm</w:t>
            </w:r>
          </w:p>
        </w:tc>
      </w:tr>
      <w:tr w:rsidR="006B311C" w:rsidRPr="00C37538" w14:paraId="4BD04B1C" w14:textId="77777777" w:rsidTr="006B311C">
        <w:tc>
          <w:tcPr>
            <w:tcW w:w="3402" w:type="dxa"/>
          </w:tcPr>
          <w:p w14:paraId="72E1E174" w14:textId="77777777" w:rsidR="006B311C" w:rsidRPr="00C37538" w:rsidRDefault="006B311C" w:rsidP="00C1572C">
            <w:pPr>
              <w:pStyle w:val="03-01Tabellentext"/>
            </w:pPr>
            <w:r w:rsidRPr="00FC01E3">
              <w:t>Abmessung (B</w:t>
            </w:r>
            <w:r>
              <w:t> </w:t>
            </w:r>
            <w:r w:rsidRPr="00FC01E3">
              <w:t>x</w:t>
            </w:r>
            <w:r>
              <w:t> </w:t>
            </w:r>
            <w:r w:rsidRPr="00FC01E3">
              <w:t>T</w:t>
            </w:r>
            <w:r>
              <w:t> </w:t>
            </w:r>
            <w:r w:rsidRPr="00FC01E3">
              <w:t>x</w:t>
            </w:r>
            <w:r>
              <w:t> </w:t>
            </w:r>
            <w:r w:rsidRPr="00FC01E3">
              <w:t>H)</w:t>
            </w:r>
            <w:r>
              <w:t>:</w:t>
            </w:r>
          </w:p>
        </w:tc>
        <w:tc>
          <w:tcPr>
            <w:tcW w:w="3402" w:type="dxa"/>
          </w:tcPr>
          <w:p w14:paraId="5E93166D" w14:textId="77777777" w:rsidR="006B311C" w:rsidRPr="00C37538" w:rsidRDefault="006B311C" w:rsidP="00C1572C">
            <w:pPr>
              <w:pStyle w:val="03-01Tabellentext"/>
            </w:pPr>
            <w:r w:rsidRPr="00FC01E3">
              <w:t>296</w:t>
            </w:r>
            <w:r>
              <w:t> </w:t>
            </w:r>
            <w:r w:rsidRPr="00FC01E3">
              <w:t>mm</w:t>
            </w:r>
            <w:r>
              <w:t> </w:t>
            </w:r>
            <w:r w:rsidRPr="00FC01E3">
              <w:t>x</w:t>
            </w:r>
            <w:r>
              <w:t> </w:t>
            </w:r>
            <w:r w:rsidRPr="00FC01E3">
              <w:t>266</w:t>
            </w:r>
            <w:r>
              <w:t> </w:t>
            </w:r>
            <w:r w:rsidRPr="00FC01E3">
              <w:t>mm</w:t>
            </w:r>
            <w:r>
              <w:t> </w:t>
            </w:r>
            <w:r w:rsidRPr="00FC01E3">
              <w:t>x</w:t>
            </w:r>
            <w:r>
              <w:t> </w:t>
            </w:r>
            <w:r w:rsidRPr="00FC01E3">
              <w:t>1</w:t>
            </w:r>
            <w:r>
              <w:t>.</w:t>
            </w:r>
            <w:r w:rsidRPr="00FC01E3">
              <w:t>202</w:t>
            </w:r>
            <w:r>
              <w:t> </w:t>
            </w:r>
            <w:r w:rsidRPr="00FC01E3">
              <w:t>mm</w:t>
            </w:r>
          </w:p>
        </w:tc>
      </w:tr>
      <w:tr w:rsidR="006B311C" w:rsidRPr="00C37538" w14:paraId="4219AF15" w14:textId="77777777" w:rsidTr="006B311C">
        <w:tc>
          <w:tcPr>
            <w:tcW w:w="3402" w:type="dxa"/>
          </w:tcPr>
          <w:p w14:paraId="10DE4026" w14:textId="77777777" w:rsidR="006B311C" w:rsidRPr="00C37538" w:rsidRDefault="006B311C" w:rsidP="00C1572C">
            <w:pPr>
              <w:pStyle w:val="03-01Tabellentext"/>
            </w:pPr>
            <w:r w:rsidRPr="00202976">
              <w:t>Gehäuse</w:t>
            </w:r>
            <w:r>
              <w:t>:</w:t>
            </w:r>
          </w:p>
        </w:tc>
        <w:tc>
          <w:tcPr>
            <w:tcW w:w="3402" w:type="dxa"/>
          </w:tcPr>
          <w:p w14:paraId="394FB684" w14:textId="77777777" w:rsidR="006B311C" w:rsidRPr="00C37538" w:rsidRDefault="006B311C" w:rsidP="00C1572C">
            <w:pPr>
              <w:pStyle w:val="03-01Tabellentext"/>
            </w:pPr>
            <w:r w:rsidRPr="00202976">
              <w:t>pulverbeschichtetes Aluminium</w:t>
            </w:r>
          </w:p>
        </w:tc>
      </w:tr>
      <w:tr w:rsidR="006B311C" w:rsidRPr="00C37538" w14:paraId="775BB57F" w14:textId="77777777" w:rsidTr="006B311C">
        <w:tc>
          <w:tcPr>
            <w:tcW w:w="3402" w:type="dxa"/>
          </w:tcPr>
          <w:p w14:paraId="6E5E9D41" w14:textId="77777777" w:rsidR="006B311C" w:rsidRPr="00C37538" w:rsidRDefault="006B311C" w:rsidP="00C1572C">
            <w:pPr>
              <w:pStyle w:val="03-01Tabellentext"/>
            </w:pPr>
            <w:r w:rsidRPr="00202976">
              <w:t>Sockelbereich</w:t>
            </w:r>
            <w:r>
              <w:t>:</w:t>
            </w:r>
          </w:p>
        </w:tc>
        <w:tc>
          <w:tcPr>
            <w:tcW w:w="3402" w:type="dxa"/>
          </w:tcPr>
          <w:p w14:paraId="3EC3C4A5" w14:textId="77777777" w:rsidR="006B311C" w:rsidRPr="00C37538" w:rsidRDefault="006B311C" w:rsidP="00C1572C">
            <w:pPr>
              <w:pStyle w:val="03-01Tabellentext"/>
            </w:pPr>
            <w:r w:rsidRPr="00202976">
              <w:t>Edelstahl</w:t>
            </w:r>
          </w:p>
        </w:tc>
      </w:tr>
      <w:tr w:rsidR="006B311C" w:rsidRPr="00C37538" w14:paraId="442DB0C6" w14:textId="77777777" w:rsidTr="006B311C">
        <w:tc>
          <w:tcPr>
            <w:tcW w:w="3402" w:type="dxa"/>
          </w:tcPr>
          <w:p w14:paraId="144EB4E3" w14:textId="77777777" w:rsidR="006B311C" w:rsidRPr="00C37538" w:rsidRDefault="006B311C" w:rsidP="00C1572C">
            <w:pPr>
              <w:pStyle w:val="03-01Tabellentext"/>
            </w:pPr>
            <w:r w:rsidRPr="00202976">
              <w:t>Gewicht</w:t>
            </w:r>
            <w:r>
              <w:t>:</w:t>
            </w:r>
          </w:p>
        </w:tc>
        <w:tc>
          <w:tcPr>
            <w:tcW w:w="3402" w:type="dxa"/>
          </w:tcPr>
          <w:p w14:paraId="2A7E23BC" w14:textId="77777777" w:rsidR="006B311C" w:rsidRPr="00C37538" w:rsidRDefault="006B311C" w:rsidP="00C1572C">
            <w:pPr>
              <w:pStyle w:val="03-01Tabellentext"/>
            </w:pPr>
            <w:r>
              <w:t>15 </w:t>
            </w:r>
            <w:r w:rsidRPr="00202976">
              <w:t>kg</w:t>
            </w:r>
          </w:p>
        </w:tc>
      </w:tr>
      <w:tr w:rsidR="006B311C" w:rsidRPr="00C37538" w14:paraId="4E7E93D4" w14:textId="77777777" w:rsidTr="006B311C">
        <w:tc>
          <w:tcPr>
            <w:tcW w:w="3402" w:type="dxa"/>
          </w:tcPr>
          <w:p w14:paraId="27E36EBA" w14:textId="77777777" w:rsidR="006B311C" w:rsidRPr="00C37538" w:rsidRDefault="006B311C" w:rsidP="00C1572C">
            <w:pPr>
              <w:pStyle w:val="03-01Tabellentext"/>
            </w:pPr>
            <w:r w:rsidRPr="00202976">
              <w:t>Schutzart</w:t>
            </w:r>
            <w:r>
              <w:t>:</w:t>
            </w:r>
          </w:p>
        </w:tc>
        <w:tc>
          <w:tcPr>
            <w:tcW w:w="3402" w:type="dxa"/>
          </w:tcPr>
          <w:p w14:paraId="5B1BA465" w14:textId="77777777" w:rsidR="006B311C" w:rsidRPr="00C37538" w:rsidRDefault="006B311C" w:rsidP="00C1572C">
            <w:pPr>
              <w:pStyle w:val="03-01Tabellentext"/>
            </w:pPr>
            <w:r w:rsidRPr="00202976">
              <w:t>IP</w:t>
            </w:r>
            <w:r>
              <w:t> </w:t>
            </w:r>
            <w:r w:rsidRPr="00202976">
              <w:t>54</w:t>
            </w:r>
          </w:p>
        </w:tc>
      </w:tr>
    </w:tbl>
    <w:p w14:paraId="68F9FD63" w14:textId="77777777" w:rsidR="006B311C" w:rsidRPr="00202976" w:rsidRDefault="006B311C" w:rsidP="00A74C9A"/>
    <w:p w14:paraId="597AA2D8" w14:textId="77777777" w:rsidR="0032275A" w:rsidRPr="00202976" w:rsidRDefault="00A534A2" w:rsidP="00A74C9A">
      <w:pPr>
        <w:pStyle w:val="01-01Haupttext"/>
      </w:pPr>
      <w:r>
        <w:t>Montage: Auf</w:t>
      </w:r>
      <w:r w:rsidR="0032275A" w:rsidRPr="00202976">
        <w:t xml:space="preserve"> bauseitigem Betonfundament </w:t>
      </w:r>
      <w:r w:rsidR="006B311C">
        <w:t>mittels 4 Klebeankern montieren</w:t>
      </w:r>
    </w:p>
    <w:p w14:paraId="50C6172D" w14:textId="77777777" w:rsidR="006B311C" w:rsidRPr="00C37538" w:rsidRDefault="006B311C" w:rsidP="00A74C9A"/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1701"/>
        <w:gridCol w:w="1701"/>
        <w:gridCol w:w="1701"/>
      </w:tblGrid>
      <w:tr w:rsidR="006B311C" w:rsidRPr="00C37538" w14:paraId="49D6AC53" w14:textId="77777777" w:rsidTr="006B311C">
        <w:tc>
          <w:tcPr>
            <w:tcW w:w="1134" w:type="dxa"/>
          </w:tcPr>
          <w:p w14:paraId="5A7409F7" w14:textId="77777777" w:rsidR="006B311C" w:rsidRPr="00C37538" w:rsidRDefault="006B311C" w:rsidP="00C1572C">
            <w:pPr>
              <w:pStyle w:val="03-01Tabellentext"/>
            </w:pPr>
            <w:r w:rsidRPr="00C37538">
              <w:t>Hersteller:</w:t>
            </w:r>
          </w:p>
        </w:tc>
        <w:tc>
          <w:tcPr>
            <w:tcW w:w="6804" w:type="dxa"/>
            <w:gridSpan w:val="4"/>
          </w:tcPr>
          <w:p w14:paraId="30AF22CC" w14:textId="77777777" w:rsidR="006B311C" w:rsidRPr="00C37538" w:rsidRDefault="006B311C" w:rsidP="00C1572C">
            <w:pPr>
              <w:pStyle w:val="03-01Tabellentext"/>
              <w:rPr>
                <w:szCs w:val="20"/>
                <w:lang w:val="en-US"/>
              </w:rPr>
            </w:pPr>
            <w:r>
              <w:rPr>
                <w:lang w:val="en-US"/>
              </w:rPr>
              <w:t>MAGNETIC AUTOCONTROL GMBH</w:t>
            </w:r>
          </w:p>
        </w:tc>
      </w:tr>
      <w:tr w:rsidR="006B311C" w:rsidRPr="00CE3AFF" w14:paraId="355ACC00" w14:textId="77777777" w:rsidTr="006B311C">
        <w:tc>
          <w:tcPr>
            <w:tcW w:w="1134" w:type="dxa"/>
          </w:tcPr>
          <w:p w14:paraId="4B9DB92E" w14:textId="77777777" w:rsidR="006B311C" w:rsidRPr="00C37538" w:rsidRDefault="006B311C" w:rsidP="00C1572C">
            <w:pPr>
              <w:pStyle w:val="03-01Tabellentext"/>
            </w:pPr>
            <w:r w:rsidRPr="00C37538">
              <w:t>Typ:</w:t>
            </w:r>
          </w:p>
        </w:tc>
        <w:tc>
          <w:tcPr>
            <w:tcW w:w="6804" w:type="dxa"/>
            <w:gridSpan w:val="4"/>
          </w:tcPr>
          <w:p w14:paraId="7CD5E90E" w14:textId="77777777" w:rsidR="006B311C" w:rsidRPr="006B311C" w:rsidRDefault="00DE05B5" w:rsidP="00C1572C">
            <w:pPr>
              <w:pStyle w:val="03-01Tabellentext"/>
              <w:rPr>
                <w:lang w:val="en-US"/>
              </w:rPr>
            </w:pPr>
            <w:r>
              <w:rPr>
                <w:szCs w:val="20"/>
                <w:lang w:val="en-US"/>
              </w:rPr>
              <w:t>TERMINAL</w:t>
            </w:r>
            <w:r w:rsidR="006B311C" w:rsidRPr="006B311C">
              <w:rPr>
                <w:szCs w:val="20"/>
                <w:lang w:val="en-US"/>
              </w:rPr>
              <w:t xml:space="preserve">-MH-A000 in </w:t>
            </w:r>
            <w:proofErr w:type="spellStart"/>
            <w:r w:rsidR="006B311C" w:rsidRPr="006B311C">
              <w:rPr>
                <w:szCs w:val="20"/>
                <w:lang w:val="en-US"/>
              </w:rPr>
              <w:t>Gelborange</w:t>
            </w:r>
            <w:proofErr w:type="spellEnd"/>
            <w:r w:rsidR="006B311C" w:rsidRPr="006B311C">
              <w:rPr>
                <w:szCs w:val="20"/>
                <w:lang w:val="en-US"/>
              </w:rPr>
              <w:t xml:space="preserve"> (RAL</w:t>
            </w:r>
            <w:r w:rsidR="006B311C">
              <w:rPr>
                <w:szCs w:val="20"/>
                <w:lang w:val="en-US"/>
              </w:rPr>
              <w:t> </w:t>
            </w:r>
            <w:r w:rsidR="006B311C" w:rsidRPr="006B311C">
              <w:rPr>
                <w:szCs w:val="20"/>
                <w:lang w:val="en-US"/>
              </w:rPr>
              <w:t>2000)</w:t>
            </w:r>
          </w:p>
        </w:tc>
      </w:tr>
      <w:tr w:rsidR="006B311C" w:rsidRPr="00C37538" w14:paraId="723EA9D8" w14:textId="77777777" w:rsidTr="006B311C">
        <w:trPr>
          <w:trHeight w:val="61"/>
        </w:trPr>
        <w:tc>
          <w:tcPr>
            <w:tcW w:w="1134" w:type="dxa"/>
          </w:tcPr>
          <w:p w14:paraId="7750F709" w14:textId="77777777" w:rsidR="006B311C" w:rsidRPr="00C37538" w:rsidRDefault="006B311C" w:rsidP="00C1572C">
            <w:pPr>
              <w:pStyle w:val="03-01Tabellentext"/>
            </w:pPr>
            <w:r w:rsidRPr="00C37538">
              <w:t>Menge:</w:t>
            </w:r>
          </w:p>
        </w:tc>
        <w:tc>
          <w:tcPr>
            <w:tcW w:w="1701" w:type="dxa"/>
          </w:tcPr>
          <w:p w14:paraId="782208B4" w14:textId="77777777" w:rsidR="006B311C" w:rsidRPr="00C37538" w:rsidRDefault="006B311C" w:rsidP="00C1572C">
            <w:pPr>
              <w:pStyle w:val="03-01Tabellentext"/>
            </w:pPr>
            <w:r w:rsidRPr="00C37538">
              <w:t>…………….</w:t>
            </w:r>
          </w:p>
        </w:tc>
        <w:tc>
          <w:tcPr>
            <w:tcW w:w="1701" w:type="dxa"/>
          </w:tcPr>
          <w:p w14:paraId="4CB4EC15" w14:textId="77777777" w:rsidR="006B311C" w:rsidRPr="00C37538" w:rsidRDefault="006B311C" w:rsidP="00C1572C">
            <w:pPr>
              <w:pStyle w:val="03-01Tabellentext"/>
            </w:pPr>
            <w:r>
              <w:t>Stück</w:t>
            </w:r>
          </w:p>
        </w:tc>
        <w:tc>
          <w:tcPr>
            <w:tcW w:w="1701" w:type="dxa"/>
          </w:tcPr>
          <w:p w14:paraId="53D1C3DC" w14:textId="77777777" w:rsidR="006B311C" w:rsidRPr="00C37538" w:rsidRDefault="006B311C" w:rsidP="00C1572C">
            <w:pPr>
              <w:pStyle w:val="03-01Tabellentext"/>
            </w:pPr>
            <w:r w:rsidRPr="00C37538">
              <w:t>EP: </w:t>
            </w:r>
            <w:r>
              <w:t>……………</w:t>
            </w:r>
          </w:p>
        </w:tc>
        <w:tc>
          <w:tcPr>
            <w:tcW w:w="1701" w:type="dxa"/>
          </w:tcPr>
          <w:p w14:paraId="3153ADC8" w14:textId="77777777" w:rsidR="006B311C" w:rsidRPr="00C37538" w:rsidRDefault="006B311C" w:rsidP="00C1572C">
            <w:pPr>
              <w:pStyle w:val="03-01Tabellentext"/>
            </w:pPr>
            <w:r w:rsidRPr="00C37538">
              <w:t>GP: </w:t>
            </w:r>
            <w:r>
              <w:t>……………</w:t>
            </w:r>
          </w:p>
        </w:tc>
      </w:tr>
    </w:tbl>
    <w:p w14:paraId="6906BBA7" w14:textId="77777777" w:rsidR="006B311C" w:rsidRPr="00C37538" w:rsidRDefault="006B311C" w:rsidP="00A74C9A"/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1701"/>
        <w:gridCol w:w="1701"/>
        <w:gridCol w:w="1701"/>
      </w:tblGrid>
      <w:tr w:rsidR="006B311C" w:rsidRPr="00C37538" w14:paraId="220BE844" w14:textId="77777777" w:rsidTr="006B311C">
        <w:tc>
          <w:tcPr>
            <w:tcW w:w="1134" w:type="dxa"/>
          </w:tcPr>
          <w:p w14:paraId="4259DCFF" w14:textId="77777777" w:rsidR="006B311C" w:rsidRPr="00C37538" w:rsidRDefault="006B311C" w:rsidP="00C1572C">
            <w:pPr>
              <w:pStyle w:val="03-01Tabellentext"/>
            </w:pPr>
            <w:r w:rsidRPr="00C37538">
              <w:t>Typ:</w:t>
            </w:r>
          </w:p>
        </w:tc>
        <w:tc>
          <w:tcPr>
            <w:tcW w:w="6804" w:type="dxa"/>
            <w:gridSpan w:val="4"/>
          </w:tcPr>
          <w:p w14:paraId="0C7FE8A0" w14:textId="77777777" w:rsidR="006B311C" w:rsidRPr="00C37538" w:rsidRDefault="00DE05B5" w:rsidP="00C1572C">
            <w:pPr>
              <w:pStyle w:val="03-01Tabellentext"/>
            </w:pPr>
            <w:r>
              <w:rPr>
                <w:szCs w:val="20"/>
              </w:rPr>
              <w:t>TERMINAL</w:t>
            </w:r>
            <w:r w:rsidR="006B311C" w:rsidRPr="008C1F2C">
              <w:rPr>
                <w:szCs w:val="20"/>
              </w:rPr>
              <w:t>-</w:t>
            </w:r>
            <w:r w:rsidR="006B311C">
              <w:rPr>
                <w:szCs w:val="20"/>
              </w:rPr>
              <w:t>MH-A100 in Graualuminium (RAL </w:t>
            </w:r>
            <w:r w:rsidR="006B311C" w:rsidRPr="008C1F2C">
              <w:rPr>
                <w:szCs w:val="20"/>
              </w:rPr>
              <w:t>9007)</w:t>
            </w:r>
          </w:p>
        </w:tc>
      </w:tr>
      <w:tr w:rsidR="006B311C" w:rsidRPr="00C37538" w14:paraId="4FAC5C92" w14:textId="77777777" w:rsidTr="006B311C">
        <w:trPr>
          <w:trHeight w:val="61"/>
        </w:trPr>
        <w:tc>
          <w:tcPr>
            <w:tcW w:w="1134" w:type="dxa"/>
          </w:tcPr>
          <w:p w14:paraId="3DDA3DA3" w14:textId="77777777" w:rsidR="006B311C" w:rsidRPr="00C37538" w:rsidRDefault="006B311C" w:rsidP="00C1572C">
            <w:pPr>
              <w:pStyle w:val="03-01Tabellentext"/>
            </w:pPr>
            <w:r w:rsidRPr="00C37538">
              <w:t>Menge:</w:t>
            </w:r>
          </w:p>
        </w:tc>
        <w:tc>
          <w:tcPr>
            <w:tcW w:w="1701" w:type="dxa"/>
          </w:tcPr>
          <w:p w14:paraId="787B743F" w14:textId="77777777" w:rsidR="006B311C" w:rsidRPr="00C37538" w:rsidRDefault="006B311C" w:rsidP="00C1572C">
            <w:pPr>
              <w:pStyle w:val="03-01Tabellentext"/>
            </w:pPr>
            <w:r w:rsidRPr="00C37538">
              <w:t>…</w:t>
            </w:r>
            <w:r>
              <w:t>……………</w:t>
            </w:r>
          </w:p>
        </w:tc>
        <w:tc>
          <w:tcPr>
            <w:tcW w:w="1701" w:type="dxa"/>
          </w:tcPr>
          <w:p w14:paraId="33279384" w14:textId="77777777" w:rsidR="006B311C" w:rsidRPr="00C37538" w:rsidRDefault="006B311C" w:rsidP="00C1572C">
            <w:pPr>
              <w:pStyle w:val="03-01Tabellentext"/>
            </w:pPr>
            <w:r>
              <w:t>Stück</w:t>
            </w:r>
          </w:p>
        </w:tc>
        <w:tc>
          <w:tcPr>
            <w:tcW w:w="1701" w:type="dxa"/>
          </w:tcPr>
          <w:p w14:paraId="105307E5" w14:textId="77777777" w:rsidR="006B311C" w:rsidRPr="00C37538" w:rsidRDefault="006B311C" w:rsidP="00C1572C">
            <w:pPr>
              <w:pStyle w:val="03-01Tabellentext"/>
            </w:pPr>
            <w:r w:rsidRPr="00C37538">
              <w:t>EP: </w:t>
            </w:r>
            <w:r>
              <w:t>……………</w:t>
            </w:r>
          </w:p>
        </w:tc>
        <w:tc>
          <w:tcPr>
            <w:tcW w:w="1701" w:type="dxa"/>
          </w:tcPr>
          <w:p w14:paraId="5C62A6F8" w14:textId="77777777" w:rsidR="006B311C" w:rsidRPr="00C37538" w:rsidRDefault="006B311C" w:rsidP="00C1572C">
            <w:pPr>
              <w:pStyle w:val="03-01Tabellentext"/>
            </w:pPr>
            <w:r w:rsidRPr="00C37538">
              <w:t>GP: </w:t>
            </w:r>
            <w:r>
              <w:t>……………</w:t>
            </w:r>
          </w:p>
        </w:tc>
      </w:tr>
    </w:tbl>
    <w:p w14:paraId="22683D22" w14:textId="77777777" w:rsidR="006B311C" w:rsidRPr="00C37538" w:rsidRDefault="006B311C" w:rsidP="00A74C9A"/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1701"/>
        <w:gridCol w:w="1701"/>
        <w:gridCol w:w="1701"/>
      </w:tblGrid>
      <w:tr w:rsidR="006B311C" w:rsidRPr="00C37538" w14:paraId="4B91D237" w14:textId="77777777" w:rsidTr="006B311C">
        <w:tc>
          <w:tcPr>
            <w:tcW w:w="1134" w:type="dxa"/>
          </w:tcPr>
          <w:p w14:paraId="13FE1101" w14:textId="77777777" w:rsidR="006B311C" w:rsidRPr="00C37538" w:rsidRDefault="006B311C" w:rsidP="00C1572C">
            <w:pPr>
              <w:pStyle w:val="03-01Tabellentext"/>
            </w:pPr>
            <w:r w:rsidRPr="00C37538">
              <w:t>Typ:</w:t>
            </w:r>
          </w:p>
        </w:tc>
        <w:tc>
          <w:tcPr>
            <w:tcW w:w="6804" w:type="dxa"/>
            <w:gridSpan w:val="4"/>
          </w:tcPr>
          <w:p w14:paraId="14DF0A10" w14:textId="77777777" w:rsidR="006B311C" w:rsidRPr="00C37538" w:rsidRDefault="00DE05B5" w:rsidP="00C1572C">
            <w:pPr>
              <w:pStyle w:val="03-01Tabellentext"/>
            </w:pPr>
            <w:r>
              <w:rPr>
                <w:szCs w:val="20"/>
              </w:rPr>
              <w:t>TERMINAL</w:t>
            </w:r>
            <w:r w:rsidR="006B311C">
              <w:rPr>
                <w:szCs w:val="20"/>
              </w:rPr>
              <w:t>-</w:t>
            </w:r>
            <w:r w:rsidR="006B311C" w:rsidRPr="00202976">
              <w:rPr>
                <w:szCs w:val="20"/>
              </w:rPr>
              <w:t>M</w:t>
            </w:r>
            <w:r w:rsidR="006B311C">
              <w:rPr>
                <w:szCs w:val="20"/>
              </w:rPr>
              <w:t>H-A200 in Weißaluminium (ähnlich RAL </w:t>
            </w:r>
            <w:r w:rsidR="006B311C" w:rsidRPr="00202976">
              <w:rPr>
                <w:szCs w:val="20"/>
              </w:rPr>
              <w:t>9006)</w:t>
            </w:r>
          </w:p>
        </w:tc>
      </w:tr>
      <w:tr w:rsidR="006B311C" w:rsidRPr="00C37538" w14:paraId="597D019B" w14:textId="77777777" w:rsidTr="006B311C">
        <w:trPr>
          <w:trHeight w:val="61"/>
        </w:trPr>
        <w:tc>
          <w:tcPr>
            <w:tcW w:w="1134" w:type="dxa"/>
          </w:tcPr>
          <w:p w14:paraId="343A6FFB" w14:textId="77777777" w:rsidR="006B311C" w:rsidRPr="00C37538" w:rsidRDefault="006B311C" w:rsidP="00C1572C">
            <w:pPr>
              <w:pStyle w:val="03-01Tabellentext"/>
            </w:pPr>
            <w:r w:rsidRPr="00C37538">
              <w:t>Menge:</w:t>
            </w:r>
          </w:p>
        </w:tc>
        <w:tc>
          <w:tcPr>
            <w:tcW w:w="1701" w:type="dxa"/>
          </w:tcPr>
          <w:p w14:paraId="40E6CE85" w14:textId="77777777" w:rsidR="006B311C" w:rsidRPr="00C37538" w:rsidRDefault="006B311C" w:rsidP="00C1572C">
            <w:pPr>
              <w:pStyle w:val="03-01Tabellentext"/>
            </w:pPr>
            <w:r w:rsidRPr="00C37538">
              <w:t>…</w:t>
            </w:r>
            <w:r>
              <w:t>……………</w:t>
            </w:r>
          </w:p>
        </w:tc>
        <w:tc>
          <w:tcPr>
            <w:tcW w:w="1701" w:type="dxa"/>
          </w:tcPr>
          <w:p w14:paraId="718D9217" w14:textId="77777777" w:rsidR="006B311C" w:rsidRPr="00C37538" w:rsidRDefault="006B311C" w:rsidP="00C1572C">
            <w:pPr>
              <w:pStyle w:val="03-01Tabellentext"/>
            </w:pPr>
            <w:r>
              <w:t>Stück</w:t>
            </w:r>
          </w:p>
        </w:tc>
        <w:tc>
          <w:tcPr>
            <w:tcW w:w="1701" w:type="dxa"/>
          </w:tcPr>
          <w:p w14:paraId="5F2A6B06" w14:textId="77777777" w:rsidR="006B311C" w:rsidRPr="00C37538" w:rsidRDefault="006B311C" w:rsidP="00C1572C">
            <w:pPr>
              <w:pStyle w:val="03-01Tabellentext"/>
            </w:pPr>
            <w:r w:rsidRPr="00C37538">
              <w:t>EP: </w:t>
            </w:r>
            <w:r>
              <w:t>……………</w:t>
            </w:r>
          </w:p>
        </w:tc>
        <w:tc>
          <w:tcPr>
            <w:tcW w:w="1701" w:type="dxa"/>
          </w:tcPr>
          <w:p w14:paraId="7958A9F4" w14:textId="77777777" w:rsidR="006B311C" w:rsidRPr="00C37538" w:rsidRDefault="006B311C" w:rsidP="00C1572C">
            <w:pPr>
              <w:pStyle w:val="03-01Tabellentext"/>
            </w:pPr>
            <w:r w:rsidRPr="00C37538">
              <w:t>GP: </w:t>
            </w:r>
            <w:r>
              <w:t>……………</w:t>
            </w:r>
          </w:p>
        </w:tc>
      </w:tr>
    </w:tbl>
    <w:p w14:paraId="2BB37CD7" w14:textId="77777777" w:rsidR="0032275A" w:rsidRPr="00202976" w:rsidRDefault="0032275A" w:rsidP="00A74C9A"/>
    <w:p w14:paraId="1FC8FC4E" w14:textId="77777777" w:rsidR="006B311C" w:rsidRDefault="006B311C" w:rsidP="00A74C9A"/>
    <w:p w14:paraId="7C83F8A6" w14:textId="77777777" w:rsidR="0032275A" w:rsidRPr="00A74C9A" w:rsidRDefault="0032275A" w:rsidP="00A74C9A">
      <w:pPr>
        <w:pStyle w:val="00-01Position"/>
      </w:pPr>
      <w:r w:rsidRPr="00A74C9A">
        <w:t>[Position: …………..]</w:t>
      </w:r>
    </w:p>
    <w:p w14:paraId="6DE700F9" w14:textId="77777777" w:rsidR="006B311C" w:rsidRDefault="0032275A" w:rsidP="00A74C9A">
      <w:pPr>
        <w:pStyle w:val="00-02Option"/>
      </w:pPr>
      <w:r>
        <w:t xml:space="preserve">Option </w:t>
      </w:r>
      <w:r w:rsidR="00DE05B5">
        <w:t>Befestigungssatz</w:t>
      </w:r>
      <w:r>
        <w:t xml:space="preserve"> BSS01</w:t>
      </w:r>
    </w:p>
    <w:p w14:paraId="521D3649" w14:textId="77777777" w:rsidR="0032275A" w:rsidRDefault="0032275A" w:rsidP="00A74C9A">
      <w:pPr>
        <w:pStyle w:val="01-01Haupttext"/>
      </w:pPr>
      <w:r>
        <w:t>Installationsmaterial für die Verschraubung einer Schranke</w:t>
      </w:r>
      <w:r w:rsidR="006B311C">
        <w:t> </w:t>
      </w:r>
      <w:r>
        <w:t>/</w:t>
      </w:r>
      <w:r w:rsidR="006B311C">
        <w:t> </w:t>
      </w:r>
      <w:r>
        <w:t>eines Terminals</w:t>
      </w:r>
      <w:r w:rsidR="006B311C">
        <w:t> </w:t>
      </w:r>
      <w:r>
        <w:t>/</w:t>
      </w:r>
      <w:r w:rsidR="006B311C">
        <w:t> </w:t>
      </w:r>
      <w:r>
        <w:t>eines Pfostens auf dem Betonfundament, bestehend aus 4</w:t>
      </w:r>
      <w:r w:rsidR="006B311C">
        <w:t> </w:t>
      </w:r>
      <w:r>
        <w:t>Klebepatronen und Verschraubungsteilen.</w:t>
      </w:r>
    </w:p>
    <w:p w14:paraId="45B862AA" w14:textId="77777777" w:rsidR="0032275A" w:rsidRDefault="0032275A" w:rsidP="00A74C9A"/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1701"/>
        <w:gridCol w:w="1701"/>
        <w:gridCol w:w="1701"/>
      </w:tblGrid>
      <w:tr w:rsidR="006B311C" w:rsidRPr="00C37538" w14:paraId="1D7B55FD" w14:textId="77777777" w:rsidTr="006B311C">
        <w:tc>
          <w:tcPr>
            <w:tcW w:w="1134" w:type="dxa"/>
          </w:tcPr>
          <w:p w14:paraId="4DADECEC" w14:textId="77777777" w:rsidR="006B311C" w:rsidRPr="00C37538" w:rsidRDefault="006B311C" w:rsidP="00C1572C">
            <w:pPr>
              <w:pStyle w:val="03-01Tabellentext"/>
            </w:pPr>
            <w:r w:rsidRPr="00C37538">
              <w:t>Hersteller:</w:t>
            </w:r>
          </w:p>
        </w:tc>
        <w:tc>
          <w:tcPr>
            <w:tcW w:w="6804" w:type="dxa"/>
            <w:gridSpan w:val="4"/>
          </w:tcPr>
          <w:p w14:paraId="2466F96B" w14:textId="77777777" w:rsidR="006B311C" w:rsidRPr="00C37538" w:rsidRDefault="006B311C" w:rsidP="00C1572C">
            <w:pPr>
              <w:pStyle w:val="03-01Tabellentext"/>
              <w:rPr>
                <w:szCs w:val="20"/>
                <w:lang w:val="en-US"/>
              </w:rPr>
            </w:pPr>
            <w:r>
              <w:rPr>
                <w:lang w:val="en-US"/>
              </w:rPr>
              <w:t>MAGNETIC AUTOCONTROL GMBH</w:t>
            </w:r>
          </w:p>
        </w:tc>
      </w:tr>
      <w:tr w:rsidR="006B311C" w:rsidRPr="006B311C" w14:paraId="4D42ED7E" w14:textId="77777777" w:rsidTr="006B311C">
        <w:tc>
          <w:tcPr>
            <w:tcW w:w="1134" w:type="dxa"/>
          </w:tcPr>
          <w:p w14:paraId="1F9E95C4" w14:textId="77777777" w:rsidR="006B311C" w:rsidRPr="00C37538" w:rsidRDefault="006B311C" w:rsidP="00C1572C">
            <w:pPr>
              <w:pStyle w:val="03-01Tabellentext"/>
            </w:pPr>
            <w:r w:rsidRPr="00C37538">
              <w:t>Typ:</w:t>
            </w:r>
          </w:p>
        </w:tc>
        <w:tc>
          <w:tcPr>
            <w:tcW w:w="6804" w:type="dxa"/>
            <w:gridSpan w:val="4"/>
          </w:tcPr>
          <w:p w14:paraId="21E4454A" w14:textId="77777777" w:rsidR="006B311C" w:rsidRPr="00C1572C" w:rsidRDefault="00C1572C" w:rsidP="00C1572C">
            <w:pPr>
              <w:pStyle w:val="03-01Tabellentext"/>
              <w:rPr>
                <w:lang w:val="en-US"/>
              </w:rPr>
            </w:pPr>
            <w:r w:rsidRPr="00C1572C">
              <w:t>BSS01</w:t>
            </w:r>
          </w:p>
        </w:tc>
      </w:tr>
      <w:tr w:rsidR="006B311C" w:rsidRPr="00C37538" w14:paraId="29FED99C" w14:textId="77777777" w:rsidTr="006B311C">
        <w:trPr>
          <w:trHeight w:val="61"/>
        </w:trPr>
        <w:tc>
          <w:tcPr>
            <w:tcW w:w="1134" w:type="dxa"/>
          </w:tcPr>
          <w:p w14:paraId="1B9DCACD" w14:textId="77777777" w:rsidR="006B311C" w:rsidRPr="00C37538" w:rsidRDefault="006B311C" w:rsidP="00C1572C">
            <w:pPr>
              <w:pStyle w:val="03-01Tabellentext"/>
            </w:pPr>
            <w:r w:rsidRPr="00C37538">
              <w:t>Menge:</w:t>
            </w:r>
          </w:p>
        </w:tc>
        <w:tc>
          <w:tcPr>
            <w:tcW w:w="1701" w:type="dxa"/>
          </w:tcPr>
          <w:p w14:paraId="0F79CDA7" w14:textId="77777777" w:rsidR="006B311C" w:rsidRPr="00C37538" w:rsidRDefault="006B311C" w:rsidP="00C1572C">
            <w:pPr>
              <w:pStyle w:val="03-01Tabellentext"/>
            </w:pPr>
            <w:r w:rsidRPr="00C37538">
              <w:t>…………….</w:t>
            </w:r>
          </w:p>
        </w:tc>
        <w:tc>
          <w:tcPr>
            <w:tcW w:w="1701" w:type="dxa"/>
          </w:tcPr>
          <w:p w14:paraId="4ED33577" w14:textId="77777777" w:rsidR="006B311C" w:rsidRPr="00C37538" w:rsidRDefault="006B311C" w:rsidP="00C1572C">
            <w:pPr>
              <w:pStyle w:val="03-01Tabellentext"/>
            </w:pPr>
            <w:r>
              <w:t>Stück</w:t>
            </w:r>
          </w:p>
        </w:tc>
        <w:tc>
          <w:tcPr>
            <w:tcW w:w="1701" w:type="dxa"/>
          </w:tcPr>
          <w:p w14:paraId="17B7001B" w14:textId="77777777" w:rsidR="006B311C" w:rsidRPr="00C37538" w:rsidRDefault="006B311C" w:rsidP="00C1572C">
            <w:pPr>
              <w:pStyle w:val="03-01Tabellentext"/>
            </w:pPr>
            <w:r w:rsidRPr="00C37538">
              <w:t>EP: </w:t>
            </w:r>
            <w:r>
              <w:t>……………</w:t>
            </w:r>
          </w:p>
        </w:tc>
        <w:tc>
          <w:tcPr>
            <w:tcW w:w="1701" w:type="dxa"/>
          </w:tcPr>
          <w:p w14:paraId="628BD889" w14:textId="77777777" w:rsidR="006B311C" w:rsidRPr="00C37538" w:rsidRDefault="006B311C" w:rsidP="00C1572C">
            <w:pPr>
              <w:pStyle w:val="03-01Tabellentext"/>
            </w:pPr>
            <w:r w:rsidRPr="00C37538">
              <w:t>GP: </w:t>
            </w:r>
            <w:r>
              <w:t>……………</w:t>
            </w:r>
          </w:p>
        </w:tc>
      </w:tr>
    </w:tbl>
    <w:p w14:paraId="30EF0758" w14:textId="77777777" w:rsidR="0032275A" w:rsidRDefault="0032275A" w:rsidP="00A74C9A">
      <w:pPr>
        <w:rPr>
          <w:rFonts w:cs="Arial"/>
          <w:color w:val="000000"/>
        </w:rPr>
      </w:pPr>
      <w:r>
        <w:br w:type="page"/>
      </w:r>
    </w:p>
    <w:p w14:paraId="5CF9945B" w14:textId="77777777" w:rsidR="00BC4663" w:rsidRPr="00A74C9A" w:rsidRDefault="00BC4663" w:rsidP="00A74C9A">
      <w:pPr>
        <w:pStyle w:val="00-01Position"/>
      </w:pPr>
      <w:r w:rsidRPr="00A74C9A">
        <w:lastRenderedPageBreak/>
        <w:t>[Position: …………..]</w:t>
      </w:r>
    </w:p>
    <w:p w14:paraId="6DBD5BA5" w14:textId="77777777" w:rsidR="00BC4663" w:rsidRPr="00202976" w:rsidRDefault="00BC4663" w:rsidP="00A74C9A">
      <w:pPr>
        <w:pStyle w:val="00-02Option"/>
      </w:pPr>
      <w:r w:rsidRPr="00202976">
        <w:t xml:space="preserve">Option Standgehäuse </w:t>
      </w:r>
      <w:r w:rsidR="00A534A2">
        <w:t>Terminal</w:t>
      </w:r>
      <w:r w:rsidRPr="00202976">
        <w:t>-MXL für PKW Einfahrt</w:t>
      </w:r>
    </w:p>
    <w:p w14:paraId="1471BB0F" w14:textId="77777777" w:rsidR="00BC4663" w:rsidRPr="00202976" w:rsidRDefault="00BC4663" w:rsidP="00A74C9A">
      <w:pPr>
        <w:pStyle w:val="01-01Haupttext"/>
      </w:pPr>
      <w:r w:rsidRPr="00202976">
        <w:t xml:space="preserve">Im Design der MHTM™ </w:t>
      </w:r>
      <w:proofErr w:type="spellStart"/>
      <w:r w:rsidRPr="00202976">
        <w:t>MicroDrive</w:t>
      </w:r>
      <w:proofErr w:type="spellEnd"/>
      <w:r w:rsidRPr="00202976">
        <w:t>-Schrankengehäuse, geeignet zum Einbau von bauseitigen Gegensprech</w:t>
      </w:r>
      <w:r w:rsidR="006B311C">
        <w:t>- und Zufahrtskontrollsystemen.</w:t>
      </w:r>
    </w:p>
    <w:p w14:paraId="6A21FA80" w14:textId="77777777" w:rsidR="00BC4663" w:rsidRPr="00A74C9A" w:rsidRDefault="00BC4663" w:rsidP="00A74C9A">
      <w:pPr>
        <w:pStyle w:val="01-01Haupttext"/>
      </w:pPr>
      <w:r w:rsidRPr="00202976">
        <w:t>Frontplatte mit Teleskopauszug, Gehäuse aus Aluminium, pulverbeschichtet, Sockel aus Edelstahl, Seitenwände und Haube in Gelborange (RAL</w:t>
      </w:r>
      <w:r w:rsidR="006B311C">
        <w:t> </w:t>
      </w:r>
      <w:r w:rsidRPr="00202976">
        <w:t>2000), in Weißaluminium (ähnlich RAL</w:t>
      </w:r>
      <w:r w:rsidR="006B311C">
        <w:t> </w:t>
      </w:r>
      <w:r w:rsidRPr="00202976">
        <w:t xml:space="preserve">9006) oder in </w:t>
      </w:r>
      <w:r w:rsidRPr="00A74C9A">
        <w:t>Graualuminium (ähnlich RAL</w:t>
      </w:r>
      <w:r w:rsidR="006B311C" w:rsidRPr="00A74C9A">
        <w:t> </w:t>
      </w:r>
      <w:r w:rsidRPr="00A74C9A">
        <w:t>9007), Türen immer in Schwarzgrau (RAL</w:t>
      </w:r>
      <w:r w:rsidR="006B311C" w:rsidRPr="00A74C9A">
        <w:t> </w:t>
      </w:r>
      <w:r w:rsidR="00A21F58" w:rsidRPr="00A74C9A">
        <w:t>7021).</w:t>
      </w:r>
    </w:p>
    <w:p w14:paraId="3493E85A" w14:textId="77777777" w:rsidR="00BC4663" w:rsidRPr="00202976" w:rsidRDefault="00BC4663" w:rsidP="00A74C9A"/>
    <w:p w14:paraId="29459518" w14:textId="77777777" w:rsidR="00BC4663" w:rsidRPr="00202976" w:rsidRDefault="00BC4663" w:rsidP="00A74C9A">
      <w:pPr>
        <w:pStyle w:val="01-01Haupttext"/>
        <w:rPr>
          <w:bCs/>
        </w:rPr>
      </w:pPr>
      <w:r w:rsidRPr="00202976">
        <w:t>Optional in Farbkombinationen nach Wunsch des AG.</w:t>
      </w:r>
    </w:p>
    <w:p w14:paraId="6D758FBC" w14:textId="77777777" w:rsidR="00BC4663" w:rsidRDefault="00BC4663" w:rsidP="00A74C9A"/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6" w:type="dxa"/>
          <w:bottom w:w="6" w:type="dxa"/>
        </w:tblCellMar>
        <w:tblLook w:val="04A0" w:firstRow="1" w:lastRow="0" w:firstColumn="1" w:lastColumn="0" w:noHBand="0" w:noVBand="1"/>
      </w:tblPr>
      <w:tblGrid>
        <w:gridCol w:w="3402"/>
        <w:gridCol w:w="3402"/>
      </w:tblGrid>
      <w:tr w:rsidR="006B311C" w:rsidRPr="00C37538" w14:paraId="7F6CBAEB" w14:textId="77777777" w:rsidTr="006B311C">
        <w:tc>
          <w:tcPr>
            <w:tcW w:w="3402" w:type="dxa"/>
          </w:tcPr>
          <w:p w14:paraId="52180D37" w14:textId="77777777" w:rsidR="006B311C" w:rsidRPr="00C37538" w:rsidRDefault="006B311C" w:rsidP="00C1572C">
            <w:pPr>
              <w:pStyle w:val="03-01Tabellentext"/>
            </w:pPr>
            <w:r w:rsidRPr="00202976">
              <w:t>Einbaufläche max.</w:t>
            </w:r>
            <w:r>
              <w:t>:</w:t>
            </w:r>
          </w:p>
        </w:tc>
        <w:tc>
          <w:tcPr>
            <w:tcW w:w="3402" w:type="dxa"/>
          </w:tcPr>
          <w:p w14:paraId="7FBFE2CC" w14:textId="77777777" w:rsidR="006B311C" w:rsidRPr="00C37538" w:rsidRDefault="006B311C" w:rsidP="00C1572C">
            <w:pPr>
              <w:pStyle w:val="03-01Tabellentext"/>
            </w:pPr>
            <w:r>
              <w:t>310 </w:t>
            </w:r>
            <w:r w:rsidRPr="00202976">
              <w:t>x</w:t>
            </w:r>
            <w:r>
              <w:t> 705 </w:t>
            </w:r>
            <w:r w:rsidRPr="00202976">
              <w:t>mm</w:t>
            </w:r>
          </w:p>
        </w:tc>
      </w:tr>
      <w:tr w:rsidR="006B311C" w:rsidRPr="00C37538" w14:paraId="5F8BE45A" w14:textId="77777777" w:rsidTr="006B311C">
        <w:tc>
          <w:tcPr>
            <w:tcW w:w="3402" w:type="dxa"/>
          </w:tcPr>
          <w:p w14:paraId="094BD1AB" w14:textId="77777777" w:rsidR="006B311C" w:rsidRPr="00C37538" w:rsidRDefault="006B311C" w:rsidP="00C1572C">
            <w:pPr>
              <w:pStyle w:val="03-01Tabellentext"/>
            </w:pPr>
            <w:r w:rsidRPr="00FC01E3">
              <w:t>Einbautiefe max.</w:t>
            </w:r>
            <w:r>
              <w:t>:</w:t>
            </w:r>
          </w:p>
        </w:tc>
        <w:tc>
          <w:tcPr>
            <w:tcW w:w="3402" w:type="dxa"/>
          </w:tcPr>
          <w:p w14:paraId="3CB7502F" w14:textId="77777777" w:rsidR="006B311C" w:rsidRPr="00C37538" w:rsidRDefault="006B311C" w:rsidP="00C1572C">
            <w:pPr>
              <w:pStyle w:val="03-01Tabellentext"/>
            </w:pPr>
            <w:r>
              <w:t>310 </w:t>
            </w:r>
            <w:r w:rsidRPr="00FC01E3">
              <w:t>mm</w:t>
            </w:r>
          </w:p>
        </w:tc>
      </w:tr>
      <w:tr w:rsidR="006B311C" w:rsidRPr="00C37538" w14:paraId="073C975D" w14:textId="77777777" w:rsidTr="006B311C">
        <w:tc>
          <w:tcPr>
            <w:tcW w:w="3402" w:type="dxa"/>
          </w:tcPr>
          <w:p w14:paraId="14C44343" w14:textId="77777777" w:rsidR="006B311C" w:rsidRPr="00C37538" w:rsidRDefault="006B311C" w:rsidP="00C1572C">
            <w:pPr>
              <w:pStyle w:val="03-01Tabellentext"/>
            </w:pPr>
            <w:r w:rsidRPr="00FC01E3">
              <w:t>Abmessung (B</w:t>
            </w:r>
            <w:r>
              <w:t> </w:t>
            </w:r>
            <w:r w:rsidRPr="00FC01E3">
              <w:t>x</w:t>
            </w:r>
            <w:r>
              <w:t> </w:t>
            </w:r>
            <w:r w:rsidRPr="00FC01E3">
              <w:t>T</w:t>
            </w:r>
            <w:r>
              <w:t> </w:t>
            </w:r>
            <w:r w:rsidRPr="00FC01E3">
              <w:t>x</w:t>
            </w:r>
            <w:r>
              <w:t> </w:t>
            </w:r>
            <w:r w:rsidRPr="00FC01E3">
              <w:t>H)</w:t>
            </w:r>
            <w:r>
              <w:t>:</w:t>
            </w:r>
          </w:p>
        </w:tc>
        <w:tc>
          <w:tcPr>
            <w:tcW w:w="3402" w:type="dxa"/>
          </w:tcPr>
          <w:p w14:paraId="485530C3" w14:textId="77777777" w:rsidR="006B311C" w:rsidRPr="00C37538" w:rsidRDefault="006B311C" w:rsidP="00C1572C">
            <w:pPr>
              <w:pStyle w:val="03-01Tabellentext"/>
            </w:pPr>
            <w:r>
              <w:t>497 </w:t>
            </w:r>
            <w:r w:rsidRPr="00FC01E3">
              <w:t>mm</w:t>
            </w:r>
            <w:r>
              <w:t> </w:t>
            </w:r>
            <w:r w:rsidRPr="00FC01E3">
              <w:t>x</w:t>
            </w:r>
            <w:r>
              <w:t> 367 </w:t>
            </w:r>
            <w:r w:rsidRPr="00FC01E3">
              <w:t>mm</w:t>
            </w:r>
            <w:r>
              <w:t> </w:t>
            </w:r>
            <w:r w:rsidRPr="00FC01E3">
              <w:t>x</w:t>
            </w:r>
            <w:r>
              <w:t> </w:t>
            </w:r>
            <w:r w:rsidRPr="00FC01E3">
              <w:t>1</w:t>
            </w:r>
            <w:r>
              <w:t>.496 </w:t>
            </w:r>
            <w:r w:rsidRPr="00FC01E3">
              <w:t>mm</w:t>
            </w:r>
          </w:p>
        </w:tc>
      </w:tr>
      <w:tr w:rsidR="006B311C" w:rsidRPr="00C37538" w14:paraId="2C2430F7" w14:textId="77777777" w:rsidTr="006B311C">
        <w:tc>
          <w:tcPr>
            <w:tcW w:w="3402" w:type="dxa"/>
          </w:tcPr>
          <w:p w14:paraId="3A877B31" w14:textId="77777777" w:rsidR="006B311C" w:rsidRPr="00C37538" w:rsidRDefault="006B311C" w:rsidP="00C1572C">
            <w:pPr>
              <w:pStyle w:val="03-01Tabellentext"/>
            </w:pPr>
            <w:r w:rsidRPr="00202976">
              <w:t>Gehäuse</w:t>
            </w:r>
            <w:r>
              <w:t>:</w:t>
            </w:r>
          </w:p>
        </w:tc>
        <w:tc>
          <w:tcPr>
            <w:tcW w:w="3402" w:type="dxa"/>
          </w:tcPr>
          <w:p w14:paraId="7A8DC750" w14:textId="77777777" w:rsidR="006B311C" w:rsidRPr="00C37538" w:rsidRDefault="006B311C" w:rsidP="00C1572C">
            <w:pPr>
              <w:pStyle w:val="03-01Tabellentext"/>
            </w:pPr>
            <w:r w:rsidRPr="00202976">
              <w:t>pulverbeschichtetes Aluminium</w:t>
            </w:r>
          </w:p>
        </w:tc>
      </w:tr>
      <w:tr w:rsidR="006B311C" w:rsidRPr="00C37538" w14:paraId="49AE55DE" w14:textId="77777777" w:rsidTr="006B311C">
        <w:tc>
          <w:tcPr>
            <w:tcW w:w="3402" w:type="dxa"/>
          </w:tcPr>
          <w:p w14:paraId="03773299" w14:textId="77777777" w:rsidR="006B311C" w:rsidRPr="00C37538" w:rsidRDefault="006B311C" w:rsidP="00C1572C">
            <w:pPr>
              <w:pStyle w:val="03-01Tabellentext"/>
            </w:pPr>
            <w:r w:rsidRPr="00202976">
              <w:t>Sockelbereich</w:t>
            </w:r>
            <w:r>
              <w:t>:</w:t>
            </w:r>
          </w:p>
        </w:tc>
        <w:tc>
          <w:tcPr>
            <w:tcW w:w="3402" w:type="dxa"/>
          </w:tcPr>
          <w:p w14:paraId="0EDCDA46" w14:textId="77777777" w:rsidR="006B311C" w:rsidRPr="00C37538" w:rsidRDefault="006B311C" w:rsidP="00C1572C">
            <w:pPr>
              <w:pStyle w:val="03-01Tabellentext"/>
            </w:pPr>
            <w:r w:rsidRPr="00202976">
              <w:t>Edelstahl</w:t>
            </w:r>
          </w:p>
        </w:tc>
      </w:tr>
      <w:tr w:rsidR="006B311C" w:rsidRPr="00C37538" w14:paraId="2B33E6DA" w14:textId="77777777" w:rsidTr="006B311C">
        <w:tc>
          <w:tcPr>
            <w:tcW w:w="3402" w:type="dxa"/>
          </w:tcPr>
          <w:p w14:paraId="40210675" w14:textId="77777777" w:rsidR="006B311C" w:rsidRPr="00C37538" w:rsidRDefault="006B311C" w:rsidP="00C1572C">
            <w:pPr>
              <w:pStyle w:val="03-01Tabellentext"/>
            </w:pPr>
            <w:r w:rsidRPr="00202976">
              <w:t>Gewicht</w:t>
            </w:r>
            <w:r>
              <w:t>:</w:t>
            </w:r>
          </w:p>
        </w:tc>
        <w:tc>
          <w:tcPr>
            <w:tcW w:w="3402" w:type="dxa"/>
          </w:tcPr>
          <w:p w14:paraId="4E01840E" w14:textId="77777777" w:rsidR="006B311C" w:rsidRPr="00C37538" w:rsidRDefault="006B311C" w:rsidP="00C1572C">
            <w:pPr>
              <w:pStyle w:val="03-01Tabellentext"/>
            </w:pPr>
            <w:r>
              <w:t>56 </w:t>
            </w:r>
            <w:r w:rsidRPr="00202976">
              <w:t>kg</w:t>
            </w:r>
          </w:p>
        </w:tc>
      </w:tr>
      <w:tr w:rsidR="006B311C" w:rsidRPr="00C37538" w14:paraId="28A49607" w14:textId="77777777" w:rsidTr="006B311C">
        <w:tc>
          <w:tcPr>
            <w:tcW w:w="3402" w:type="dxa"/>
          </w:tcPr>
          <w:p w14:paraId="012C03E7" w14:textId="77777777" w:rsidR="006B311C" w:rsidRPr="00C37538" w:rsidRDefault="006B311C" w:rsidP="00C1572C">
            <w:pPr>
              <w:pStyle w:val="03-01Tabellentext"/>
            </w:pPr>
            <w:r w:rsidRPr="00202976">
              <w:t>Schutzart</w:t>
            </w:r>
            <w:r>
              <w:t>:</w:t>
            </w:r>
          </w:p>
        </w:tc>
        <w:tc>
          <w:tcPr>
            <w:tcW w:w="3402" w:type="dxa"/>
          </w:tcPr>
          <w:p w14:paraId="109E6C12" w14:textId="77777777" w:rsidR="006B311C" w:rsidRPr="00C37538" w:rsidRDefault="006B311C" w:rsidP="00C1572C">
            <w:pPr>
              <w:pStyle w:val="03-01Tabellentext"/>
            </w:pPr>
            <w:r w:rsidRPr="00202976">
              <w:t>IP</w:t>
            </w:r>
            <w:r>
              <w:t> </w:t>
            </w:r>
            <w:r w:rsidRPr="00202976">
              <w:t>54</w:t>
            </w:r>
          </w:p>
        </w:tc>
      </w:tr>
    </w:tbl>
    <w:p w14:paraId="4D1C6551" w14:textId="77777777" w:rsidR="006B311C" w:rsidRPr="00202976" w:rsidRDefault="006B311C" w:rsidP="00A74C9A"/>
    <w:p w14:paraId="5567C3A8" w14:textId="77777777" w:rsidR="00BC4663" w:rsidRPr="00202976" w:rsidRDefault="00A534A2" w:rsidP="00A74C9A">
      <w:pPr>
        <w:pStyle w:val="01-01Haupttext"/>
      </w:pPr>
      <w:r>
        <w:t>Montage: Auf</w:t>
      </w:r>
      <w:r w:rsidR="00BC4663" w:rsidRPr="00202976">
        <w:t xml:space="preserve"> bause</w:t>
      </w:r>
      <w:r w:rsidR="006B311C">
        <w:t>itigem Betonfundament mittels 4 </w:t>
      </w:r>
      <w:r w:rsidR="00BC4663" w:rsidRPr="00202976">
        <w:t>Klebeankern mon</w:t>
      </w:r>
      <w:r w:rsidR="006B311C">
        <w:t>tieren</w:t>
      </w:r>
      <w:r w:rsidR="00A21F58">
        <w:t>.</w:t>
      </w:r>
    </w:p>
    <w:p w14:paraId="08C9E37E" w14:textId="77777777" w:rsidR="006B311C" w:rsidRPr="00C37538" w:rsidRDefault="006B311C" w:rsidP="00A74C9A"/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1701"/>
        <w:gridCol w:w="1701"/>
        <w:gridCol w:w="1701"/>
      </w:tblGrid>
      <w:tr w:rsidR="006B311C" w:rsidRPr="00C37538" w14:paraId="019D482B" w14:textId="77777777" w:rsidTr="006B311C">
        <w:tc>
          <w:tcPr>
            <w:tcW w:w="1134" w:type="dxa"/>
          </w:tcPr>
          <w:p w14:paraId="44291BFC" w14:textId="77777777" w:rsidR="006B311C" w:rsidRPr="00C37538" w:rsidRDefault="006B311C" w:rsidP="00C1572C">
            <w:pPr>
              <w:pStyle w:val="03-01Tabellentext"/>
            </w:pPr>
            <w:r w:rsidRPr="00C37538">
              <w:t>Hersteller:</w:t>
            </w:r>
          </w:p>
        </w:tc>
        <w:tc>
          <w:tcPr>
            <w:tcW w:w="6804" w:type="dxa"/>
            <w:gridSpan w:val="4"/>
          </w:tcPr>
          <w:p w14:paraId="782369C3" w14:textId="77777777" w:rsidR="006B311C" w:rsidRPr="00C37538" w:rsidRDefault="006B311C" w:rsidP="00C1572C">
            <w:pPr>
              <w:pStyle w:val="03-01Tabellentext"/>
              <w:rPr>
                <w:szCs w:val="20"/>
                <w:lang w:val="en-US"/>
              </w:rPr>
            </w:pPr>
            <w:r>
              <w:rPr>
                <w:lang w:val="en-US"/>
              </w:rPr>
              <w:t>MAGNETIC AUTOCONTROL GMBH</w:t>
            </w:r>
          </w:p>
        </w:tc>
      </w:tr>
      <w:tr w:rsidR="006B311C" w:rsidRPr="00CE3AFF" w14:paraId="0204A401" w14:textId="77777777" w:rsidTr="006B311C">
        <w:tc>
          <w:tcPr>
            <w:tcW w:w="1134" w:type="dxa"/>
          </w:tcPr>
          <w:p w14:paraId="09E64382" w14:textId="77777777" w:rsidR="006B311C" w:rsidRPr="00C37538" w:rsidRDefault="006B311C" w:rsidP="00C1572C">
            <w:pPr>
              <w:pStyle w:val="03-01Tabellentext"/>
            </w:pPr>
            <w:r w:rsidRPr="00C37538">
              <w:t>Typ:</w:t>
            </w:r>
          </w:p>
        </w:tc>
        <w:tc>
          <w:tcPr>
            <w:tcW w:w="6804" w:type="dxa"/>
            <w:gridSpan w:val="4"/>
          </w:tcPr>
          <w:p w14:paraId="61B89A4F" w14:textId="77777777" w:rsidR="006B311C" w:rsidRPr="006B311C" w:rsidRDefault="00DE05B5" w:rsidP="00C1572C">
            <w:pPr>
              <w:pStyle w:val="03-01Tabellentext"/>
              <w:rPr>
                <w:lang w:val="en-US"/>
              </w:rPr>
            </w:pPr>
            <w:r>
              <w:rPr>
                <w:szCs w:val="20"/>
                <w:lang w:val="en-US"/>
              </w:rPr>
              <w:t>TERMINAL</w:t>
            </w:r>
            <w:r w:rsidR="006B311C" w:rsidRPr="006B311C">
              <w:rPr>
                <w:szCs w:val="20"/>
                <w:lang w:val="en-US"/>
              </w:rPr>
              <w:t xml:space="preserve">-MXL-A000 in </w:t>
            </w:r>
            <w:proofErr w:type="spellStart"/>
            <w:r w:rsidR="006B311C" w:rsidRPr="006B311C">
              <w:rPr>
                <w:szCs w:val="20"/>
                <w:lang w:val="en-US"/>
              </w:rPr>
              <w:t>Gelborange</w:t>
            </w:r>
            <w:proofErr w:type="spellEnd"/>
            <w:r w:rsidR="006B311C" w:rsidRPr="006B311C">
              <w:rPr>
                <w:szCs w:val="20"/>
                <w:lang w:val="en-US"/>
              </w:rPr>
              <w:t xml:space="preserve"> (RAL</w:t>
            </w:r>
            <w:r w:rsidR="006B311C">
              <w:rPr>
                <w:szCs w:val="20"/>
                <w:lang w:val="en-US"/>
              </w:rPr>
              <w:t> </w:t>
            </w:r>
            <w:r w:rsidR="006B311C" w:rsidRPr="006B311C">
              <w:rPr>
                <w:szCs w:val="20"/>
                <w:lang w:val="en-US"/>
              </w:rPr>
              <w:t>2000)</w:t>
            </w:r>
          </w:p>
        </w:tc>
      </w:tr>
      <w:tr w:rsidR="006B311C" w:rsidRPr="00C37538" w14:paraId="42343DAF" w14:textId="77777777" w:rsidTr="006B311C">
        <w:trPr>
          <w:trHeight w:val="61"/>
        </w:trPr>
        <w:tc>
          <w:tcPr>
            <w:tcW w:w="1134" w:type="dxa"/>
          </w:tcPr>
          <w:p w14:paraId="07146753" w14:textId="77777777" w:rsidR="006B311C" w:rsidRPr="00C37538" w:rsidRDefault="006B311C" w:rsidP="00C1572C">
            <w:pPr>
              <w:pStyle w:val="03-01Tabellentext"/>
            </w:pPr>
            <w:r w:rsidRPr="00C37538">
              <w:t>Menge:</w:t>
            </w:r>
          </w:p>
        </w:tc>
        <w:tc>
          <w:tcPr>
            <w:tcW w:w="1701" w:type="dxa"/>
          </w:tcPr>
          <w:p w14:paraId="34CC8E08" w14:textId="77777777" w:rsidR="006B311C" w:rsidRPr="00C37538" w:rsidRDefault="006B311C" w:rsidP="00C1572C">
            <w:pPr>
              <w:pStyle w:val="03-01Tabellentext"/>
            </w:pPr>
            <w:r w:rsidRPr="00C37538">
              <w:t>…………….</w:t>
            </w:r>
          </w:p>
        </w:tc>
        <w:tc>
          <w:tcPr>
            <w:tcW w:w="1701" w:type="dxa"/>
          </w:tcPr>
          <w:p w14:paraId="2671A031" w14:textId="77777777" w:rsidR="006B311C" w:rsidRPr="00C37538" w:rsidRDefault="006B311C" w:rsidP="00C1572C">
            <w:pPr>
              <w:pStyle w:val="03-01Tabellentext"/>
            </w:pPr>
            <w:r>
              <w:t>Stück</w:t>
            </w:r>
          </w:p>
        </w:tc>
        <w:tc>
          <w:tcPr>
            <w:tcW w:w="1701" w:type="dxa"/>
          </w:tcPr>
          <w:p w14:paraId="701B337B" w14:textId="77777777" w:rsidR="006B311C" w:rsidRPr="00C37538" w:rsidRDefault="006B311C" w:rsidP="00C1572C">
            <w:pPr>
              <w:pStyle w:val="03-01Tabellentext"/>
            </w:pPr>
            <w:r w:rsidRPr="00C37538">
              <w:t>EP: </w:t>
            </w:r>
            <w:r>
              <w:t>……………</w:t>
            </w:r>
          </w:p>
        </w:tc>
        <w:tc>
          <w:tcPr>
            <w:tcW w:w="1701" w:type="dxa"/>
          </w:tcPr>
          <w:p w14:paraId="5E92D64D" w14:textId="77777777" w:rsidR="006B311C" w:rsidRPr="00C37538" w:rsidRDefault="006B311C" w:rsidP="00C1572C">
            <w:pPr>
              <w:pStyle w:val="03-01Tabellentext"/>
            </w:pPr>
            <w:r w:rsidRPr="00C37538">
              <w:t>GP: </w:t>
            </w:r>
            <w:r>
              <w:t>……………</w:t>
            </w:r>
          </w:p>
        </w:tc>
      </w:tr>
    </w:tbl>
    <w:p w14:paraId="692F4A1F" w14:textId="77777777" w:rsidR="006B311C" w:rsidRPr="00C37538" w:rsidRDefault="006B311C" w:rsidP="00A74C9A"/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1701"/>
        <w:gridCol w:w="1701"/>
        <w:gridCol w:w="1701"/>
      </w:tblGrid>
      <w:tr w:rsidR="006B311C" w:rsidRPr="00C37538" w14:paraId="6A378EC6" w14:textId="77777777" w:rsidTr="006B311C">
        <w:tc>
          <w:tcPr>
            <w:tcW w:w="1134" w:type="dxa"/>
          </w:tcPr>
          <w:p w14:paraId="563B8883" w14:textId="77777777" w:rsidR="006B311C" w:rsidRPr="00C37538" w:rsidRDefault="006B311C" w:rsidP="00C1572C">
            <w:pPr>
              <w:pStyle w:val="03-01Tabellentext"/>
            </w:pPr>
            <w:r w:rsidRPr="00C37538">
              <w:t>Typ:</w:t>
            </w:r>
          </w:p>
        </w:tc>
        <w:tc>
          <w:tcPr>
            <w:tcW w:w="6804" w:type="dxa"/>
            <w:gridSpan w:val="4"/>
          </w:tcPr>
          <w:p w14:paraId="44F0F017" w14:textId="77777777" w:rsidR="006B311C" w:rsidRPr="00C37538" w:rsidRDefault="00DE05B5" w:rsidP="00C1572C">
            <w:pPr>
              <w:pStyle w:val="03-01Tabellentext"/>
            </w:pPr>
            <w:r>
              <w:rPr>
                <w:szCs w:val="20"/>
              </w:rPr>
              <w:t>TERMINAL</w:t>
            </w:r>
            <w:r w:rsidR="006B311C">
              <w:rPr>
                <w:szCs w:val="20"/>
              </w:rPr>
              <w:t>-</w:t>
            </w:r>
            <w:r w:rsidR="006B311C" w:rsidRPr="00202976">
              <w:rPr>
                <w:szCs w:val="20"/>
              </w:rPr>
              <w:t>MXL</w:t>
            </w:r>
            <w:r w:rsidR="006B311C">
              <w:rPr>
                <w:szCs w:val="20"/>
              </w:rPr>
              <w:t>-A100</w:t>
            </w:r>
            <w:r w:rsidR="006B311C" w:rsidRPr="00202976">
              <w:rPr>
                <w:szCs w:val="20"/>
              </w:rPr>
              <w:t xml:space="preserve"> in Graualuminium (RAL</w:t>
            </w:r>
            <w:r w:rsidR="006B311C">
              <w:rPr>
                <w:szCs w:val="20"/>
              </w:rPr>
              <w:t> </w:t>
            </w:r>
            <w:r w:rsidR="006B311C" w:rsidRPr="00202976">
              <w:rPr>
                <w:szCs w:val="20"/>
              </w:rPr>
              <w:t>9007)</w:t>
            </w:r>
          </w:p>
        </w:tc>
      </w:tr>
      <w:tr w:rsidR="006B311C" w:rsidRPr="00C37538" w14:paraId="3D873FA3" w14:textId="77777777" w:rsidTr="006B311C">
        <w:trPr>
          <w:trHeight w:val="61"/>
        </w:trPr>
        <w:tc>
          <w:tcPr>
            <w:tcW w:w="1134" w:type="dxa"/>
          </w:tcPr>
          <w:p w14:paraId="706D3BC3" w14:textId="77777777" w:rsidR="006B311C" w:rsidRPr="00C37538" w:rsidRDefault="006B311C" w:rsidP="00C1572C">
            <w:pPr>
              <w:pStyle w:val="03-01Tabellentext"/>
            </w:pPr>
            <w:r w:rsidRPr="00C37538">
              <w:t>Menge:</w:t>
            </w:r>
          </w:p>
        </w:tc>
        <w:tc>
          <w:tcPr>
            <w:tcW w:w="1701" w:type="dxa"/>
          </w:tcPr>
          <w:p w14:paraId="299A8F05" w14:textId="77777777" w:rsidR="006B311C" w:rsidRPr="00C37538" w:rsidRDefault="006B311C" w:rsidP="00C1572C">
            <w:pPr>
              <w:pStyle w:val="03-01Tabellentext"/>
            </w:pPr>
            <w:r w:rsidRPr="00C37538">
              <w:t>…</w:t>
            </w:r>
            <w:r>
              <w:t>……………</w:t>
            </w:r>
          </w:p>
        </w:tc>
        <w:tc>
          <w:tcPr>
            <w:tcW w:w="1701" w:type="dxa"/>
          </w:tcPr>
          <w:p w14:paraId="296D6AF0" w14:textId="77777777" w:rsidR="006B311C" w:rsidRPr="00C37538" w:rsidRDefault="006B311C" w:rsidP="00C1572C">
            <w:pPr>
              <w:pStyle w:val="03-01Tabellentext"/>
            </w:pPr>
            <w:r>
              <w:t>Stück</w:t>
            </w:r>
          </w:p>
        </w:tc>
        <w:tc>
          <w:tcPr>
            <w:tcW w:w="1701" w:type="dxa"/>
          </w:tcPr>
          <w:p w14:paraId="65AC54E6" w14:textId="77777777" w:rsidR="006B311C" w:rsidRPr="00C37538" w:rsidRDefault="006B311C" w:rsidP="00C1572C">
            <w:pPr>
              <w:pStyle w:val="03-01Tabellentext"/>
            </w:pPr>
            <w:r w:rsidRPr="00C37538">
              <w:t>EP: </w:t>
            </w:r>
            <w:r>
              <w:t>……………</w:t>
            </w:r>
          </w:p>
        </w:tc>
        <w:tc>
          <w:tcPr>
            <w:tcW w:w="1701" w:type="dxa"/>
          </w:tcPr>
          <w:p w14:paraId="1F41E1FC" w14:textId="77777777" w:rsidR="006B311C" w:rsidRPr="00C37538" w:rsidRDefault="006B311C" w:rsidP="00C1572C">
            <w:pPr>
              <w:pStyle w:val="03-01Tabellentext"/>
            </w:pPr>
            <w:r w:rsidRPr="00C37538">
              <w:t>GP: </w:t>
            </w:r>
            <w:r>
              <w:t>……………</w:t>
            </w:r>
          </w:p>
        </w:tc>
      </w:tr>
    </w:tbl>
    <w:p w14:paraId="08A127CF" w14:textId="77777777" w:rsidR="006B311C" w:rsidRPr="00C37538" w:rsidRDefault="006B311C" w:rsidP="00A74C9A"/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1701"/>
        <w:gridCol w:w="1701"/>
        <w:gridCol w:w="1701"/>
      </w:tblGrid>
      <w:tr w:rsidR="006B311C" w:rsidRPr="00C37538" w14:paraId="58C697CA" w14:textId="77777777" w:rsidTr="006B311C">
        <w:tc>
          <w:tcPr>
            <w:tcW w:w="1134" w:type="dxa"/>
          </w:tcPr>
          <w:p w14:paraId="2980F0A4" w14:textId="77777777" w:rsidR="006B311C" w:rsidRPr="00C37538" w:rsidRDefault="006B311C" w:rsidP="00C1572C">
            <w:pPr>
              <w:pStyle w:val="03-01Tabellentext"/>
            </w:pPr>
            <w:r w:rsidRPr="00C37538">
              <w:t>Typ:</w:t>
            </w:r>
          </w:p>
        </w:tc>
        <w:tc>
          <w:tcPr>
            <w:tcW w:w="6804" w:type="dxa"/>
            <w:gridSpan w:val="4"/>
          </w:tcPr>
          <w:p w14:paraId="529C7F25" w14:textId="77777777" w:rsidR="006B311C" w:rsidRPr="00C37538" w:rsidRDefault="00DE05B5" w:rsidP="00C1572C">
            <w:pPr>
              <w:pStyle w:val="03-01Tabellentext"/>
            </w:pPr>
            <w:r>
              <w:rPr>
                <w:szCs w:val="20"/>
              </w:rPr>
              <w:t>TERMINAL</w:t>
            </w:r>
            <w:r w:rsidR="006B311C">
              <w:rPr>
                <w:szCs w:val="20"/>
              </w:rPr>
              <w:t>-M</w:t>
            </w:r>
            <w:r w:rsidR="006B311C" w:rsidRPr="00202976">
              <w:rPr>
                <w:szCs w:val="20"/>
              </w:rPr>
              <w:t>XL</w:t>
            </w:r>
            <w:r w:rsidR="006B311C">
              <w:rPr>
                <w:szCs w:val="20"/>
              </w:rPr>
              <w:t>-A200 in Weißaluminium (ähnlich RAL </w:t>
            </w:r>
            <w:r w:rsidR="006B311C" w:rsidRPr="00202976">
              <w:rPr>
                <w:szCs w:val="20"/>
              </w:rPr>
              <w:t>9006)</w:t>
            </w:r>
          </w:p>
        </w:tc>
      </w:tr>
      <w:tr w:rsidR="006B311C" w:rsidRPr="00C37538" w14:paraId="59203740" w14:textId="77777777" w:rsidTr="006B311C">
        <w:trPr>
          <w:trHeight w:val="61"/>
        </w:trPr>
        <w:tc>
          <w:tcPr>
            <w:tcW w:w="1134" w:type="dxa"/>
          </w:tcPr>
          <w:p w14:paraId="55BA090E" w14:textId="77777777" w:rsidR="006B311C" w:rsidRPr="00C37538" w:rsidRDefault="006B311C" w:rsidP="00C1572C">
            <w:pPr>
              <w:pStyle w:val="03-01Tabellentext"/>
            </w:pPr>
            <w:r w:rsidRPr="00C37538">
              <w:t>Menge:</w:t>
            </w:r>
          </w:p>
        </w:tc>
        <w:tc>
          <w:tcPr>
            <w:tcW w:w="1701" w:type="dxa"/>
          </w:tcPr>
          <w:p w14:paraId="5CFA54C5" w14:textId="77777777" w:rsidR="006B311C" w:rsidRPr="00C37538" w:rsidRDefault="006B311C" w:rsidP="00C1572C">
            <w:pPr>
              <w:pStyle w:val="03-01Tabellentext"/>
            </w:pPr>
            <w:r w:rsidRPr="00C37538">
              <w:t>…</w:t>
            </w:r>
            <w:r>
              <w:t>……………</w:t>
            </w:r>
          </w:p>
        </w:tc>
        <w:tc>
          <w:tcPr>
            <w:tcW w:w="1701" w:type="dxa"/>
          </w:tcPr>
          <w:p w14:paraId="0A92FEFC" w14:textId="77777777" w:rsidR="006B311C" w:rsidRPr="00C37538" w:rsidRDefault="006B311C" w:rsidP="00C1572C">
            <w:pPr>
              <w:pStyle w:val="03-01Tabellentext"/>
            </w:pPr>
            <w:r>
              <w:t>Stück</w:t>
            </w:r>
          </w:p>
        </w:tc>
        <w:tc>
          <w:tcPr>
            <w:tcW w:w="1701" w:type="dxa"/>
          </w:tcPr>
          <w:p w14:paraId="444CAEDC" w14:textId="77777777" w:rsidR="006B311C" w:rsidRPr="00C37538" w:rsidRDefault="006B311C" w:rsidP="00C1572C">
            <w:pPr>
              <w:pStyle w:val="03-01Tabellentext"/>
            </w:pPr>
            <w:r w:rsidRPr="00C37538">
              <w:t>EP: </w:t>
            </w:r>
            <w:r>
              <w:t>……………</w:t>
            </w:r>
          </w:p>
        </w:tc>
        <w:tc>
          <w:tcPr>
            <w:tcW w:w="1701" w:type="dxa"/>
          </w:tcPr>
          <w:p w14:paraId="4CDD194B" w14:textId="77777777" w:rsidR="006B311C" w:rsidRPr="00C37538" w:rsidRDefault="006B311C" w:rsidP="00C1572C">
            <w:pPr>
              <w:pStyle w:val="03-01Tabellentext"/>
            </w:pPr>
            <w:r w:rsidRPr="00C37538">
              <w:t>GP: </w:t>
            </w:r>
            <w:r>
              <w:t>……………</w:t>
            </w:r>
          </w:p>
        </w:tc>
      </w:tr>
    </w:tbl>
    <w:p w14:paraId="43F46665" w14:textId="77777777" w:rsidR="00BC4663" w:rsidRPr="00202976" w:rsidRDefault="00BC4663" w:rsidP="00A74C9A"/>
    <w:p w14:paraId="120909DC" w14:textId="77777777" w:rsidR="00BC4663" w:rsidRPr="00202976" w:rsidRDefault="00BC4663" w:rsidP="00A74C9A"/>
    <w:p w14:paraId="7FCBF63D" w14:textId="77777777" w:rsidR="00BC4663" w:rsidRPr="00A74C9A" w:rsidRDefault="00BC4663" w:rsidP="00A74C9A">
      <w:pPr>
        <w:pStyle w:val="00-01Position"/>
      </w:pPr>
      <w:r w:rsidRPr="00A74C9A">
        <w:t>[Position: …………..]</w:t>
      </w:r>
    </w:p>
    <w:p w14:paraId="4EB280A3" w14:textId="77777777" w:rsidR="006B311C" w:rsidRDefault="00BC4663" w:rsidP="00A74C9A">
      <w:pPr>
        <w:pStyle w:val="00-02Option"/>
      </w:pPr>
      <w:r>
        <w:t xml:space="preserve">Option </w:t>
      </w:r>
      <w:r w:rsidR="00DE05B5">
        <w:t>Befestigungssatz</w:t>
      </w:r>
      <w:r>
        <w:t xml:space="preserve"> BSS01</w:t>
      </w:r>
    </w:p>
    <w:p w14:paraId="30FDDE6F" w14:textId="77777777" w:rsidR="00BC4663" w:rsidRDefault="00BC4663" w:rsidP="00A74C9A">
      <w:pPr>
        <w:pStyle w:val="01-01Haupttext"/>
      </w:pPr>
      <w:r>
        <w:t>Installationsmaterial für d</w:t>
      </w:r>
      <w:r w:rsidR="006B311C">
        <w:t>ie Verschraubung einer Schranke </w:t>
      </w:r>
      <w:r>
        <w:t>/</w:t>
      </w:r>
      <w:r w:rsidR="006B311C">
        <w:t> </w:t>
      </w:r>
      <w:r>
        <w:t>eines Terminals</w:t>
      </w:r>
      <w:r w:rsidR="006B311C">
        <w:t> </w:t>
      </w:r>
      <w:r>
        <w:t>/</w:t>
      </w:r>
      <w:r w:rsidR="006B311C">
        <w:t> </w:t>
      </w:r>
      <w:r>
        <w:t>eines Pfostens auf dem Betonfundament, bestehend aus 4</w:t>
      </w:r>
      <w:r w:rsidR="006B311C">
        <w:t> </w:t>
      </w:r>
      <w:r>
        <w:t>Klebepatronen und Verschraubungsteilen.</w:t>
      </w:r>
    </w:p>
    <w:p w14:paraId="164B0D69" w14:textId="77777777" w:rsidR="00BC4663" w:rsidRDefault="00BC4663" w:rsidP="00A74C9A"/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1701"/>
        <w:gridCol w:w="1701"/>
        <w:gridCol w:w="1701"/>
      </w:tblGrid>
      <w:tr w:rsidR="006B311C" w:rsidRPr="00C37538" w14:paraId="0760EE42" w14:textId="77777777" w:rsidTr="006B311C">
        <w:tc>
          <w:tcPr>
            <w:tcW w:w="1134" w:type="dxa"/>
          </w:tcPr>
          <w:p w14:paraId="584E3AC0" w14:textId="77777777" w:rsidR="006B311C" w:rsidRPr="00C37538" w:rsidRDefault="006B311C" w:rsidP="00C1572C">
            <w:pPr>
              <w:pStyle w:val="03-01Tabellentext"/>
            </w:pPr>
            <w:r w:rsidRPr="00C37538">
              <w:t>Hersteller:</w:t>
            </w:r>
          </w:p>
        </w:tc>
        <w:tc>
          <w:tcPr>
            <w:tcW w:w="6804" w:type="dxa"/>
            <w:gridSpan w:val="4"/>
          </w:tcPr>
          <w:p w14:paraId="4C30CE23" w14:textId="77777777" w:rsidR="006B311C" w:rsidRPr="00C37538" w:rsidRDefault="006B311C" w:rsidP="00C1572C">
            <w:pPr>
              <w:pStyle w:val="03-01Tabellentext"/>
              <w:rPr>
                <w:szCs w:val="20"/>
                <w:lang w:val="en-US"/>
              </w:rPr>
            </w:pPr>
            <w:r>
              <w:rPr>
                <w:lang w:val="en-US"/>
              </w:rPr>
              <w:t>MAGNETIC AUTOCONTROL GMBH</w:t>
            </w:r>
          </w:p>
        </w:tc>
      </w:tr>
      <w:tr w:rsidR="006B311C" w:rsidRPr="006B311C" w14:paraId="6F49938F" w14:textId="77777777" w:rsidTr="006B311C">
        <w:tc>
          <w:tcPr>
            <w:tcW w:w="1134" w:type="dxa"/>
          </w:tcPr>
          <w:p w14:paraId="2CA10FC7" w14:textId="77777777" w:rsidR="006B311C" w:rsidRPr="00C37538" w:rsidRDefault="006B311C" w:rsidP="00C1572C">
            <w:pPr>
              <w:pStyle w:val="03-01Tabellentext"/>
            </w:pPr>
            <w:r w:rsidRPr="00C37538">
              <w:t>Typ:</w:t>
            </w:r>
          </w:p>
        </w:tc>
        <w:tc>
          <w:tcPr>
            <w:tcW w:w="6804" w:type="dxa"/>
            <w:gridSpan w:val="4"/>
          </w:tcPr>
          <w:p w14:paraId="39E708CE" w14:textId="77777777" w:rsidR="006B311C" w:rsidRPr="00C1572C" w:rsidRDefault="00C1572C" w:rsidP="00C1572C">
            <w:pPr>
              <w:pStyle w:val="03-01Tabellentext"/>
              <w:rPr>
                <w:lang w:val="en-US"/>
              </w:rPr>
            </w:pPr>
            <w:r w:rsidRPr="00C1572C">
              <w:t>BSS01</w:t>
            </w:r>
          </w:p>
        </w:tc>
      </w:tr>
      <w:tr w:rsidR="006B311C" w:rsidRPr="00C37538" w14:paraId="07757F94" w14:textId="77777777" w:rsidTr="006B311C">
        <w:trPr>
          <w:trHeight w:val="61"/>
        </w:trPr>
        <w:tc>
          <w:tcPr>
            <w:tcW w:w="1134" w:type="dxa"/>
          </w:tcPr>
          <w:p w14:paraId="74AED526" w14:textId="77777777" w:rsidR="006B311C" w:rsidRPr="00C37538" w:rsidRDefault="006B311C" w:rsidP="00C1572C">
            <w:pPr>
              <w:pStyle w:val="03-01Tabellentext"/>
            </w:pPr>
            <w:r w:rsidRPr="00C37538">
              <w:t>Menge:</w:t>
            </w:r>
          </w:p>
        </w:tc>
        <w:tc>
          <w:tcPr>
            <w:tcW w:w="1701" w:type="dxa"/>
          </w:tcPr>
          <w:p w14:paraId="72340AE9" w14:textId="77777777" w:rsidR="006B311C" w:rsidRPr="00C37538" w:rsidRDefault="006B311C" w:rsidP="00C1572C">
            <w:pPr>
              <w:pStyle w:val="03-01Tabellentext"/>
            </w:pPr>
            <w:r w:rsidRPr="00C37538">
              <w:t>…………….</w:t>
            </w:r>
          </w:p>
        </w:tc>
        <w:tc>
          <w:tcPr>
            <w:tcW w:w="1701" w:type="dxa"/>
          </w:tcPr>
          <w:p w14:paraId="51939371" w14:textId="77777777" w:rsidR="006B311C" w:rsidRPr="00C37538" w:rsidRDefault="006B311C" w:rsidP="00C1572C">
            <w:pPr>
              <w:pStyle w:val="03-01Tabellentext"/>
            </w:pPr>
            <w:r>
              <w:t>Stück</w:t>
            </w:r>
          </w:p>
        </w:tc>
        <w:tc>
          <w:tcPr>
            <w:tcW w:w="1701" w:type="dxa"/>
          </w:tcPr>
          <w:p w14:paraId="258C2733" w14:textId="77777777" w:rsidR="006B311C" w:rsidRPr="00C37538" w:rsidRDefault="006B311C" w:rsidP="00C1572C">
            <w:pPr>
              <w:pStyle w:val="03-01Tabellentext"/>
            </w:pPr>
            <w:r w:rsidRPr="00C37538">
              <w:t>EP: </w:t>
            </w:r>
            <w:r>
              <w:t>……………</w:t>
            </w:r>
          </w:p>
        </w:tc>
        <w:tc>
          <w:tcPr>
            <w:tcW w:w="1701" w:type="dxa"/>
          </w:tcPr>
          <w:p w14:paraId="0CC89E81" w14:textId="77777777" w:rsidR="006B311C" w:rsidRPr="00C37538" w:rsidRDefault="006B311C" w:rsidP="00C1572C">
            <w:pPr>
              <w:pStyle w:val="03-01Tabellentext"/>
            </w:pPr>
            <w:r w:rsidRPr="00C37538">
              <w:t>GP: </w:t>
            </w:r>
            <w:r>
              <w:t>……………</w:t>
            </w:r>
          </w:p>
        </w:tc>
      </w:tr>
    </w:tbl>
    <w:p w14:paraId="41ABF388" w14:textId="77777777" w:rsidR="00BC4663" w:rsidRPr="00202976" w:rsidRDefault="00BC4663" w:rsidP="00A74C9A">
      <w:r w:rsidRPr="00202976">
        <w:br w:type="page"/>
      </w:r>
    </w:p>
    <w:p w14:paraId="7CAA8D08" w14:textId="08E58F03" w:rsidR="0044529A" w:rsidRPr="00A74C9A" w:rsidRDefault="008626E5" w:rsidP="00A74C9A">
      <w:pPr>
        <w:pStyle w:val="00-02Option"/>
        <w:rPr>
          <w:sz w:val="28"/>
          <w:szCs w:val="28"/>
        </w:rPr>
      </w:pPr>
      <w:r>
        <w:rPr>
          <w:sz w:val="28"/>
          <w:szCs w:val="28"/>
        </w:rPr>
        <w:lastRenderedPageBreak/>
        <w:t>Standgehäuse TERMINAL</w:t>
      </w:r>
      <w:r w:rsidR="0044529A" w:rsidRPr="00A74C9A">
        <w:rPr>
          <w:sz w:val="28"/>
          <w:szCs w:val="28"/>
        </w:rPr>
        <w:t xml:space="preserve"> für gemischten PKW- und LKW-Verkehr</w:t>
      </w:r>
    </w:p>
    <w:p w14:paraId="35F169F0" w14:textId="77777777" w:rsidR="0044529A" w:rsidRDefault="0044529A" w:rsidP="00A74C9A"/>
    <w:p w14:paraId="0979E3BF" w14:textId="77777777" w:rsidR="0044529A" w:rsidRDefault="0044529A" w:rsidP="00A74C9A"/>
    <w:p w14:paraId="2422DBC6" w14:textId="77777777" w:rsidR="00661695" w:rsidRPr="00A74C9A" w:rsidRDefault="00661695" w:rsidP="00A74C9A">
      <w:pPr>
        <w:pStyle w:val="00-01Position"/>
      </w:pPr>
      <w:r w:rsidRPr="00A74C9A">
        <w:t>[Position: …………..]</w:t>
      </w:r>
    </w:p>
    <w:p w14:paraId="6855F60C" w14:textId="77777777" w:rsidR="00661695" w:rsidRPr="00202976" w:rsidRDefault="00661695" w:rsidP="00A74C9A">
      <w:pPr>
        <w:pStyle w:val="00-02Option"/>
      </w:pPr>
      <w:r w:rsidRPr="00202976">
        <w:t xml:space="preserve">Option Standgehäuse </w:t>
      </w:r>
      <w:r w:rsidR="00A534A2">
        <w:t>Terminal</w:t>
      </w:r>
      <w:r w:rsidRPr="00202976">
        <w:t>-ML für kombinierte PKW- / LKW-Einfahrt</w:t>
      </w:r>
    </w:p>
    <w:p w14:paraId="44CD1043" w14:textId="77777777" w:rsidR="00661695" w:rsidRPr="00202976" w:rsidRDefault="00661695" w:rsidP="00A74C9A">
      <w:pPr>
        <w:pStyle w:val="01-01Haupttext"/>
      </w:pPr>
      <w:r w:rsidRPr="00202976">
        <w:t xml:space="preserve">Im Design der MHTM™ </w:t>
      </w:r>
      <w:proofErr w:type="spellStart"/>
      <w:r w:rsidRPr="00202976">
        <w:t>MicroDrive</w:t>
      </w:r>
      <w:proofErr w:type="spellEnd"/>
      <w:r w:rsidRPr="00202976">
        <w:t>-Schrankengehäuse, geeignet zum Einbau von bauseitigen Gegensprech- und Zufahrtskontrollsyst</w:t>
      </w:r>
      <w:r w:rsidR="006B311C">
        <w:t>emen in zwei Höhen (PKW / LKW).</w:t>
      </w:r>
    </w:p>
    <w:p w14:paraId="09F5B562" w14:textId="77777777" w:rsidR="00661695" w:rsidRPr="00202976" w:rsidRDefault="00661695" w:rsidP="00A74C9A">
      <w:pPr>
        <w:pStyle w:val="01-01Haupttext"/>
      </w:pPr>
      <w:r w:rsidRPr="00202976">
        <w:t>2 Frontplatten mit Teleskopauszügen, Gehäuse aus Aluminium, pulverbeschichtet, Sockel aus Edelstahl, Seitenwände und Haube in Gelborange (RAL</w:t>
      </w:r>
      <w:r w:rsidR="006B311C">
        <w:t> </w:t>
      </w:r>
      <w:r w:rsidRPr="00202976">
        <w:t>2000),</w:t>
      </w:r>
      <w:r w:rsidR="006B311C">
        <w:t xml:space="preserve"> in Weißaluminium (ähnlich RAL </w:t>
      </w:r>
      <w:r w:rsidRPr="00202976">
        <w:t>9006) oder in Graualuminium (ähnlich RAL</w:t>
      </w:r>
      <w:r w:rsidR="006B311C">
        <w:t> </w:t>
      </w:r>
      <w:r w:rsidRPr="00202976">
        <w:t>9007), Türen immer in Schwarzgrau (RAL</w:t>
      </w:r>
      <w:r w:rsidR="006B311C">
        <w:t> 7021).</w:t>
      </w:r>
    </w:p>
    <w:p w14:paraId="323C1851" w14:textId="77777777" w:rsidR="00661695" w:rsidRPr="00202976" w:rsidRDefault="00661695" w:rsidP="00A74C9A"/>
    <w:p w14:paraId="467D993E" w14:textId="77777777" w:rsidR="00661695" w:rsidRPr="00202976" w:rsidRDefault="00661695" w:rsidP="00A74C9A">
      <w:pPr>
        <w:pStyle w:val="01-01Haupttext"/>
        <w:rPr>
          <w:bCs/>
        </w:rPr>
      </w:pPr>
      <w:r w:rsidRPr="00202976">
        <w:t>Optional in Farbkombinationen nach Wunsch des AG.</w:t>
      </w:r>
    </w:p>
    <w:p w14:paraId="5B6CB3BE" w14:textId="77777777" w:rsidR="00661695" w:rsidRDefault="00661695" w:rsidP="00A74C9A"/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6" w:type="dxa"/>
          <w:bottom w:w="6" w:type="dxa"/>
        </w:tblCellMar>
        <w:tblLook w:val="04A0" w:firstRow="1" w:lastRow="0" w:firstColumn="1" w:lastColumn="0" w:noHBand="0" w:noVBand="1"/>
      </w:tblPr>
      <w:tblGrid>
        <w:gridCol w:w="3402"/>
        <w:gridCol w:w="3402"/>
      </w:tblGrid>
      <w:tr w:rsidR="006B311C" w:rsidRPr="00C37538" w14:paraId="3C69035C" w14:textId="77777777" w:rsidTr="006B311C">
        <w:tc>
          <w:tcPr>
            <w:tcW w:w="3402" w:type="dxa"/>
          </w:tcPr>
          <w:p w14:paraId="74386027" w14:textId="77777777" w:rsidR="006B311C" w:rsidRPr="00C37538" w:rsidRDefault="006B311C" w:rsidP="00C1572C">
            <w:pPr>
              <w:pStyle w:val="03-01Tabellentext"/>
            </w:pPr>
            <w:r w:rsidRPr="00202976">
              <w:t>Einbaufläche</w:t>
            </w:r>
            <w:r>
              <w:t xml:space="preserve"> (2 x)</w:t>
            </w:r>
            <w:r w:rsidRPr="00202976">
              <w:t xml:space="preserve"> max.</w:t>
            </w:r>
            <w:r>
              <w:t>:</w:t>
            </w:r>
          </w:p>
        </w:tc>
        <w:tc>
          <w:tcPr>
            <w:tcW w:w="3402" w:type="dxa"/>
          </w:tcPr>
          <w:p w14:paraId="31CDBA18" w14:textId="77777777" w:rsidR="006B311C" w:rsidRPr="00C37538" w:rsidRDefault="006B311C" w:rsidP="00C1572C">
            <w:pPr>
              <w:pStyle w:val="03-01Tabellentext"/>
            </w:pPr>
            <w:r>
              <w:t>209 </w:t>
            </w:r>
            <w:r w:rsidRPr="00202976">
              <w:t>x</w:t>
            </w:r>
            <w:r>
              <w:t> 337 </w:t>
            </w:r>
            <w:r w:rsidRPr="00202976">
              <w:t>mm</w:t>
            </w:r>
          </w:p>
        </w:tc>
      </w:tr>
      <w:tr w:rsidR="006B311C" w:rsidRPr="00C37538" w14:paraId="50E20726" w14:textId="77777777" w:rsidTr="006B311C">
        <w:tc>
          <w:tcPr>
            <w:tcW w:w="3402" w:type="dxa"/>
          </w:tcPr>
          <w:p w14:paraId="23B2B5B1" w14:textId="77777777" w:rsidR="006B311C" w:rsidRPr="00C37538" w:rsidRDefault="006B311C" w:rsidP="00C1572C">
            <w:pPr>
              <w:pStyle w:val="03-01Tabellentext"/>
            </w:pPr>
            <w:r w:rsidRPr="00FC01E3">
              <w:t>Einbautiefe max.</w:t>
            </w:r>
            <w:r>
              <w:t>:</w:t>
            </w:r>
          </w:p>
        </w:tc>
        <w:tc>
          <w:tcPr>
            <w:tcW w:w="3402" w:type="dxa"/>
          </w:tcPr>
          <w:p w14:paraId="19F115E7" w14:textId="77777777" w:rsidR="006B311C" w:rsidRPr="00C37538" w:rsidRDefault="006B311C" w:rsidP="00C1572C">
            <w:pPr>
              <w:pStyle w:val="03-01Tabellentext"/>
            </w:pPr>
            <w:r>
              <w:t>220 </w:t>
            </w:r>
            <w:r w:rsidRPr="00FC01E3">
              <w:t>mm</w:t>
            </w:r>
          </w:p>
        </w:tc>
      </w:tr>
      <w:tr w:rsidR="006B311C" w:rsidRPr="00C37538" w14:paraId="06C7A7BE" w14:textId="77777777" w:rsidTr="006B311C">
        <w:tc>
          <w:tcPr>
            <w:tcW w:w="3402" w:type="dxa"/>
          </w:tcPr>
          <w:p w14:paraId="0A391A8B" w14:textId="77777777" w:rsidR="006B311C" w:rsidRPr="00C37538" w:rsidRDefault="006B311C" w:rsidP="00C1572C">
            <w:pPr>
              <w:pStyle w:val="03-01Tabellentext"/>
            </w:pPr>
            <w:r w:rsidRPr="00FC01E3">
              <w:t>Abmessung (B</w:t>
            </w:r>
            <w:r>
              <w:t> </w:t>
            </w:r>
            <w:r w:rsidRPr="00FC01E3">
              <w:t>x</w:t>
            </w:r>
            <w:r>
              <w:t> </w:t>
            </w:r>
            <w:r w:rsidRPr="00FC01E3">
              <w:t>T</w:t>
            </w:r>
            <w:r>
              <w:t> </w:t>
            </w:r>
            <w:r w:rsidRPr="00FC01E3">
              <w:t>x</w:t>
            </w:r>
            <w:r>
              <w:t> </w:t>
            </w:r>
            <w:r w:rsidRPr="00FC01E3">
              <w:t>H)</w:t>
            </w:r>
            <w:r>
              <w:t>:</w:t>
            </w:r>
          </w:p>
        </w:tc>
        <w:tc>
          <w:tcPr>
            <w:tcW w:w="3402" w:type="dxa"/>
          </w:tcPr>
          <w:p w14:paraId="4BBC02E3" w14:textId="77777777" w:rsidR="006B311C" w:rsidRPr="00C37538" w:rsidRDefault="006B311C" w:rsidP="00C1572C">
            <w:pPr>
              <w:pStyle w:val="03-01Tabellentext"/>
            </w:pPr>
            <w:r>
              <w:t>296 </w:t>
            </w:r>
            <w:r w:rsidRPr="00FC01E3">
              <w:t>mm</w:t>
            </w:r>
            <w:r>
              <w:t> </w:t>
            </w:r>
            <w:r w:rsidRPr="00FC01E3">
              <w:t>x</w:t>
            </w:r>
            <w:r>
              <w:t> 266 </w:t>
            </w:r>
            <w:r w:rsidRPr="00FC01E3">
              <w:t>mm</w:t>
            </w:r>
            <w:r>
              <w:t> </w:t>
            </w:r>
            <w:r w:rsidRPr="00FC01E3">
              <w:t>x</w:t>
            </w:r>
            <w:r>
              <w:t> 2.202 </w:t>
            </w:r>
            <w:r w:rsidRPr="00FC01E3">
              <w:t>mm</w:t>
            </w:r>
          </w:p>
        </w:tc>
      </w:tr>
      <w:tr w:rsidR="006B311C" w:rsidRPr="00C37538" w14:paraId="3EC2AEE5" w14:textId="77777777" w:rsidTr="006B311C">
        <w:tc>
          <w:tcPr>
            <w:tcW w:w="3402" w:type="dxa"/>
          </w:tcPr>
          <w:p w14:paraId="347ADF5E" w14:textId="77777777" w:rsidR="006B311C" w:rsidRPr="00C37538" w:rsidRDefault="006B311C" w:rsidP="00C1572C">
            <w:pPr>
              <w:pStyle w:val="03-01Tabellentext"/>
            </w:pPr>
            <w:r w:rsidRPr="00202976">
              <w:t>Gehäuse</w:t>
            </w:r>
            <w:r>
              <w:t>:</w:t>
            </w:r>
          </w:p>
        </w:tc>
        <w:tc>
          <w:tcPr>
            <w:tcW w:w="3402" w:type="dxa"/>
          </w:tcPr>
          <w:p w14:paraId="68D7ED97" w14:textId="77777777" w:rsidR="006B311C" w:rsidRPr="00C37538" w:rsidRDefault="006B311C" w:rsidP="00C1572C">
            <w:pPr>
              <w:pStyle w:val="03-01Tabellentext"/>
            </w:pPr>
            <w:r w:rsidRPr="00202976">
              <w:t>pulverbeschichtetes Aluminium</w:t>
            </w:r>
          </w:p>
        </w:tc>
      </w:tr>
      <w:tr w:rsidR="006B311C" w:rsidRPr="00C37538" w14:paraId="5448E7AE" w14:textId="77777777" w:rsidTr="006B311C">
        <w:tc>
          <w:tcPr>
            <w:tcW w:w="3402" w:type="dxa"/>
          </w:tcPr>
          <w:p w14:paraId="4DBC5664" w14:textId="77777777" w:rsidR="006B311C" w:rsidRPr="00C37538" w:rsidRDefault="006B311C" w:rsidP="00C1572C">
            <w:pPr>
              <w:pStyle w:val="03-01Tabellentext"/>
            </w:pPr>
            <w:r w:rsidRPr="00202976">
              <w:t>Sockelbereich</w:t>
            </w:r>
            <w:r>
              <w:t>:</w:t>
            </w:r>
          </w:p>
        </w:tc>
        <w:tc>
          <w:tcPr>
            <w:tcW w:w="3402" w:type="dxa"/>
          </w:tcPr>
          <w:p w14:paraId="4D4B13F1" w14:textId="77777777" w:rsidR="006B311C" w:rsidRPr="00C37538" w:rsidRDefault="006B311C" w:rsidP="00C1572C">
            <w:pPr>
              <w:pStyle w:val="03-01Tabellentext"/>
            </w:pPr>
            <w:r w:rsidRPr="00202976">
              <w:t>Edelstahl</w:t>
            </w:r>
          </w:p>
        </w:tc>
      </w:tr>
      <w:tr w:rsidR="006B311C" w:rsidRPr="00C37538" w14:paraId="7EBA8CB1" w14:textId="77777777" w:rsidTr="006B311C">
        <w:tc>
          <w:tcPr>
            <w:tcW w:w="3402" w:type="dxa"/>
          </w:tcPr>
          <w:p w14:paraId="0BECE3F8" w14:textId="77777777" w:rsidR="006B311C" w:rsidRPr="00C37538" w:rsidRDefault="006B311C" w:rsidP="00C1572C">
            <w:pPr>
              <w:pStyle w:val="03-01Tabellentext"/>
            </w:pPr>
            <w:r w:rsidRPr="00202976">
              <w:t>Gewicht</w:t>
            </w:r>
            <w:r>
              <w:t>:</w:t>
            </w:r>
          </w:p>
        </w:tc>
        <w:tc>
          <w:tcPr>
            <w:tcW w:w="3402" w:type="dxa"/>
          </w:tcPr>
          <w:p w14:paraId="19F247D6" w14:textId="77777777" w:rsidR="006B311C" w:rsidRPr="00C37538" w:rsidRDefault="001F5692" w:rsidP="00C1572C">
            <w:pPr>
              <w:pStyle w:val="03-01Tabellentext"/>
            </w:pPr>
            <w:r>
              <w:t>27</w:t>
            </w:r>
            <w:r w:rsidR="006B311C">
              <w:t> </w:t>
            </w:r>
            <w:r w:rsidR="006B311C" w:rsidRPr="00202976">
              <w:t>kg</w:t>
            </w:r>
          </w:p>
        </w:tc>
      </w:tr>
      <w:tr w:rsidR="006B311C" w:rsidRPr="00C37538" w14:paraId="73A5F308" w14:textId="77777777" w:rsidTr="006B311C">
        <w:tc>
          <w:tcPr>
            <w:tcW w:w="3402" w:type="dxa"/>
          </w:tcPr>
          <w:p w14:paraId="55B46C18" w14:textId="77777777" w:rsidR="006B311C" w:rsidRPr="00C37538" w:rsidRDefault="006B311C" w:rsidP="00C1572C">
            <w:pPr>
              <w:pStyle w:val="03-01Tabellentext"/>
            </w:pPr>
            <w:r w:rsidRPr="00202976">
              <w:t>Schutzart</w:t>
            </w:r>
            <w:r>
              <w:t>:</w:t>
            </w:r>
          </w:p>
        </w:tc>
        <w:tc>
          <w:tcPr>
            <w:tcW w:w="3402" w:type="dxa"/>
          </w:tcPr>
          <w:p w14:paraId="05A3B00F" w14:textId="77777777" w:rsidR="006B311C" w:rsidRPr="00C37538" w:rsidRDefault="006B311C" w:rsidP="00C1572C">
            <w:pPr>
              <w:pStyle w:val="03-01Tabellentext"/>
            </w:pPr>
            <w:r w:rsidRPr="00202976">
              <w:t>IP</w:t>
            </w:r>
            <w:r>
              <w:t> </w:t>
            </w:r>
            <w:r w:rsidRPr="00202976">
              <w:t>54</w:t>
            </w:r>
          </w:p>
        </w:tc>
      </w:tr>
    </w:tbl>
    <w:p w14:paraId="406973F7" w14:textId="77777777" w:rsidR="006B311C" w:rsidRPr="00202976" w:rsidRDefault="006B311C" w:rsidP="00A74C9A"/>
    <w:p w14:paraId="2892A086" w14:textId="77777777" w:rsidR="00661695" w:rsidRPr="00202976" w:rsidRDefault="00A534A2" w:rsidP="00A74C9A">
      <w:pPr>
        <w:pStyle w:val="01-01Haupttext"/>
      </w:pPr>
      <w:r>
        <w:t>Montage: Auf</w:t>
      </w:r>
      <w:r w:rsidR="00661695" w:rsidRPr="00202976">
        <w:t xml:space="preserve"> bauseitigem Betonfundament </w:t>
      </w:r>
      <w:r w:rsidR="001F5692">
        <w:t>mittels 4 Klebeankern montieren</w:t>
      </w:r>
      <w:r w:rsidR="00A21F58">
        <w:t>.</w:t>
      </w:r>
    </w:p>
    <w:p w14:paraId="1C250DB2" w14:textId="77777777" w:rsidR="001F5692" w:rsidRPr="00C37538" w:rsidRDefault="001F5692" w:rsidP="00A74C9A"/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1701"/>
        <w:gridCol w:w="1701"/>
        <w:gridCol w:w="1701"/>
      </w:tblGrid>
      <w:tr w:rsidR="001F5692" w:rsidRPr="00C37538" w14:paraId="6595F9F7" w14:textId="77777777" w:rsidTr="00E37700">
        <w:tc>
          <w:tcPr>
            <w:tcW w:w="1134" w:type="dxa"/>
          </w:tcPr>
          <w:p w14:paraId="548B3769" w14:textId="77777777" w:rsidR="001F5692" w:rsidRPr="00C37538" w:rsidRDefault="001F5692" w:rsidP="00C1572C">
            <w:pPr>
              <w:pStyle w:val="03-01Tabellentext"/>
            </w:pPr>
            <w:r w:rsidRPr="00C37538">
              <w:t>Hersteller:</w:t>
            </w:r>
          </w:p>
        </w:tc>
        <w:tc>
          <w:tcPr>
            <w:tcW w:w="6804" w:type="dxa"/>
            <w:gridSpan w:val="4"/>
          </w:tcPr>
          <w:p w14:paraId="7BD99780" w14:textId="77777777" w:rsidR="001F5692" w:rsidRPr="00C37538" w:rsidRDefault="001F5692" w:rsidP="00C1572C">
            <w:pPr>
              <w:pStyle w:val="03-01Tabellentext"/>
              <w:rPr>
                <w:szCs w:val="20"/>
                <w:lang w:val="en-US"/>
              </w:rPr>
            </w:pPr>
            <w:r>
              <w:rPr>
                <w:lang w:val="en-US"/>
              </w:rPr>
              <w:t>MAGNETIC AUTOCONTROL GMBH</w:t>
            </w:r>
          </w:p>
        </w:tc>
      </w:tr>
      <w:tr w:rsidR="001F5692" w:rsidRPr="00CE3AFF" w14:paraId="32B8AB6D" w14:textId="77777777" w:rsidTr="00E37700">
        <w:tc>
          <w:tcPr>
            <w:tcW w:w="1134" w:type="dxa"/>
          </w:tcPr>
          <w:p w14:paraId="45A36B4C" w14:textId="77777777" w:rsidR="001F5692" w:rsidRPr="00C37538" w:rsidRDefault="001F5692" w:rsidP="00C1572C">
            <w:pPr>
              <w:pStyle w:val="03-01Tabellentext"/>
            </w:pPr>
            <w:r w:rsidRPr="00C37538">
              <w:t>Typ:</w:t>
            </w:r>
          </w:p>
        </w:tc>
        <w:tc>
          <w:tcPr>
            <w:tcW w:w="6804" w:type="dxa"/>
            <w:gridSpan w:val="4"/>
          </w:tcPr>
          <w:p w14:paraId="29581209" w14:textId="77777777" w:rsidR="001F5692" w:rsidRPr="001F5692" w:rsidRDefault="00DE05B5" w:rsidP="00C1572C">
            <w:pPr>
              <w:pStyle w:val="03-01Tabellentext"/>
              <w:rPr>
                <w:lang w:val="en-US"/>
              </w:rPr>
            </w:pPr>
            <w:r>
              <w:rPr>
                <w:szCs w:val="20"/>
                <w:lang w:val="en-US"/>
              </w:rPr>
              <w:t>TERMINAL</w:t>
            </w:r>
            <w:r w:rsidR="001F5692">
              <w:rPr>
                <w:szCs w:val="20"/>
                <w:lang w:val="en-US"/>
              </w:rPr>
              <w:t xml:space="preserve">-ML-A000 in </w:t>
            </w:r>
            <w:proofErr w:type="spellStart"/>
            <w:r w:rsidR="001F5692">
              <w:rPr>
                <w:szCs w:val="20"/>
                <w:lang w:val="en-US"/>
              </w:rPr>
              <w:t>Gelborange</w:t>
            </w:r>
            <w:proofErr w:type="spellEnd"/>
            <w:r w:rsidR="001F5692">
              <w:rPr>
                <w:szCs w:val="20"/>
                <w:lang w:val="en-US"/>
              </w:rPr>
              <w:t xml:space="preserve"> (RAL </w:t>
            </w:r>
            <w:r w:rsidR="001F5692" w:rsidRPr="001F5692">
              <w:rPr>
                <w:szCs w:val="20"/>
                <w:lang w:val="en-US"/>
              </w:rPr>
              <w:t>2000)</w:t>
            </w:r>
          </w:p>
        </w:tc>
      </w:tr>
      <w:tr w:rsidR="001F5692" w:rsidRPr="00C37538" w14:paraId="553B6BBB" w14:textId="77777777" w:rsidTr="00E37700">
        <w:trPr>
          <w:trHeight w:val="61"/>
        </w:trPr>
        <w:tc>
          <w:tcPr>
            <w:tcW w:w="1134" w:type="dxa"/>
          </w:tcPr>
          <w:p w14:paraId="71954B5D" w14:textId="77777777" w:rsidR="001F5692" w:rsidRPr="00C37538" w:rsidRDefault="001F5692" w:rsidP="00C1572C">
            <w:pPr>
              <w:pStyle w:val="03-01Tabellentext"/>
            </w:pPr>
            <w:r w:rsidRPr="00C37538">
              <w:t>Menge:</w:t>
            </w:r>
          </w:p>
        </w:tc>
        <w:tc>
          <w:tcPr>
            <w:tcW w:w="1701" w:type="dxa"/>
          </w:tcPr>
          <w:p w14:paraId="077915AA" w14:textId="77777777" w:rsidR="001F5692" w:rsidRPr="00C37538" w:rsidRDefault="001F5692" w:rsidP="00C1572C">
            <w:pPr>
              <w:pStyle w:val="03-01Tabellentext"/>
            </w:pPr>
            <w:r w:rsidRPr="00C37538">
              <w:t>…………….</w:t>
            </w:r>
          </w:p>
        </w:tc>
        <w:tc>
          <w:tcPr>
            <w:tcW w:w="1701" w:type="dxa"/>
          </w:tcPr>
          <w:p w14:paraId="4B40DD5E" w14:textId="77777777" w:rsidR="001F5692" w:rsidRPr="00C37538" w:rsidRDefault="001F5692" w:rsidP="00C1572C">
            <w:pPr>
              <w:pStyle w:val="03-01Tabellentext"/>
            </w:pPr>
            <w:r>
              <w:t>Stück</w:t>
            </w:r>
          </w:p>
        </w:tc>
        <w:tc>
          <w:tcPr>
            <w:tcW w:w="1701" w:type="dxa"/>
          </w:tcPr>
          <w:p w14:paraId="12794B59" w14:textId="77777777" w:rsidR="001F5692" w:rsidRPr="00C37538" w:rsidRDefault="001F5692" w:rsidP="00C1572C">
            <w:pPr>
              <w:pStyle w:val="03-01Tabellentext"/>
            </w:pPr>
            <w:r w:rsidRPr="00C37538">
              <w:t>EP: </w:t>
            </w:r>
            <w:r>
              <w:t>……………</w:t>
            </w:r>
          </w:p>
        </w:tc>
        <w:tc>
          <w:tcPr>
            <w:tcW w:w="1701" w:type="dxa"/>
          </w:tcPr>
          <w:p w14:paraId="524C53E5" w14:textId="77777777" w:rsidR="001F5692" w:rsidRPr="00C37538" w:rsidRDefault="001F5692" w:rsidP="00C1572C">
            <w:pPr>
              <w:pStyle w:val="03-01Tabellentext"/>
            </w:pPr>
            <w:r w:rsidRPr="00C37538">
              <w:t>GP: </w:t>
            </w:r>
            <w:r>
              <w:t>……………</w:t>
            </w:r>
          </w:p>
        </w:tc>
      </w:tr>
    </w:tbl>
    <w:p w14:paraId="63A0C238" w14:textId="77777777" w:rsidR="001F5692" w:rsidRPr="00C37538" w:rsidRDefault="001F5692" w:rsidP="00A74C9A"/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1701"/>
        <w:gridCol w:w="1701"/>
        <w:gridCol w:w="1701"/>
      </w:tblGrid>
      <w:tr w:rsidR="001F5692" w:rsidRPr="00C37538" w14:paraId="7A440ECB" w14:textId="77777777" w:rsidTr="00E37700">
        <w:tc>
          <w:tcPr>
            <w:tcW w:w="1134" w:type="dxa"/>
          </w:tcPr>
          <w:p w14:paraId="2947BDA7" w14:textId="77777777" w:rsidR="001F5692" w:rsidRPr="00C37538" w:rsidRDefault="001F5692" w:rsidP="00C1572C">
            <w:pPr>
              <w:pStyle w:val="03-01Tabellentext"/>
            </w:pPr>
            <w:r w:rsidRPr="00C37538">
              <w:t>Typ:</w:t>
            </w:r>
          </w:p>
        </w:tc>
        <w:tc>
          <w:tcPr>
            <w:tcW w:w="6804" w:type="dxa"/>
            <w:gridSpan w:val="4"/>
          </w:tcPr>
          <w:p w14:paraId="40438B4E" w14:textId="77777777" w:rsidR="001F5692" w:rsidRPr="00C37538" w:rsidRDefault="00DE05B5" w:rsidP="00C1572C">
            <w:pPr>
              <w:pStyle w:val="03-01Tabellentext"/>
            </w:pPr>
            <w:r>
              <w:rPr>
                <w:szCs w:val="20"/>
              </w:rPr>
              <w:t>TERMINAL</w:t>
            </w:r>
            <w:r w:rsidR="001F5692" w:rsidRPr="008C1F2C">
              <w:rPr>
                <w:szCs w:val="20"/>
              </w:rPr>
              <w:t>-</w:t>
            </w:r>
            <w:r w:rsidR="001F5692">
              <w:rPr>
                <w:szCs w:val="20"/>
              </w:rPr>
              <w:t>ML</w:t>
            </w:r>
            <w:r w:rsidR="001F5692" w:rsidRPr="008C1F2C">
              <w:rPr>
                <w:szCs w:val="20"/>
              </w:rPr>
              <w:t>-A100 in Graualuminium (RAL</w:t>
            </w:r>
            <w:r w:rsidR="001F5692">
              <w:rPr>
                <w:szCs w:val="20"/>
              </w:rPr>
              <w:t> </w:t>
            </w:r>
            <w:r w:rsidR="001F5692" w:rsidRPr="008C1F2C">
              <w:rPr>
                <w:szCs w:val="20"/>
              </w:rPr>
              <w:t>9007)</w:t>
            </w:r>
          </w:p>
        </w:tc>
      </w:tr>
      <w:tr w:rsidR="001F5692" w:rsidRPr="00C37538" w14:paraId="1A02A099" w14:textId="77777777" w:rsidTr="00E37700">
        <w:trPr>
          <w:trHeight w:val="61"/>
        </w:trPr>
        <w:tc>
          <w:tcPr>
            <w:tcW w:w="1134" w:type="dxa"/>
          </w:tcPr>
          <w:p w14:paraId="1FF86B53" w14:textId="77777777" w:rsidR="001F5692" w:rsidRPr="00C37538" w:rsidRDefault="001F5692" w:rsidP="00C1572C">
            <w:pPr>
              <w:pStyle w:val="03-01Tabellentext"/>
            </w:pPr>
            <w:r w:rsidRPr="00C37538">
              <w:t>Menge:</w:t>
            </w:r>
          </w:p>
        </w:tc>
        <w:tc>
          <w:tcPr>
            <w:tcW w:w="1701" w:type="dxa"/>
          </w:tcPr>
          <w:p w14:paraId="183A0015" w14:textId="77777777" w:rsidR="001F5692" w:rsidRPr="00C37538" w:rsidRDefault="001F5692" w:rsidP="00C1572C">
            <w:pPr>
              <w:pStyle w:val="03-01Tabellentext"/>
            </w:pPr>
            <w:r w:rsidRPr="00C37538">
              <w:t>…</w:t>
            </w:r>
            <w:r>
              <w:t>……………</w:t>
            </w:r>
          </w:p>
        </w:tc>
        <w:tc>
          <w:tcPr>
            <w:tcW w:w="1701" w:type="dxa"/>
          </w:tcPr>
          <w:p w14:paraId="0421F090" w14:textId="77777777" w:rsidR="001F5692" w:rsidRPr="00C37538" w:rsidRDefault="001F5692" w:rsidP="00C1572C">
            <w:pPr>
              <w:pStyle w:val="03-01Tabellentext"/>
            </w:pPr>
            <w:r>
              <w:t>Stück</w:t>
            </w:r>
          </w:p>
        </w:tc>
        <w:tc>
          <w:tcPr>
            <w:tcW w:w="1701" w:type="dxa"/>
          </w:tcPr>
          <w:p w14:paraId="25166A01" w14:textId="77777777" w:rsidR="001F5692" w:rsidRPr="00C37538" w:rsidRDefault="001F5692" w:rsidP="00C1572C">
            <w:pPr>
              <w:pStyle w:val="03-01Tabellentext"/>
            </w:pPr>
            <w:r w:rsidRPr="00C37538">
              <w:t>EP: </w:t>
            </w:r>
            <w:r>
              <w:t>……………</w:t>
            </w:r>
          </w:p>
        </w:tc>
        <w:tc>
          <w:tcPr>
            <w:tcW w:w="1701" w:type="dxa"/>
          </w:tcPr>
          <w:p w14:paraId="67ED69D9" w14:textId="77777777" w:rsidR="001F5692" w:rsidRPr="00C37538" w:rsidRDefault="001F5692" w:rsidP="00C1572C">
            <w:pPr>
              <w:pStyle w:val="03-01Tabellentext"/>
            </w:pPr>
            <w:r w:rsidRPr="00C37538">
              <w:t>GP: </w:t>
            </w:r>
            <w:r>
              <w:t>……………</w:t>
            </w:r>
          </w:p>
        </w:tc>
      </w:tr>
    </w:tbl>
    <w:p w14:paraId="71D7BD3C" w14:textId="77777777" w:rsidR="001F5692" w:rsidRPr="00C37538" w:rsidRDefault="001F5692" w:rsidP="00A74C9A"/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1701"/>
        <w:gridCol w:w="1701"/>
        <w:gridCol w:w="1701"/>
      </w:tblGrid>
      <w:tr w:rsidR="001F5692" w:rsidRPr="00C37538" w14:paraId="49639E7F" w14:textId="77777777" w:rsidTr="00E37700">
        <w:tc>
          <w:tcPr>
            <w:tcW w:w="1134" w:type="dxa"/>
          </w:tcPr>
          <w:p w14:paraId="7C8394B7" w14:textId="77777777" w:rsidR="001F5692" w:rsidRPr="00C37538" w:rsidRDefault="001F5692" w:rsidP="00C1572C">
            <w:pPr>
              <w:pStyle w:val="03-01Tabellentext"/>
            </w:pPr>
            <w:r w:rsidRPr="00C37538">
              <w:t>Typ:</w:t>
            </w:r>
          </w:p>
        </w:tc>
        <w:tc>
          <w:tcPr>
            <w:tcW w:w="6804" w:type="dxa"/>
            <w:gridSpan w:val="4"/>
          </w:tcPr>
          <w:p w14:paraId="5EED1C4D" w14:textId="77777777" w:rsidR="001F5692" w:rsidRPr="00C37538" w:rsidRDefault="00DE05B5" w:rsidP="00C1572C">
            <w:pPr>
              <w:pStyle w:val="03-01Tabellentext"/>
            </w:pPr>
            <w:r>
              <w:rPr>
                <w:szCs w:val="20"/>
              </w:rPr>
              <w:t>TERMINAL</w:t>
            </w:r>
            <w:r w:rsidR="001F5692">
              <w:rPr>
                <w:szCs w:val="20"/>
              </w:rPr>
              <w:t>-</w:t>
            </w:r>
            <w:r w:rsidR="001F5692" w:rsidRPr="00202976">
              <w:rPr>
                <w:szCs w:val="20"/>
              </w:rPr>
              <w:t>M</w:t>
            </w:r>
            <w:r w:rsidR="001F5692">
              <w:rPr>
                <w:szCs w:val="20"/>
              </w:rPr>
              <w:t>L-A200</w:t>
            </w:r>
            <w:r w:rsidR="001F5692" w:rsidRPr="00202976">
              <w:rPr>
                <w:szCs w:val="20"/>
              </w:rPr>
              <w:t xml:space="preserve"> in Weißaluminium (ähnlich RAL</w:t>
            </w:r>
            <w:r w:rsidR="001F5692">
              <w:rPr>
                <w:szCs w:val="20"/>
              </w:rPr>
              <w:t> </w:t>
            </w:r>
            <w:r w:rsidR="001F5692" w:rsidRPr="00202976">
              <w:rPr>
                <w:szCs w:val="20"/>
              </w:rPr>
              <w:t>9006)</w:t>
            </w:r>
          </w:p>
        </w:tc>
      </w:tr>
      <w:tr w:rsidR="001F5692" w:rsidRPr="00C37538" w14:paraId="6E5831D4" w14:textId="77777777" w:rsidTr="00E37700">
        <w:trPr>
          <w:trHeight w:val="61"/>
        </w:trPr>
        <w:tc>
          <w:tcPr>
            <w:tcW w:w="1134" w:type="dxa"/>
          </w:tcPr>
          <w:p w14:paraId="0DC456E4" w14:textId="77777777" w:rsidR="001F5692" w:rsidRPr="00C37538" w:rsidRDefault="001F5692" w:rsidP="00C1572C">
            <w:pPr>
              <w:pStyle w:val="03-01Tabellentext"/>
            </w:pPr>
            <w:r w:rsidRPr="00C37538">
              <w:t>Menge:</w:t>
            </w:r>
          </w:p>
        </w:tc>
        <w:tc>
          <w:tcPr>
            <w:tcW w:w="1701" w:type="dxa"/>
          </w:tcPr>
          <w:p w14:paraId="404619C2" w14:textId="77777777" w:rsidR="001F5692" w:rsidRPr="00C37538" w:rsidRDefault="001F5692" w:rsidP="00C1572C">
            <w:pPr>
              <w:pStyle w:val="03-01Tabellentext"/>
            </w:pPr>
            <w:r w:rsidRPr="00C37538">
              <w:t>…</w:t>
            </w:r>
            <w:r>
              <w:t>……………</w:t>
            </w:r>
          </w:p>
        </w:tc>
        <w:tc>
          <w:tcPr>
            <w:tcW w:w="1701" w:type="dxa"/>
          </w:tcPr>
          <w:p w14:paraId="5C56F267" w14:textId="77777777" w:rsidR="001F5692" w:rsidRPr="00C37538" w:rsidRDefault="001F5692" w:rsidP="00C1572C">
            <w:pPr>
              <w:pStyle w:val="03-01Tabellentext"/>
            </w:pPr>
            <w:r>
              <w:t>Stück</w:t>
            </w:r>
          </w:p>
        </w:tc>
        <w:tc>
          <w:tcPr>
            <w:tcW w:w="1701" w:type="dxa"/>
          </w:tcPr>
          <w:p w14:paraId="0E9E4BD6" w14:textId="77777777" w:rsidR="001F5692" w:rsidRPr="00C37538" w:rsidRDefault="001F5692" w:rsidP="00C1572C">
            <w:pPr>
              <w:pStyle w:val="03-01Tabellentext"/>
            </w:pPr>
            <w:r w:rsidRPr="00C37538">
              <w:t>EP: </w:t>
            </w:r>
            <w:r>
              <w:t>……………</w:t>
            </w:r>
          </w:p>
        </w:tc>
        <w:tc>
          <w:tcPr>
            <w:tcW w:w="1701" w:type="dxa"/>
          </w:tcPr>
          <w:p w14:paraId="69D0123A" w14:textId="77777777" w:rsidR="001F5692" w:rsidRPr="00C37538" w:rsidRDefault="001F5692" w:rsidP="00C1572C">
            <w:pPr>
              <w:pStyle w:val="03-01Tabellentext"/>
            </w:pPr>
            <w:r w:rsidRPr="00C37538">
              <w:t>GP: </w:t>
            </w:r>
            <w:r>
              <w:t>……………</w:t>
            </w:r>
          </w:p>
        </w:tc>
      </w:tr>
    </w:tbl>
    <w:p w14:paraId="487C8E65" w14:textId="77777777" w:rsidR="001F5692" w:rsidRPr="00202976" w:rsidRDefault="001F5692" w:rsidP="00A74C9A"/>
    <w:p w14:paraId="6D6FA69C" w14:textId="77777777" w:rsidR="00661695" w:rsidRPr="00202976" w:rsidRDefault="00661695" w:rsidP="00A74C9A"/>
    <w:p w14:paraId="6F579A6B" w14:textId="77777777" w:rsidR="00661695" w:rsidRPr="00A74C9A" w:rsidRDefault="00661695" w:rsidP="00A74C9A">
      <w:pPr>
        <w:pStyle w:val="00-01Position"/>
      </w:pPr>
      <w:r w:rsidRPr="00A74C9A">
        <w:t>[Position: …………..]</w:t>
      </w:r>
    </w:p>
    <w:p w14:paraId="0ECBDC82" w14:textId="77777777" w:rsidR="001F5692" w:rsidRDefault="00661695" w:rsidP="00A74C9A">
      <w:pPr>
        <w:pStyle w:val="00-02Option"/>
      </w:pPr>
      <w:r>
        <w:t xml:space="preserve">Option </w:t>
      </w:r>
      <w:r w:rsidR="00DE05B5">
        <w:t>Befestigungssatz</w:t>
      </w:r>
      <w:r>
        <w:t xml:space="preserve"> BSS01</w:t>
      </w:r>
    </w:p>
    <w:p w14:paraId="3DD70E6A" w14:textId="77777777" w:rsidR="00661695" w:rsidRDefault="00661695" w:rsidP="00A74C9A">
      <w:pPr>
        <w:pStyle w:val="01-01Haupttext"/>
      </w:pPr>
      <w:r>
        <w:t>Installationsmaterial für die Verschraubung einer Schranke</w:t>
      </w:r>
      <w:r w:rsidR="001F5692">
        <w:t> </w:t>
      </w:r>
      <w:r>
        <w:t>/</w:t>
      </w:r>
      <w:r w:rsidR="001F5692">
        <w:t> </w:t>
      </w:r>
      <w:r>
        <w:t>eines Terminals</w:t>
      </w:r>
      <w:r w:rsidR="001F5692">
        <w:t> </w:t>
      </w:r>
      <w:r>
        <w:t>/</w:t>
      </w:r>
      <w:r w:rsidR="001F5692">
        <w:t> </w:t>
      </w:r>
      <w:r>
        <w:t xml:space="preserve">eines Pfostens auf dem </w:t>
      </w:r>
      <w:r w:rsidR="001F5692">
        <w:t>Betonfundament, bestehend aus 4 </w:t>
      </w:r>
      <w:r>
        <w:t>Klebepatronen und Verschraubungsteilen.</w:t>
      </w:r>
    </w:p>
    <w:p w14:paraId="7E50D245" w14:textId="77777777" w:rsidR="00661695" w:rsidRDefault="00661695" w:rsidP="00A74C9A"/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1701"/>
        <w:gridCol w:w="1701"/>
        <w:gridCol w:w="1701"/>
      </w:tblGrid>
      <w:tr w:rsidR="001F5692" w:rsidRPr="00C37538" w14:paraId="7A286F14" w14:textId="77777777" w:rsidTr="00E37700">
        <w:tc>
          <w:tcPr>
            <w:tcW w:w="1134" w:type="dxa"/>
          </w:tcPr>
          <w:p w14:paraId="7D9F9221" w14:textId="77777777" w:rsidR="001F5692" w:rsidRPr="00C37538" w:rsidRDefault="001F5692" w:rsidP="00C1572C">
            <w:pPr>
              <w:pStyle w:val="03-01Tabellentext"/>
            </w:pPr>
            <w:r w:rsidRPr="00C37538">
              <w:t>Hersteller:</w:t>
            </w:r>
          </w:p>
        </w:tc>
        <w:tc>
          <w:tcPr>
            <w:tcW w:w="6804" w:type="dxa"/>
            <w:gridSpan w:val="4"/>
          </w:tcPr>
          <w:p w14:paraId="6DB5FFEF" w14:textId="77777777" w:rsidR="001F5692" w:rsidRPr="00C37538" w:rsidRDefault="001F5692" w:rsidP="00C1572C">
            <w:pPr>
              <w:pStyle w:val="03-01Tabellentext"/>
              <w:rPr>
                <w:szCs w:val="20"/>
                <w:lang w:val="en-US"/>
              </w:rPr>
            </w:pPr>
            <w:r>
              <w:rPr>
                <w:lang w:val="en-US"/>
              </w:rPr>
              <w:t>MAGNETIC AUTOCONTROL GMBH</w:t>
            </w:r>
          </w:p>
        </w:tc>
      </w:tr>
      <w:tr w:rsidR="001F5692" w:rsidRPr="006B311C" w14:paraId="5DFE9430" w14:textId="77777777" w:rsidTr="00E37700">
        <w:tc>
          <w:tcPr>
            <w:tcW w:w="1134" w:type="dxa"/>
          </w:tcPr>
          <w:p w14:paraId="7C3A4AD2" w14:textId="77777777" w:rsidR="001F5692" w:rsidRPr="00C37538" w:rsidRDefault="001F5692" w:rsidP="00C1572C">
            <w:pPr>
              <w:pStyle w:val="03-01Tabellentext"/>
            </w:pPr>
            <w:r w:rsidRPr="00C37538">
              <w:t>Typ:</w:t>
            </w:r>
          </w:p>
        </w:tc>
        <w:tc>
          <w:tcPr>
            <w:tcW w:w="6804" w:type="dxa"/>
            <w:gridSpan w:val="4"/>
          </w:tcPr>
          <w:p w14:paraId="63556488" w14:textId="77777777" w:rsidR="001F5692" w:rsidRPr="00C1572C" w:rsidRDefault="00C1572C" w:rsidP="00C1572C">
            <w:pPr>
              <w:pStyle w:val="03-01Tabellentext"/>
              <w:rPr>
                <w:lang w:val="en-US"/>
              </w:rPr>
            </w:pPr>
            <w:r w:rsidRPr="00C1572C">
              <w:t>BSS01</w:t>
            </w:r>
          </w:p>
        </w:tc>
      </w:tr>
      <w:tr w:rsidR="001F5692" w:rsidRPr="00C37538" w14:paraId="0926BF99" w14:textId="77777777" w:rsidTr="00E37700">
        <w:trPr>
          <w:trHeight w:val="61"/>
        </w:trPr>
        <w:tc>
          <w:tcPr>
            <w:tcW w:w="1134" w:type="dxa"/>
          </w:tcPr>
          <w:p w14:paraId="0A87ED07" w14:textId="77777777" w:rsidR="001F5692" w:rsidRPr="00C37538" w:rsidRDefault="001F5692" w:rsidP="00C1572C">
            <w:pPr>
              <w:pStyle w:val="03-01Tabellentext"/>
            </w:pPr>
            <w:r w:rsidRPr="00C37538">
              <w:t>Menge:</w:t>
            </w:r>
          </w:p>
        </w:tc>
        <w:tc>
          <w:tcPr>
            <w:tcW w:w="1701" w:type="dxa"/>
          </w:tcPr>
          <w:p w14:paraId="1B9CD520" w14:textId="77777777" w:rsidR="001F5692" w:rsidRPr="00C37538" w:rsidRDefault="001F5692" w:rsidP="00C1572C">
            <w:pPr>
              <w:pStyle w:val="03-01Tabellentext"/>
            </w:pPr>
            <w:r w:rsidRPr="00C37538">
              <w:t>…………….</w:t>
            </w:r>
          </w:p>
        </w:tc>
        <w:tc>
          <w:tcPr>
            <w:tcW w:w="1701" w:type="dxa"/>
          </w:tcPr>
          <w:p w14:paraId="6AA8ED36" w14:textId="77777777" w:rsidR="001F5692" w:rsidRPr="00C37538" w:rsidRDefault="001F5692" w:rsidP="00C1572C">
            <w:pPr>
              <w:pStyle w:val="03-01Tabellentext"/>
            </w:pPr>
            <w:r>
              <w:t>Stück</w:t>
            </w:r>
          </w:p>
        </w:tc>
        <w:tc>
          <w:tcPr>
            <w:tcW w:w="1701" w:type="dxa"/>
          </w:tcPr>
          <w:p w14:paraId="6DA1207C" w14:textId="77777777" w:rsidR="001F5692" w:rsidRPr="00C37538" w:rsidRDefault="001F5692" w:rsidP="00C1572C">
            <w:pPr>
              <w:pStyle w:val="03-01Tabellentext"/>
            </w:pPr>
            <w:r w:rsidRPr="00C37538">
              <w:t>EP: </w:t>
            </w:r>
            <w:r>
              <w:t>……………</w:t>
            </w:r>
          </w:p>
        </w:tc>
        <w:tc>
          <w:tcPr>
            <w:tcW w:w="1701" w:type="dxa"/>
          </w:tcPr>
          <w:p w14:paraId="59681627" w14:textId="77777777" w:rsidR="001F5692" w:rsidRPr="00C37538" w:rsidRDefault="001F5692" w:rsidP="00C1572C">
            <w:pPr>
              <w:pStyle w:val="03-01Tabellentext"/>
            </w:pPr>
            <w:r w:rsidRPr="00C37538">
              <w:t>GP: </w:t>
            </w:r>
            <w:r>
              <w:t>……………</w:t>
            </w:r>
          </w:p>
        </w:tc>
      </w:tr>
    </w:tbl>
    <w:p w14:paraId="2E90F380" w14:textId="77777777" w:rsidR="00661695" w:rsidRDefault="00661695" w:rsidP="00A74C9A">
      <w:pPr>
        <w:rPr>
          <w:rFonts w:cs="Arial"/>
          <w:color w:val="000000"/>
        </w:rPr>
      </w:pPr>
      <w:r>
        <w:br w:type="page"/>
      </w:r>
    </w:p>
    <w:p w14:paraId="09DA41B5" w14:textId="77777777" w:rsidR="00BC4663" w:rsidRPr="00A74C9A" w:rsidRDefault="00BC4663" w:rsidP="00A74C9A">
      <w:pPr>
        <w:pStyle w:val="00-01Position"/>
      </w:pPr>
      <w:r w:rsidRPr="00A74C9A">
        <w:lastRenderedPageBreak/>
        <w:t>[Position: …………..]</w:t>
      </w:r>
    </w:p>
    <w:p w14:paraId="151765D1" w14:textId="77777777" w:rsidR="00BC4663" w:rsidRPr="00202976" w:rsidRDefault="00BC4663" w:rsidP="00A74C9A">
      <w:pPr>
        <w:pStyle w:val="00-02Option"/>
      </w:pPr>
      <w:r w:rsidRPr="00202976">
        <w:t xml:space="preserve">Option Standgehäuse </w:t>
      </w:r>
      <w:r w:rsidR="00A534A2">
        <w:t>Terminal</w:t>
      </w:r>
      <w:r w:rsidRPr="00202976">
        <w:t>-MXXL für kombinierte PKW- / LKW-Einfahrt</w:t>
      </w:r>
    </w:p>
    <w:p w14:paraId="3DA9CB15" w14:textId="77777777" w:rsidR="00BC4663" w:rsidRPr="00202976" w:rsidRDefault="00BC4663" w:rsidP="00A74C9A">
      <w:pPr>
        <w:pStyle w:val="01-01Haupttext"/>
      </w:pPr>
      <w:r w:rsidRPr="00202976">
        <w:t xml:space="preserve">Im Design der MHTM™ </w:t>
      </w:r>
      <w:proofErr w:type="spellStart"/>
      <w:r w:rsidRPr="00202976">
        <w:t>MicroDrive</w:t>
      </w:r>
      <w:proofErr w:type="spellEnd"/>
      <w:r w:rsidRPr="00202976">
        <w:t>-Schrankengehäuse, geeignet zum Einbau von bauseitigen Gegensprech</w:t>
      </w:r>
      <w:r w:rsidR="001F5692">
        <w:t>- und Zufahrtskontrollsystemen.</w:t>
      </w:r>
    </w:p>
    <w:p w14:paraId="35E0BB66" w14:textId="77777777" w:rsidR="00BC4663" w:rsidRDefault="00BC4663" w:rsidP="00A74C9A">
      <w:pPr>
        <w:pStyle w:val="01-01Haupttext"/>
      </w:pPr>
      <w:r w:rsidRPr="00202976">
        <w:t>Durchgängige Frontplatte mit Teleskopauszügen, Gehäuse aus Aluminium, pulverbeschichtet, Sockel aus Edelstahl, Seitenwände und Haube in Gelborange (RAL</w:t>
      </w:r>
      <w:r w:rsidR="001F5692">
        <w:t> </w:t>
      </w:r>
      <w:r w:rsidRPr="00202976">
        <w:t>2000), in Weißaluminium (ähnlich RAL</w:t>
      </w:r>
      <w:r w:rsidR="001F5692">
        <w:t> </w:t>
      </w:r>
      <w:r w:rsidRPr="00202976">
        <w:t>9006) oder in Graualumin</w:t>
      </w:r>
      <w:r w:rsidR="001F5692">
        <w:t>ium (ähnlich RAL </w:t>
      </w:r>
      <w:r w:rsidRPr="00202976">
        <w:t>9007), Türen i</w:t>
      </w:r>
      <w:r w:rsidR="001F5692">
        <w:t>mmer in Schwarzgrau (RAL 7021).</w:t>
      </w:r>
    </w:p>
    <w:p w14:paraId="0981F892" w14:textId="77777777" w:rsidR="001F5692" w:rsidRPr="00202976" w:rsidRDefault="001F5692" w:rsidP="00A74C9A"/>
    <w:p w14:paraId="5A29BB93" w14:textId="77777777" w:rsidR="00BC4663" w:rsidRPr="00202976" w:rsidRDefault="00BC4663" w:rsidP="00A74C9A">
      <w:pPr>
        <w:pStyle w:val="01-01Haupttext"/>
        <w:rPr>
          <w:bCs/>
        </w:rPr>
      </w:pPr>
      <w:r w:rsidRPr="00202976">
        <w:t>Optional in Farbkombinationen nach Wunsch des AG.</w:t>
      </w:r>
    </w:p>
    <w:p w14:paraId="0E0DDBA2" w14:textId="77777777" w:rsidR="00BC4663" w:rsidRDefault="00BC4663" w:rsidP="00A74C9A"/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6" w:type="dxa"/>
          <w:bottom w:w="6" w:type="dxa"/>
        </w:tblCellMar>
        <w:tblLook w:val="04A0" w:firstRow="1" w:lastRow="0" w:firstColumn="1" w:lastColumn="0" w:noHBand="0" w:noVBand="1"/>
      </w:tblPr>
      <w:tblGrid>
        <w:gridCol w:w="3402"/>
        <w:gridCol w:w="3402"/>
      </w:tblGrid>
      <w:tr w:rsidR="001F5692" w:rsidRPr="00C37538" w14:paraId="678C5BA1" w14:textId="77777777" w:rsidTr="00E37700">
        <w:tc>
          <w:tcPr>
            <w:tcW w:w="3402" w:type="dxa"/>
          </w:tcPr>
          <w:p w14:paraId="44AF988A" w14:textId="77777777" w:rsidR="001F5692" w:rsidRPr="00C37538" w:rsidRDefault="001F5692" w:rsidP="00C1572C">
            <w:pPr>
              <w:pStyle w:val="03-01Tabellentext"/>
            </w:pPr>
            <w:r w:rsidRPr="00202976">
              <w:t>Einbaufläche</w:t>
            </w:r>
            <w:r>
              <w:t xml:space="preserve"> </w:t>
            </w:r>
            <w:r w:rsidRPr="00202976">
              <w:t>max.</w:t>
            </w:r>
            <w:r>
              <w:t>:</w:t>
            </w:r>
          </w:p>
        </w:tc>
        <w:tc>
          <w:tcPr>
            <w:tcW w:w="3402" w:type="dxa"/>
          </w:tcPr>
          <w:p w14:paraId="1F7BB2F0" w14:textId="77777777" w:rsidR="001F5692" w:rsidRPr="00C37538" w:rsidRDefault="001F5692" w:rsidP="00C1572C">
            <w:pPr>
              <w:pStyle w:val="03-01Tabellentext"/>
            </w:pPr>
            <w:r>
              <w:t>310 </w:t>
            </w:r>
            <w:r w:rsidRPr="00202976">
              <w:t>x</w:t>
            </w:r>
            <w:r>
              <w:t> 2.000 </w:t>
            </w:r>
            <w:r w:rsidRPr="00202976">
              <w:t>mm</w:t>
            </w:r>
          </w:p>
        </w:tc>
      </w:tr>
      <w:tr w:rsidR="001F5692" w:rsidRPr="00C37538" w14:paraId="70E6D5C6" w14:textId="77777777" w:rsidTr="00E37700">
        <w:tc>
          <w:tcPr>
            <w:tcW w:w="3402" w:type="dxa"/>
          </w:tcPr>
          <w:p w14:paraId="0EA42368" w14:textId="77777777" w:rsidR="001F5692" w:rsidRPr="00C37538" w:rsidRDefault="001F5692" w:rsidP="00C1572C">
            <w:pPr>
              <w:pStyle w:val="03-01Tabellentext"/>
            </w:pPr>
            <w:r w:rsidRPr="00FC01E3">
              <w:t>Einbautiefe max.</w:t>
            </w:r>
            <w:r>
              <w:t>:</w:t>
            </w:r>
          </w:p>
        </w:tc>
        <w:tc>
          <w:tcPr>
            <w:tcW w:w="3402" w:type="dxa"/>
          </w:tcPr>
          <w:p w14:paraId="49EF002F" w14:textId="77777777" w:rsidR="001F5692" w:rsidRPr="00C37538" w:rsidRDefault="001F5692" w:rsidP="00C1572C">
            <w:pPr>
              <w:pStyle w:val="03-01Tabellentext"/>
            </w:pPr>
            <w:r>
              <w:t>310 </w:t>
            </w:r>
            <w:r w:rsidRPr="00FC01E3">
              <w:t>mm</w:t>
            </w:r>
          </w:p>
        </w:tc>
      </w:tr>
      <w:tr w:rsidR="001F5692" w:rsidRPr="00C37538" w14:paraId="782D3B35" w14:textId="77777777" w:rsidTr="00E37700">
        <w:tc>
          <w:tcPr>
            <w:tcW w:w="3402" w:type="dxa"/>
          </w:tcPr>
          <w:p w14:paraId="62A410CD" w14:textId="77777777" w:rsidR="001F5692" w:rsidRPr="00C37538" w:rsidRDefault="001F5692" w:rsidP="00C1572C">
            <w:pPr>
              <w:pStyle w:val="03-01Tabellentext"/>
            </w:pPr>
            <w:r w:rsidRPr="00FC01E3">
              <w:t>Abmessung (B</w:t>
            </w:r>
            <w:r>
              <w:t> </w:t>
            </w:r>
            <w:r w:rsidRPr="00FC01E3">
              <w:t>x</w:t>
            </w:r>
            <w:r>
              <w:t> </w:t>
            </w:r>
            <w:r w:rsidRPr="00FC01E3">
              <w:t>T</w:t>
            </w:r>
            <w:r>
              <w:t> </w:t>
            </w:r>
            <w:r w:rsidRPr="00FC01E3">
              <w:t>x</w:t>
            </w:r>
            <w:r>
              <w:t> </w:t>
            </w:r>
            <w:r w:rsidRPr="00FC01E3">
              <w:t>H)</w:t>
            </w:r>
            <w:r>
              <w:t>:</w:t>
            </w:r>
          </w:p>
        </w:tc>
        <w:tc>
          <w:tcPr>
            <w:tcW w:w="3402" w:type="dxa"/>
          </w:tcPr>
          <w:p w14:paraId="4B257CB0" w14:textId="77777777" w:rsidR="001F5692" w:rsidRPr="00C37538" w:rsidRDefault="001F5692" w:rsidP="00C1572C">
            <w:pPr>
              <w:pStyle w:val="03-01Tabellentext"/>
            </w:pPr>
            <w:r>
              <w:t>497 </w:t>
            </w:r>
            <w:r w:rsidRPr="00FC01E3">
              <w:t>mm</w:t>
            </w:r>
            <w:r>
              <w:t> </w:t>
            </w:r>
            <w:r w:rsidRPr="00FC01E3">
              <w:t>x</w:t>
            </w:r>
            <w:r>
              <w:t> 367 </w:t>
            </w:r>
            <w:r w:rsidRPr="00FC01E3">
              <w:t>mm</w:t>
            </w:r>
            <w:r>
              <w:t> </w:t>
            </w:r>
            <w:r w:rsidRPr="00FC01E3">
              <w:t>x</w:t>
            </w:r>
            <w:r>
              <w:t> 2.795 </w:t>
            </w:r>
            <w:r w:rsidRPr="00FC01E3">
              <w:t>mm</w:t>
            </w:r>
          </w:p>
        </w:tc>
      </w:tr>
      <w:tr w:rsidR="001F5692" w:rsidRPr="00C37538" w14:paraId="1392C3D8" w14:textId="77777777" w:rsidTr="00E37700">
        <w:tc>
          <w:tcPr>
            <w:tcW w:w="3402" w:type="dxa"/>
          </w:tcPr>
          <w:p w14:paraId="7A456732" w14:textId="77777777" w:rsidR="001F5692" w:rsidRPr="00C37538" w:rsidRDefault="001F5692" w:rsidP="00C1572C">
            <w:pPr>
              <w:pStyle w:val="03-01Tabellentext"/>
            </w:pPr>
            <w:r w:rsidRPr="00202976">
              <w:t>Gehäuse</w:t>
            </w:r>
            <w:r>
              <w:t>:</w:t>
            </w:r>
          </w:p>
        </w:tc>
        <w:tc>
          <w:tcPr>
            <w:tcW w:w="3402" w:type="dxa"/>
          </w:tcPr>
          <w:p w14:paraId="5394EE9C" w14:textId="77777777" w:rsidR="001F5692" w:rsidRPr="00C37538" w:rsidRDefault="001F5692" w:rsidP="00C1572C">
            <w:pPr>
              <w:pStyle w:val="03-01Tabellentext"/>
            </w:pPr>
            <w:r w:rsidRPr="00202976">
              <w:t>pulverbeschichtetes Aluminium</w:t>
            </w:r>
          </w:p>
        </w:tc>
      </w:tr>
      <w:tr w:rsidR="001F5692" w:rsidRPr="00C37538" w14:paraId="44D2DA79" w14:textId="77777777" w:rsidTr="00E37700">
        <w:tc>
          <w:tcPr>
            <w:tcW w:w="3402" w:type="dxa"/>
          </w:tcPr>
          <w:p w14:paraId="007001E6" w14:textId="77777777" w:rsidR="001F5692" w:rsidRPr="00C37538" w:rsidRDefault="001F5692" w:rsidP="00C1572C">
            <w:pPr>
              <w:pStyle w:val="03-01Tabellentext"/>
            </w:pPr>
            <w:r w:rsidRPr="00202976">
              <w:t>Sockelbereich</w:t>
            </w:r>
            <w:r>
              <w:t>:</w:t>
            </w:r>
          </w:p>
        </w:tc>
        <w:tc>
          <w:tcPr>
            <w:tcW w:w="3402" w:type="dxa"/>
          </w:tcPr>
          <w:p w14:paraId="64059285" w14:textId="77777777" w:rsidR="001F5692" w:rsidRPr="00C37538" w:rsidRDefault="001F5692" w:rsidP="00C1572C">
            <w:pPr>
              <w:pStyle w:val="03-01Tabellentext"/>
            </w:pPr>
            <w:r w:rsidRPr="00202976">
              <w:t>Edelstahl</w:t>
            </w:r>
          </w:p>
        </w:tc>
      </w:tr>
      <w:tr w:rsidR="001F5692" w:rsidRPr="00C37538" w14:paraId="4F9EA629" w14:textId="77777777" w:rsidTr="00E37700">
        <w:tc>
          <w:tcPr>
            <w:tcW w:w="3402" w:type="dxa"/>
          </w:tcPr>
          <w:p w14:paraId="6814374F" w14:textId="77777777" w:rsidR="001F5692" w:rsidRPr="00C37538" w:rsidRDefault="001F5692" w:rsidP="00C1572C">
            <w:pPr>
              <w:pStyle w:val="03-01Tabellentext"/>
            </w:pPr>
            <w:r w:rsidRPr="00202976">
              <w:t>Gewicht</w:t>
            </w:r>
            <w:r>
              <w:t>:</w:t>
            </w:r>
          </w:p>
        </w:tc>
        <w:tc>
          <w:tcPr>
            <w:tcW w:w="3402" w:type="dxa"/>
          </w:tcPr>
          <w:p w14:paraId="6A9ACC5B" w14:textId="77777777" w:rsidR="001F5692" w:rsidRPr="00C37538" w:rsidRDefault="001F5692" w:rsidP="00C1572C">
            <w:pPr>
              <w:pStyle w:val="03-01Tabellentext"/>
            </w:pPr>
            <w:r>
              <w:t>92 </w:t>
            </w:r>
            <w:r w:rsidRPr="00202976">
              <w:t>kg</w:t>
            </w:r>
          </w:p>
        </w:tc>
      </w:tr>
      <w:tr w:rsidR="001F5692" w:rsidRPr="00C37538" w14:paraId="610F5BFB" w14:textId="77777777" w:rsidTr="00E37700">
        <w:tc>
          <w:tcPr>
            <w:tcW w:w="3402" w:type="dxa"/>
          </w:tcPr>
          <w:p w14:paraId="14594A57" w14:textId="77777777" w:rsidR="001F5692" w:rsidRPr="00C37538" w:rsidRDefault="001F5692" w:rsidP="00C1572C">
            <w:pPr>
              <w:pStyle w:val="03-01Tabellentext"/>
            </w:pPr>
            <w:r w:rsidRPr="00202976">
              <w:t>Schutzart</w:t>
            </w:r>
            <w:r>
              <w:t>:</w:t>
            </w:r>
          </w:p>
        </w:tc>
        <w:tc>
          <w:tcPr>
            <w:tcW w:w="3402" w:type="dxa"/>
          </w:tcPr>
          <w:p w14:paraId="40859E1C" w14:textId="77777777" w:rsidR="001F5692" w:rsidRPr="00C37538" w:rsidRDefault="001F5692" w:rsidP="00C1572C">
            <w:pPr>
              <w:pStyle w:val="03-01Tabellentext"/>
            </w:pPr>
            <w:r w:rsidRPr="00202976">
              <w:t>IP</w:t>
            </w:r>
            <w:r>
              <w:t> </w:t>
            </w:r>
            <w:r w:rsidRPr="00202976">
              <w:t>54</w:t>
            </w:r>
          </w:p>
        </w:tc>
      </w:tr>
    </w:tbl>
    <w:p w14:paraId="254894C9" w14:textId="77777777" w:rsidR="001F5692" w:rsidRPr="00202976" w:rsidRDefault="001F5692" w:rsidP="00A74C9A"/>
    <w:p w14:paraId="6C80AC5F" w14:textId="77777777" w:rsidR="00BC4663" w:rsidRPr="00202976" w:rsidRDefault="00A534A2" w:rsidP="00A74C9A">
      <w:pPr>
        <w:pStyle w:val="01-01Haupttext"/>
      </w:pPr>
      <w:r>
        <w:t>Montage: Auf</w:t>
      </w:r>
      <w:r w:rsidR="00BC4663" w:rsidRPr="00202976">
        <w:t xml:space="preserve"> bauseitigem Betonfundament mittels 4</w:t>
      </w:r>
      <w:r w:rsidR="001F5692">
        <w:t> Klebeankern montieren</w:t>
      </w:r>
      <w:r w:rsidR="00A21F58">
        <w:t>.</w:t>
      </w:r>
    </w:p>
    <w:p w14:paraId="1F61B20C" w14:textId="77777777" w:rsidR="001F5692" w:rsidRPr="00C37538" w:rsidRDefault="001F5692" w:rsidP="00A74C9A"/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1701"/>
        <w:gridCol w:w="1701"/>
        <w:gridCol w:w="1701"/>
      </w:tblGrid>
      <w:tr w:rsidR="001F5692" w:rsidRPr="00C37538" w14:paraId="553EC0E9" w14:textId="77777777" w:rsidTr="00E37700">
        <w:tc>
          <w:tcPr>
            <w:tcW w:w="1134" w:type="dxa"/>
          </w:tcPr>
          <w:p w14:paraId="01F841D1" w14:textId="77777777" w:rsidR="001F5692" w:rsidRPr="00C37538" w:rsidRDefault="001F5692" w:rsidP="00C1572C">
            <w:pPr>
              <w:pStyle w:val="03-01Tabellentext"/>
            </w:pPr>
            <w:r w:rsidRPr="00C37538">
              <w:t>Hersteller:</w:t>
            </w:r>
          </w:p>
        </w:tc>
        <w:tc>
          <w:tcPr>
            <w:tcW w:w="6804" w:type="dxa"/>
            <w:gridSpan w:val="4"/>
          </w:tcPr>
          <w:p w14:paraId="2C019F08" w14:textId="77777777" w:rsidR="001F5692" w:rsidRPr="00C37538" w:rsidRDefault="001F5692" w:rsidP="00C1572C">
            <w:pPr>
              <w:pStyle w:val="03-01Tabellentext"/>
              <w:rPr>
                <w:szCs w:val="20"/>
                <w:lang w:val="en-US"/>
              </w:rPr>
            </w:pPr>
            <w:r>
              <w:rPr>
                <w:lang w:val="en-US"/>
              </w:rPr>
              <w:t>MAGNETIC AUTOCONTROL GMBH</w:t>
            </w:r>
          </w:p>
        </w:tc>
      </w:tr>
      <w:tr w:rsidR="001F5692" w:rsidRPr="00CE3AFF" w14:paraId="728C769D" w14:textId="77777777" w:rsidTr="00E37700">
        <w:tc>
          <w:tcPr>
            <w:tcW w:w="1134" w:type="dxa"/>
          </w:tcPr>
          <w:p w14:paraId="637B94AB" w14:textId="77777777" w:rsidR="001F5692" w:rsidRPr="00C37538" w:rsidRDefault="001F5692" w:rsidP="00C1572C">
            <w:pPr>
              <w:pStyle w:val="03-01Tabellentext"/>
            </w:pPr>
            <w:r w:rsidRPr="00C37538">
              <w:t>Typ:</w:t>
            </w:r>
          </w:p>
        </w:tc>
        <w:tc>
          <w:tcPr>
            <w:tcW w:w="6804" w:type="dxa"/>
            <w:gridSpan w:val="4"/>
          </w:tcPr>
          <w:p w14:paraId="17033ECA" w14:textId="77777777" w:rsidR="001F5692" w:rsidRPr="001F5692" w:rsidRDefault="00DE05B5" w:rsidP="00C1572C">
            <w:pPr>
              <w:pStyle w:val="03-01Tabellentext"/>
              <w:rPr>
                <w:lang w:val="en-US"/>
              </w:rPr>
            </w:pPr>
            <w:r>
              <w:rPr>
                <w:szCs w:val="20"/>
                <w:lang w:val="en-US"/>
              </w:rPr>
              <w:t>TERMINAL</w:t>
            </w:r>
            <w:r w:rsidR="001F5692" w:rsidRPr="001F5692">
              <w:rPr>
                <w:szCs w:val="20"/>
                <w:lang w:val="en-US"/>
              </w:rPr>
              <w:t xml:space="preserve">-MXXL-A000 in </w:t>
            </w:r>
            <w:proofErr w:type="spellStart"/>
            <w:r w:rsidR="001F5692" w:rsidRPr="001F5692">
              <w:rPr>
                <w:szCs w:val="20"/>
                <w:lang w:val="en-US"/>
              </w:rPr>
              <w:t>Gelborange</w:t>
            </w:r>
            <w:proofErr w:type="spellEnd"/>
            <w:r w:rsidR="001F5692" w:rsidRPr="001F5692">
              <w:rPr>
                <w:szCs w:val="20"/>
                <w:lang w:val="en-US"/>
              </w:rPr>
              <w:t xml:space="preserve"> (RAL</w:t>
            </w:r>
            <w:r w:rsidR="001F5692">
              <w:rPr>
                <w:szCs w:val="20"/>
                <w:lang w:val="en-US"/>
              </w:rPr>
              <w:t> </w:t>
            </w:r>
            <w:r w:rsidR="001F5692" w:rsidRPr="001F5692">
              <w:rPr>
                <w:szCs w:val="20"/>
                <w:lang w:val="en-US"/>
              </w:rPr>
              <w:t>2000)</w:t>
            </w:r>
          </w:p>
        </w:tc>
      </w:tr>
      <w:tr w:rsidR="001F5692" w:rsidRPr="00C37538" w14:paraId="57FF9ABD" w14:textId="77777777" w:rsidTr="00E37700">
        <w:trPr>
          <w:trHeight w:val="61"/>
        </w:trPr>
        <w:tc>
          <w:tcPr>
            <w:tcW w:w="1134" w:type="dxa"/>
          </w:tcPr>
          <w:p w14:paraId="11AF5DD3" w14:textId="77777777" w:rsidR="001F5692" w:rsidRPr="00C37538" w:rsidRDefault="001F5692" w:rsidP="00C1572C">
            <w:pPr>
              <w:pStyle w:val="03-01Tabellentext"/>
            </w:pPr>
            <w:r w:rsidRPr="00C37538">
              <w:t>Menge:</w:t>
            </w:r>
          </w:p>
        </w:tc>
        <w:tc>
          <w:tcPr>
            <w:tcW w:w="1701" w:type="dxa"/>
          </w:tcPr>
          <w:p w14:paraId="0FAF13A3" w14:textId="77777777" w:rsidR="001F5692" w:rsidRPr="00C37538" w:rsidRDefault="001F5692" w:rsidP="00C1572C">
            <w:pPr>
              <w:pStyle w:val="03-01Tabellentext"/>
            </w:pPr>
            <w:r w:rsidRPr="00C37538">
              <w:t>…………….</w:t>
            </w:r>
          </w:p>
        </w:tc>
        <w:tc>
          <w:tcPr>
            <w:tcW w:w="1701" w:type="dxa"/>
          </w:tcPr>
          <w:p w14:paraId="4A911F98" w14:textId="77777777" w:rsidR="001F5692" w:rsidRPr="00C37538" w:rsidRDefault="001F5692" w:rsidP="00C1572C">
            <w:pPr>
              <w:pStyle w:val="03-01Tabellentext"/>
            </w:pPr>
            <w:r>
              <w:t>Stück</w:t>
            </w:r>
          </w:p>
        </w:tc>
        <w:tc>
          <w:tcPr>
            <w:tcW w:w="1701" w:type="dxa"/>
          </w:tcPr>
          <w:p w14:paraId="3C75D9B8" w14:textId="77777777" w:rsidR="001F5692" w:rsidRPr="00C37538" w:rsidRDefault="001F5692" w:rsidP="00C1572C">
            <w:pPr>
              <w:pStyle w:val="03-01Tabellentext"/>
            </w:pPr>
            <w:r w:rsidRPr="00C37538">
              <w:t>EP: </w:t>
            </w:r>
            <w:r>
              <w:t>……………</w:t>
            </w:r>
          </w:p>
        </w:tc>
        <w:tc>
          <w:tcPr>
            <w:tcW w:w="1701" w:type="dxa"/>
          </w:tcPr>
          <w:p w14:paraId="102E36F9" w14:textId="77777777" w:rsidR="001F5692" w:rsidRPr="00C37538" w:rsidRDefault="001F5692" w:rsidP="00C1572C">
            <w:pPr>
              <w:pStyle w:val="03-01Tabellentext"/>
            </w:pPr>
            <w:r w:rsidRPr="00C37538">
              <w:t>GP: </w:t>
            </w:r>
            <w:r>
              <w:t>……………</w:t>
            </w:r>
          </w:p>
        </w:tc>
      </w:tr>
    </w:tbl>
    <w:p w14:paraId="03E02BEA" w14:textId="77777777" w:rsidR="001F5692" w:rsidRPr="00C37538" w:rsidRDefault="001F5692" w:rsidP="00A74C9A"/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1701"/>
        <w:gridCol w:w="1701"/>
        <w:gridCol w:w="1701"/>
      </w:tblGrid>
      <w:tr w:rsidR="001F5692" w:rsidRPr="00C37538" w14:paraId="733DE864" w14:textId="77777777" w:rsidTr="00E37700">
        <w:tc>
          <w:tcPr>
            <w:tcW w:w="1134" w:type="dxa"/>
          </w:tcPr>
          <w:p w14:paraId="4A016F06" w14:textId="77777777" w:rsidR="001F5692" w:rsidRPr="00C37538" w:rsidRDefault="001F5692" w:rsidP="00C1572C">
            <w:pPr>
              <w:pStyle w:val="03-01Tabellentext"/>
            </w:pPr>
            <w:r w:rsidRPr="00C37538">
              <w:t>Typ:</w:t>
            </w:r>
          </w:p>
        </w:tc>
        <w:tc>
          <w:tcPr>
            <w:tcW w:w="6804" w:type="dxa"/>
            <w:gridSpan w:val="4"/>
          </w:tcPr>
          <w:p w14:paraId="340D09CE" w14:textId="77777777" w:rsidR="001F5692" w:rsidRPr="00C37538" w:rsidRDefault="00DE05B5" w:rsidP="00C1572C">
            <w:pPr>
              <w:pStyle w:val="03-01Tabellentext"/>
            </w:pPr>
            <w:r>
              <w:rPr>
                <w:szCs w:val="20"/>
              </w:rPr>
              <w:t>TERMINAL</w:t>
            </w:r>
            <w:r w:rsidR="001F5692">
              <w:rPr>
                <w:szCs w:val="20"/>
              </w:rPr>
              <w:t>-</w:t>
            </w:r>
            <w:r w:rsidR="001F5692" w:rsidRPr="00202976">
              <w:rPr>
                <w:szCs w:val="20"/>
              </w:rPr>
              <w:t>M</w:t>
            </w:r>
            <w:r w:rsidR="001F5692">
              <w:rPr>
                <w:szCs w:val="20"/>
              </w:rPr>
              <w:t>X</w:t>
            </w:r>
            <w:r w:rsidR="001F5692" w:rsidRPr="00202976">
              <w:rPr>
                <w:szCs w:val="20"/>
              </w:rPr>
              <w:t>XL</w:t>
            </w:r>
            <w:r w:rsidR="001F5692">
              <w:rPr>
                <w:szCs w:val="20"/>
              </w:rPr>
              <w:t>-A100</w:t>
            </w:r>
            <w:r w:rsidR="001F5692" w:rsidRPr="00202976">
              <w:rPr>
                <w:szCs w:val="20"/>
              </w:rPr>
              <w:t xml:space="preserve"> in Graualuminium (RAL</w:t>
            </w:r>
            <w:r w:rsidR="001F5692">
              <w:rPr>
                <w:szCs w:val="20"/>
              </w:rPr>
              <w:t> </w:t>
            </w:r>
            <w:r w:rsidR="001F5692" w:rsidRPr="00202976">
              <w:rPr>
                <w:szCs w:val="20"/>
              </w:rPr>
              <w:t>9007)</w:t>
            </w:r>
          </w:p>
        </w:tc>
      </w:tr>
      <w:tr w:rsidR="001F5692" w:rsidRPr="00C37538" w14:paraId="741AE102" w14:textId="77777777" w:rsidTr="00E37700">
        <w:trPr>
          <w:trHeight w:val="61"/>
        </w:trPr>
        <w:tc>
          <w:tcPr>
            <w:tcW w:w="1134" w:type="dxa"/>
          </w:tcPr>
          <w:p w14:paraId="29094C40" w14:textId="77777777" w:rsidR="001F5692" w:rsidRPr="00C37538" w:rsidRDefault="001F5692" w:rsidP="00C1572C">
            <w:pPr>
              <w:pStyle w:val="03-01Tabellentext"/>
            </w:pPr>
            <w:r w:rsidRPr="00C37538">
              <w:t>Menge:</w:t>
            </w:r>
          </w:p>
        </w:tc>
        <w:tc>
          <w:tcPr>
            <w:tcW w:w="1701" w:type="dxa"/>
          </w:tcPr>
          <w:p w14:paraId="64BEF9E8" w14:textId="77777777" w:rsidR="001F5692" w:rsidRPr="00C37538" w:rsidRDefault="001F5692" w:rsidP="00C1572C">
            <w:pPr>
              <w:pStyle w:val="03-01Tabellentext"/>
            </w:pPr>
            <w:r w:rsidRPr="00C37538">
              <w:t>…</w:t>
            </w:r>
            <w:r>
              <w:t>……………</w:t>
            </w:r>
          </w:p>
        </w:tc>
        <w:tc>
          <w:tcPr>
            <w:tcW w:w="1701" w:type="dxa"/>
          </w:tcPr>
          <w:p w14:paraId="0D861E23" w14:textId="77777777" w:rsidR="001F5692" w:rsidRPr="00C37538" w:rsidRDefault="001F5692" w:rsidP="00C1572C">
            <w:pPr>
              <w:pStyle w:val="03-01Tabellentext"/>
            </w:pPr>
            <w:r>
              <w:t>Stück</w:t>
            </w:r>
          </w:p>
        </w:tc>
        <w:tc>
          <w:tcPr>
            <w:tcW w:w="1701" w:type="dxa"/>
          </w:tcPr>
          <w:p w14:paraId="6D3EEAEC" w14:textId="77777777" w:rsidR="001F5692" w:rsidRPr="00C37538" w:rsidRDefault="001F5692" w:rsidP="00C1572C">
            <w:pPr>
              <w:pStyle w:val="03-01Tabellentext"/>
            </w:pPr>
            <w:r w:rsidRPr="00C37538">
              <w:t>EP: </w:t>
            </w:r>
            <w:r>
              <w:t>……………</w:t>
            </w:r>
          </w:p>
        </w:tc>
        <w:tc>
          <w:tcPr>
            <w:tcW w:w="1701" w:type="dxa"/>
          </w:tcPr>
          <w:p w14:paraId="21C74125" w14:textId="77777777" w:rsidR="001F5692" w:rsidRPr="00C37538" w:rsidRDefault="001F5692" w:rsidP="00C1572C">
            <w:pPr>
              <w:pStyle w:val="03-01Tabellentext"/>
            </w:pPr>
            <w:r w:rsidRPr="00C37538">
              <w:t>GP: </w:t>
            </w:r>
            <w:r>
              <w:t>……………</w:t>
            </w:r>
          </w:p>
        </w:tc>
      </w:tr>
    </w:tbl>
    <w:p w14:paraId="46370F40" w14:textId="77777777" w:rsidR="001F5692" w:rsidRPr="00C37538" w:rsidRDefault="001F5692" w:rsidP="00A74C9A"/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1701"/>
        <w:gridCol w:w="1701"/>
        <w:gridCol w:w="1701"/>
      </w:tblGrid>
      <w:tr w:rsidR="001F5692" w:rsidRPr="00C37538" w14:paraId="52E36F6D" w14:textId="77777777" w:rsidTr="00E37700">
        <w:tc>
          <w:tcPr>
            <w:tcW w:w="1134" w:type="dxa"/>
          </w:tcPr>
          <w:p w14:paraId="4950D81A" w14:textId="77777777" w:rsidR="001F5692" w:rsidRPr="00C37538" w:rsidRDefault="001F5692" w:rsidP="00C1572C">
            <w:pPr>
              <w:pStyle w:val="03-01Tabellentext"/>
            </w:pPr>
            <w:r w:rsidRPr="00C37538">
              <w:t>Typ:</w:t>
            </w:r>
          </w:p>
        </w:tc>
        <w:tc>
          <w:tcPr>
            <w:tcW w:w="6804" w:type="dxa"/>
            <w:gridSpan w:val="4"/>
          </w:tcPr>
          <w:p w14:paraId="3D7F2CB8" w14:textId="77777777" w:rsidR="001F5692" w:rsidRPr="00C37538" w:rsidRDefault="00DE05B5" w:rsidP="00C1572C">
            <w:pPr>
              <w:pStyle w:val="03-01Tabellentext"/>
            </w:pPr>
            <w:r>
              <w:rPr>
                <w:szCs w:val="20"/>
              </w:rPr>
              <w:t>TERMINAL</w:t>
            </w:r>
            <w:r w:rsidR="001F5692">
              <w:rPr>
                <w:szCs w:val="20"/>
              </w:rPr>
              <w:t>-MX</w:t>
            </w:r>
            <w:r w:rsidR="001F5692" w:rsidRPr="00202976">
              <w:rPr>
                <w:szCs w:val="20"/>
              </w:rPr>
              <w:t>XL</w:t>
            </w:r>
            <w:r w:rsidR="001F5692">
              <w:rPr>
                <w:szCs w:val="20"/>
              </w:rPr>
              <w:t>-A200</w:t>
            </w:r>
            <w:r w:rsidR="001F5692" w:rsidRPr="00202976">
              <w:rPr>
                <w:szCs w:val="20"/>
              </w:rPr>
              <w:t xml:space="preserve"> in Weißaluminium (ähnlich RAL</w:t>
            </w:r>
            <w:r w:rsidR="001F5692">
              <w:rPr>
                <w:szCs w:val="20"/>
              </w:rPr>
              <w:t> </w:t>
            </w:r>
            <w:r w:rsidR="001F5692" w:rsidRPr="00202976">
              <w:rPr>
                <w:szCs w:val="20"/>
              </w:rPr>
              <w:t>9006)</w:t>
            </w:r>
          </w:p>
        </w:tc>
      </w:tr>
      <w:tr w:rsidR="001F5692" w:rsidRPr="00C37538" w14:paraId="28994F84" w14:textId="77777777" w:rsidTr="00E37700">
        <w:trPr>
          <w:trHeight w:val="61"/>
        </w:trPr>
        <w:tc>
          <w:tcPr>
            <w:tcW w:w="1134" w:type="dxa"/>
          </w:tcPr>
          <w:p w14:paraId="7A36879A" w14:textId="77777777" w:rsidR="001F5692" w:rsidRPr="00C37538" w:rsidRDefault="001F5692" w:rsidP="00C1572C">
            <w:pPr>
              <w:pStyle w:val="03-01Tabellentext"/>
            </w:pPr>
            <w:r w:rsidRPr="00C37538">
              <w:t>Menge:</w:t>
            </w:r>
          </w:p>
        </w:tc>
        <w:tc>
          <w:tcPr>
            <w:tcW w:w="1701" w:type="dxa"/>
          </w:tcPr>
          <w:p w14:paraId="18FD2B70" w14:textId="77777777" w:rsidR="001F5692" w:rsidRPr="00C37538" w:rsidRDefault="001F5692" w:rsidP="00C1572C">
            <w:pPr>
              <w:pStyle w:val="03-01Tabellentext"/>
            </w:pPr>
            <w:r w:rsidRPr="00C37538">
              <w:t>…</w:t>
            </w:r>
            <w:r>
              <w:t>……………</w:t>
            </w:r>
          </w:p>
        </w:tc>
        <w:tc>
          <w:tcPr>
            <w:tcW w:w="1701" w:type="dxa"/>
          </w:tcPr>
          <w:p w14:paraId="43783158" w14:textId="77777777" w:rsidR="001F5692" w:rsidRPr="00C37538" w:rsidRDefault="001F5692" w:rsidP="00C1572C">
            <w:pPr>
              <w:pStyle w:val="03-01Tabellentext"/>
            </w:pPr>
            <w:r>
              <w:t>Stück</w:t>
            </w:r>
          </w:p>
        </w:tc>
        <w:tc>
          <w:tcPr>
            <w:tcW w:w="1701" w:type="dxa"/>
          </w:tcPr>
          <w:p w14:paraId="7509C5A5" w14:textId="77777777" w:rsidR="001F5692" w:rsidRPr="00C37538" w:rsidRDefault="001F5692" w:rsidP="00C1572C">
            <w:pPr>
              <w:pStyle w:val="03-01Tabellentext"/>
            </w:pPr>
            <w:r w:rsidRPr="00C37538">
              <w:t>EP: </w:t>
            </w:r>
            <w:r>
              <w:t>……………</w:t>
            </w:r>
          </w:p>
        </w:tc>
        <w:tc>
          <w:tcPr>
            <w:tcW w:w="1701" w:type="dxa"/>
          </w:tcPr>
          <w:p w14:paraId="12F0527D" w14:textId="77777777" w:rsidR="001F5692" w:rsidRPr="00C37538" w:rsidRDefault="001F5692" w:rsidP="00C1572C">
            <w:pPr>
              <w:pStyle w:val="03-01Tabellentext"/>
            </w:pPr>
            <w:r w:rsidRPr="00C37538">
              <w:t>GP: </w:t>
            </w:r>
            <w:r>
              <w:t>……………</w:t>
            </w:r>
          </w:p>
        </w:tc>
      </w:tr>
    </w:tbl>
    <w:p w14:paraId="1C8C4715" w14:textId="77777777" w:rsidR="00BC4663" w:rsidRPr="00202976" w:rsidRDefault="00BC4663" w:rsidP="00A74C9A"/>
    <w:p w14:paraId="4C8FB916" w14:textId="77777777" w:rsidR="00BC4663" w:rsidRPr="00202976" w:rsidRDefault="00BC4663" w:rsidP="00A74C9A"/>
    <w:p w14:paraId="40BC4D45" w14:textId="77777777" w:rsidR="00BC4663" w:rsidRPr="00A74C9A" w:rsidRDefault="00BC4663" w:rsidP="00A74C9A">
      <w:pPr>
        <w:pStyle w:val="00-01Position"/>
      </w:pPr>
      <w:r w:rsidRPr="00A74C9A">
        <w:t>[Position: …………..]</w:t>
      </w:r>
    </w:p>
    <w:p w14:paraId="12ED2676" w14:textId="77777777" w:rsidR="001F5692" w:rsidRDefault="00BC4663" w:rsidP="00A74C9A">
      <w:pPr>
        <w:pStyle w:val="00-02Option"/>
      </w:pPr>
      <w:r>
        <w:t xml:space="preserve">Option </w:t>
      </w:r>
      <w:r w:rsidR="00DE05B5">
        <w:t>Befestigungssatz</w:t>
      </w:r>
      <w:r>
        <w:t xml:space="preserve"> BSS01</w:t>
      </w:r>
    </w:p>
    <w:p w14:paraId="2EE940E7" w14:textId="77777777" w:rsidR="00BC4663" w:rsidRDefault="00BC4663" w:rsidP="00A74C9A">
      <w:pPr>
        <w:pStyle w:val="01-01Haupttext"/>
      </w:pPr>
      <w:r>
        <w:t>Installationsmaterial für die Verschraubung einer Schranke</w:t>
      </w:r>
      <w:r w:rsidR="001F5692">
        <w:t> </w:t>
      </w:r>
      <w:r>
        <w:t>/</w:t>
      </w:r>
      <w:r w:rsidR="001F5692">
        <w:t> </w:t>
      </w:r>
      <w:r>
        <w:t>eines Terminals</w:t>
      </w:r>
      <w:r w:rsidR="001F5692">
        <w:t> </w:t>
      </w:r>
      <w:r>
        <w:t>/</w:t>
      </w:r>
      <w:r w:rsidR="001F5692">
        <w:t> </w:t>
      </w:r>
      <w:r>
        <w:t>eines Pfostens auf dem Betonfundament, bestehend aus 4</w:t>
      </w:r>
      <w:r w:rsidR="001F5692">
        <w:t> </w:t>
      </w:r>
      <w:r>
        <w:t>Klebepatronen und Verschraubungsteilen.</w:t>
      </w:r>
    </w:p>
    <w:p w14:paraId="456BB50F" w14:textId="77777777" w:rsidR="00BC4663" w:rsidRDefault="00BC4663" w:rsidP="00A74C9A"/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1701"/>
        <w:gridCol w:w="1701"/>
        <w:gridCol w:w="1701"/>
      </w:tblGrid>
      <w:tr w:rsidR="001F5692" w:rsidRPr="00C37538" w14:paraId="6F021B16" w14:textId="77777777" w:rsidTr="00E37700">
        <w:tc>
          <w:tcPr>
            <w:tcW w:w="1134" w:type="dxa"/>
          </w:tcPr>
          <w:p w14:paraId="500DE3CE" w14:textId="77777777" w:rsidR="001F5692" w:rsidRPr="00C37538" w:rsidRDefault="001F5692" w:rsidP="00C1572C">
            <w:pPr>
              <w:pStyle w:val="03-01Tabellentext"/>
            </w:pPr>
            <w:r w:rsidRPr="00C37538">
              <w:t>Hersteller:</w:t>
            </w:r>
          </w:p>
        </w:tc>
        <w:tc>
          <w:tcPr>
            <w:tcW w:w="6804" w:type="dxa"/>
            <w:gridSpan w:val="4"/>
          </w:tcPr>
          <w:p w14:paraId="3FE92A21" w14:textId="77777777" w:rsidR="001F5692" w:rsidRPr="00C37538" w:rsidRDefault="001F5692" w:rsidP="00C1572C">
            <w:pPr>
              <w:pStyle w:val="03-01Tabellentext"/>
              <w:rPr>
                <w:szCs w:val="20"/>
                <w:lang w:val="en-US"/>
              </w:rPr>
            </w:pPr>
            <w:r>
              <w:rPr>
                <w:lang w:val="en-US"/>
              </w:rPr>
              <w:t>MAGNETIC AUTOCONTROL GMBH</w:t>
            </w:r>
          </w:p>
        </w:tc>
      </w:tr>
      <w:tr w:rsidR="001F5692" w:rsidRPr="006B311C" w14:paraId="39877480" w14:textId="77777777" w:rsidTr="00E37700">
        <w:tc>
          <w:tcPr>
            <w:tcW w:w="1134" w:type="dxa"/>
          </w:tcPr>
          <w:p w14:paraId="3ED618CC" w14:textId="77777777" w:rsidR="001F5692" w:rsidRPr="00C37538" w:rsidRDefault="001F5692" w:rsidP="00C1572C">
            <w:pPr>
              <w:pStyle w:val="03-01Tabellentext"/>
            </w:pPr>
            <w:r w:rsidRPr="00C37538">
              <w:t>Typ:</w:t>
            </w:r>
          </w:p>
        </w:tc>
        <w:tc>
          <w:tcPr>
            <w:tcW w:w="6804" w:type="dxa"/>
            <w:gridSpan w:val="4"/>
          </w:tcPr>
          <w:p w14:paraId="3682230D" w14:textId="77777777" w:rsidR="001F5692" w:rsidRPr="00C1572C" w:rsidRDefault="00C1572C" w:rsidP="00C1572C">
            <w:pPr>
              <w:pStyle w:val="03-01Tabellentext"/>
              <w:rPr>
                <w:lang w:val="en-US"/>
              </w:rPr>
            </w:pPr>
            <w:r w:rsidRPr="00C1572C">
              <w:t>BSS01</w:t>
            </w:r>
          </w:p>
        </w:tc>
      </w:tr>
      <w:tr w:rsidR="001F5692" w:rsidRPr="00C37538" w14:paraId="49C24C06" w14:textId="77777777" w:rsidTr="00E37700">
        <w:trPr>
          <w:trHeight w:val="61"/>
        </w:trPr>
        <w:tc>
          <w:tcPr>
            <w:tcW w:w="1134" w:type="dxa"/>
          </w:tcPr>
          <w:p w14:paraId="1C8D36FB" w14:textId="77777777" w:rsidR="001F5692" w:rsidRPr="00C37538" w:rsidRDefault="001F5692" w:rsidP="00C1572C">
            <w:pPr>
              <w:pStyle w:val="03-01Tabellentext"/>
            </w:pPr>
            <w:r w:rsidRPr="00C37538">
              <w:t>Menge:</w:t>
            </w:r>
          </w:p>
        </w:tc>
        <w:tc>
          <w:tcPr>
            <w:tcW w:w="1701" w:type="dxa"/>
          </w:tcPr>
          <w:p w14:paraId="708304E9" w14:textId="77777777" w:rsidR="001F5692" w:rsidRPr="00C37538" w:rsidRDefault="001F5692" w:rsidP="00C1572C">
            <w:pPr>
              <w:pStyle w:val="03-01Tabellentext"/>
            </w:pPr>
            <w:r w:rsidRPr="00C37538">
              <w:t>…………….</w:t>
            </w:r>
          </w:p>
        </w:tc>
        <w:tc>
          <w:tcPr>
            <w:tcW w:w="1701" w:type="dxa"/>
          </w:tcPr>
          <w:p w14:paraId="6D6054A7" w14:textId="77777777" w:rsidR="001F5692" w:rsidRPr="00C37538" w:rsidRDefault="001F5692" w:rsidP="00C1572C">
            <w:pPr>
              <w:pStyle w:val="03-01Tabellentext"/>
            </w:pPr>
            <w:r>
              <w:t>Stück</w:t>
            </w:r>
          </w:p>
        </w:tc>
        <w:tc>
          <w:tcPr>
            <w:tcW w:w="1701" w:type="dxa"/>
          </w:tcPr>
          <w:p w14:paraId="239C8E2B" w14:textId="77777777" w:rsidR="001F5692" w:rsidRPr="00C37538" w:rsidRDefault="001F5692" w:rsidP="00C1572C">
            <w:pPr>
              <w:pStyle w:val="03-01Tabellentext"/>
            </w:pPr>
            <w:r w:rsidRPr="00C37538">
              <w:t>EP: </w:t>
            </w:r>
            <w:r>
              <w:t>……………</w:t>
            </w:r>
          </w:p>
        </w:tc>
        <w:tc>
          <w:tcPr>
            <w:tcW w:w="1701" w:type="dxa"/>
          </w:tcPr>
          <w:p w14:paraId="4806D911" w14:textId="77777777" w:rsidR="001F5692" w:rsidRPr="00C37538" w:rsidRDefault="001F5692" w:rsidP="00C1572C">
            <w:pPr>
              <w:pStyle w:val="03-01Tabellentext"/>
            </w:pPr>
            <w:r w:rsidRPr="00C37538">
              <w:t>GP: </w:t>
            </w:r>
            <w:r>
              <w:t>……………</w:t>
            </w:r>
          </w:p>
        </w:tc>
      </w:tr>
    </w:tbl>
    <w:p w14:paraId="3DEB5CC5" w14:textId="77777777" w:rsidR="0063494B" w:rsidRDefault="0063494B" w:rsidP="00A74C9A">
      <w:r>
        <w:br w:type="page"/>
      </w:r>
    </w:p>
    <w:p w14:paraId="0952BC33" w14:textId="07B5DA0A" w:rsidR="0063494B" w:rsidRPr="00A74C9A" w:rsidRDefault="00903DB2" w:rsidP="00A74C9A">
      <w:pPr>
        <w:pStyle w:val="00-02Option"/>
        <w:rPr>
          <w:sz w:val="28"/>
          <w:szCs w:val="28"/>
        </w:rPr>
      </w:pPr>
      <w:r w:rsidRPr="00A74C9A">
        <w:rPr>
          <w:sz w:val="28"/>
          <w:szCs w:val="28"/>
        </w:rPr>
        <w:lastRenderedPageBreak/>
        <w:t>Optionen</w:t>
      </w:r>
      <w:r w:rsidR="0063494B" w:rsidRPr="00A74C9A">
        <w:rPr>
          <w:sz w:val="28"/>
          <w:szCs w:val="28"/>
        </w:rPr>
        <w:t xml:space="preserve"> für </w:t>
      </w:r>
      <w:r w:rsidR="008626E5">
        <w:rPr>
          <w:sz w:val="28"/>
          <w:szCs w:val="28"/>
        </w:rPr>
        <w:t>Standgehäuse TERMINAL</w:t>
      </w:r>
    </w:p>
    <w:p w14:paraId="460AA0B5" w14:textId="77777777" w:rsidR="0063494B" w:rsidRDefault="0063494B" w:rsidP="00A74C9A"/>
    <w:p w14:paraId="20C411BA" w14:textId="77777777" w:rsidR="0063494B" w:rsidRDefault="0063494B" w:rsidP="00A74C9A"/>
    <w:p w14:paraId="1CE8DB79" w14:textId="77777777" w:rsidR="00903DB2" w:rsidRPr="00A74C9A" w:rsidRDefault="00903DB2" w:rsidP="00A74C9A">
      <w:pPr>
        <w:pStyle w:val="00-01Position"/>
      </w:pPr>
      <w:r w:rsidRPr="00A74C9A">
        <w:t>[Position: …………..]</w:t>
      </w:r>
    </w:p>
    <w:p w14:paraId="2C386EB3" w14:textId="77777777" w:rsidR="00903DB2" w:rsidRPr="00BB79C1" w:rsidRDefault="00903DB2" w:rsidP="00A74C9A">
      <w:pPr>
        <w:pStyle w:val="00-02Option"/>
      </w:pPr>
      <w:r w:rsidRPr="00BB79C1">
        <w:t xml:space="preserve">Option </w:t>
      </w:r>
      <w:r>
        <w:t>Sonderfarbe SL21</w:t>
      </w:r>
    </w:p>
    <w:p w14:paraId="0BFB9648" w14:textId="77777777" w:rsidR="00903DB2" w:rsidRDefault="00903DB2" w:rsidP="00A74C9A">
      <w:pPr>
        <w:pStyle w:val="01-01Haupttext"/>
      </w:pPr>
      <w:r>
        <w:t>Seitenwände</w:t>
      </w:r>
      <w:r w:rsidRPr="00EC460E">
        <w:t xml:space="preserve"> und Haube in gleicher </w:t>
      </w:r>
      <w:r>
        <w:t xml:space="preserve">frei wählbarer </w:t>
      </w:r>
      <w:r w:rsidRPr="00EC460E">
        <w:t>Farbe</w:t>
      </w:r>
      <w:r>
        <w:t>: RAL ………….. (bitte eintragen)</w:t>
      </w:r>
      <w:r w:rsidR="001F5692">
        <w:t>.</w:t>
      </w:r>
    </w:p>
    <w:p w14:paraId="4DC1060C" w14:textId="77777777" w:rsidR="00903DB2" w:rsidRPr="00EC460E" w:rsidRDefault="00903DB2" w:rsidP="00A74C9A">
      <w:pPr>
        <w:pStyle w:val="01-01Haupttext"/>
      </w:pPr>
      <w:r>
        <w:t>Front- und Rückseite in Standardfarbe (Schwarzgrau, ähnlich RAL</w:t>
      </w:r>
      <w:r w:rsidR="001F5692">
        <w:t> </w:t>
      </w:r>
      <w:r>
        <w:t>7021)</w:t>
      </w:r>
      <w:r w:rsidR="001F5692">
        <w:t>.</w:t>
      </w:r>
    </w:p>
    <w:p w14:paraId="0111D58D" w14:textId="77777777" w:rsidR="00903DB2" w:rsidRDefault="00903DB2" w:rsidP="00A74C9A"/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1701"/>
        <w:gridCol w:w="1701"/>
        <w:gridCol w:w="1701"/>
      </w:tblGrid>
      <w:tr w:rsidR="001F5692" w:rsidRPr="00C37538" w14:paraId="4EB4E7BF" w14:textId="77777777" w:rsidTr="00E37700">
        <w:tc>
          <w:tcPr>
            <w:tcW w:w="1134" w:type="dxa"/>
          </w:tcPr>
          <w:p w14:paraId="243A37E0" w14:textId="77777777" w:rsidR="001F5692" w:rsidRPr="00C37538" w:rsidRDefault="001F5692" w:rsidP="00C1572C">
            <w:pPr>
              <w:pStyle w:val="03-01Tabellentext"/>
            </w:pPr>
            <w:r w:rsidRPr="00C37538">
              <w:t>Hersteller:</w:t>
            </w:r>
          </w:p>
        </w:tc>
        <w:tc>
          <w:tcPr>
            <w:tcW w:w="6804" w:type="dxa"/>
            <w:gridSpan w:val="4"/>
          </w:tcPr>
          <w:p w14:paraId="687E41F3" w14:textId="77777777" w:rsidR="001F5692" w:rsidRPr="00C37538" w:rsidRDefault="001F5692" w:rsidP="00C1572C">
            <w:pPr>
              <w:pStyle w:val="03-01Tabellentext"/>
              <w:rPr>
                <w:szCs w:val="20"/>
                <w:lang w:val="en-US"/>
              </w:rPr>
            </w:pPr>
            <w:r>
              <w:rPr>
                <w:lang w:val="en-US"/>
              </w:rPr>
              <w:t>MAGNETIC AUTOCONTROL GMBH</w:t>
            </w:r>
          </w:p>
        </w:tc>
      </w:tr>
      <w:tr w:rsidR="001F5692" w:rsidRPr="006B311C" w14:paraId="500D962F" w14:textId="77777777" w:rsidTr="00E37700">
        <w:tc>
          <w:tcPr>
            <w:tcW w:w="1134" w:type="dxa"/>
          </w:tcPr>
          <w:p w14:paraId="0D2B7217" w14:textId="77777777" w:rsidR="001F5692" w:rsidRPr="00C37538" w:rsidRDefault="001F5692" w:rsidP="00C1572C">
            <w:pPr>
              <w:pStyle w:val="03-01Tabellentext"/>
            </w:pPr>
            <w:r w:rsidRPr="00C37538">
              <w:t>Typ:</w:t>
            </w:r>
          </w:p>
        </w:tc>
        <w:tc>
          <w:tcPr>
            <w:tcW w:w="6804" w:type="dxa"/>
            <w:gridSpan w:val="4"/>
          </w:tcPr>
          <w:p w14:paraId="56C49ED1" w14:textId="77777777" w:rsidR="001F5692" w:rsidRPr="001F5692" w:rsidRDefault="001F5692" w:rsidP="00C1572C">
            <w:pPr>
              <w:pStyle w:val="03-01Tabellentext"/>
              <w:rPr>
                <w:lang w:val="en-US"/>
              </w:rPr>
            </w:pPr>
            <w:r>
              <w:rPr>
                <w:szCs w:val="20"/>
              </w:rPr>
              <w:t>SL21</w:t>
            </w:r>
          </w:p>
        </w:tc>
      </w:tr>
      <w:tr w:rsidR="001F5692" w:rsidRPr="00C37538" w14:paraId="4C31CD93" w14:textId="77777777" w:rsidTr="00E37700">
        <w:trPr>
          <w:trHeight w:val="61"/>
        </w:trPr>
        <w:tc>
          <w:tcPr>
            <w:tcW w:w="1134" w:type="dxa"/>
          </w:tcPr>
          <w:p w14:paraId="3447763F" w14:textId="77777777" w:rsidR="001F5692" w:rsidRPr="00C37538" w:rsidRDefault="001F5692" w:rsidP="00C1572C">
            <w:pPr>
              <w:pStyle w:val="03-01Tabellentext"/>
            </w:pPr>
            <w:r w:rsidRPr="00C37538">
              <w:t>Menge:</w:t>
            </w:r>
          </w:p>
        </w:tc>
        <w:tc>
          <w:tcPr>
            <w:tcW w:w="1701" w:type="dxa"/>
          </w:tcPr>
          <w:p w14:paraId="34901B51" w14:textId="77777777" w:rsidR="001F5692" w:rsidRPr="00C37538" w:rsidRDefault="001F5692" w:rsidP="00C1572C">
            <w:pPr>
              <w:pStyle w:val="03-01Tabellentext"/>
            </w:pPr>
            <w:r w:rsidRPr="00C37538">
              <w:t>…………….</w:t>
            </w:r>
          </w:p>
        </w:tc>
        <w:tc>
          <w:tcPr>
            <w:tcW w:w="1701" w:type="dxa"/>
          </w:tcPr>
          <w:p w14:paraId="1774B065" w14:textId="77777777" w:rsidR="001F5692" w:rsidRPr="00C37538" w:rsidRDefault="001F5692" w:rsidP="00C1572C">
            <w:pPr>
              <w:pStyle w:val="03-01Tabellentext"/>
            </w:pPr>
            <w:r>
              <w:t>Stück</w:t>
            </w:r>
          </w:p>
        </w:tc>
        <w:tc>
          <w:tcPr>
            <w:tcW w:w="1701" w:type="dxa"/>
          </w:tcPr>
          <w:p w14:paraId="729FCE7B" w14:textId="77777777" w:rsidR="001F5692" w:rsidRPr="00C37538" w:rsidRDefault="001F5692" w:rsidP="00C1572C">
            <w:pPr>
              <w:pStyle w:val="03-01Tabellentext"/>
            </w:pPr>
            <w:r w:rsidRPr="00C37538">
              <w:t>EP: </w:t>
            </w:r>
            <w:r>
              <w:t>……………</w:t>
            </w:r>
          </w:p>
        </w:tc>
        <w:tc>
          <w:tcPr>
            <w:tcW w:w="1701" w:type="dxa"/>
          </w:tcPr>
          <w:p w14:paraId="77C142EF" w14:textId="77777777" w:rsidR="001F5692" w:rsidRPr="00C37538" w:rsidRDefault="001F5692" w:rsidP="00C1572C">
            <w:pPr>
              <w:pStyle w:val="03-01Tabellentext"/>
            </w:pPr>
            <w:r w:rsidRPr="00C37538">
              <w:t>GP: </w:t>
            </w:r>
            <w:r>
              <w:t>……………</w:t>
            </w:r>
          </w:p>
        </w:tc>
      </w:tr>
    </w:tbl>
    <w:p w14:paraId="2DA858E5" w14:textId="77777777" w:rsidR="001F5692" w:rsidRDefault="001F5692" w:rsidP="00A74C9A"/>
    <w:p w14:paraId="2E671086" w14:textId="77777777" w:rsidR="00903DB2" w:rsidRDefault="00903DB2" w:rsidP="00A74C9A">
      <w:pPr>
        <w:rPr>
          <w:b/>
        </w:rPr>
      </w:pPr>
    </w:p>
    <w:p w14:paraId="42F1BB86" w14:textId="77777777" w:rsidR="00903DB2" w:rsidRPr="00A74C9A" w:rsidRDefault="00903DB2" w:rsidP="00A74C9A">
      <w:pPr>
        <w:pStyle w:val="00-01Position"/>
      </w:pPr>
      <w:r w:rsidRPr="00A74C9A">
        <w:t>[Position: …………..]</w:t>
      </w:r>
    </w:p>
    <w:p w14:paraId="4EB3CB29" w14:textId="77777777" w:rsidR="00903DB2" w:rsidRPr="00BB79C1" w:rsidRDefault="00903DB2" w:rsidP="00A74C9A">
      <w:pPr>
        <w:pStyle w:val="00-02Option"/>
      </w:pPr>
      <w:r w:rsidRPr="00BB79C1">
        <w:t xml:space="preserve">Option </w:t>
      </w:r>
      <w:r>
        <w:t>Sonderfarbe SL22</w:t>
      </w:r>
    </w:p>
    <w:p w14:paraId="6285C8AC" w14:textId="77777777" w:rsidR="00903DB2" w:rsidRDefault="00903DB2" w:rsidP="00A74C9A">
      <w:pPr>
        <w:pStyle w:val="01-01Haupttext"/>
      </w:pPr>
      <w:r>
        <w:t>Seitenwände,</w:t>
      </w:r>
      <w:r w:rsidRPr="00EC460E">
        <w:t xml:space="preserve"> Haube</w:t>
      </w:r>
      <w:r>
        <w:t>,</w:t>
      </w:r>
      <w:r w:rsidRPr="00EC460E">
        <w:t xml:space="preserve"> </w:t>
      </w:r>
      <w:r>
        <w:t xml:space="preserve">Front- und Rückseite </w:t>
      </w:r>
      <w:r w:rsidRPr="00EC460E">
        <w:t xml:space="preserve">in gleicher </w:t>
      </w:r>
      <w:r>
        <w:t xml:space="preserve">frei wählbarer </w:t>
      </w:r>
      <w:r w:rsidRPr="00EC460E">
        <w:t>Farbe</w:t>
      </w:r>
      <w:r>
        <w:t>: RAL ………….. (bitte eintragen)</w:t>
      </w:r>
      <w:r w:rsidR="001F5692">
        <w:t>.</w:t>
      </w:r>
    </w:p>
    <w:p w14:paraId="41705416" w14:textId="77777777" w:rsidR="00903DB2" w:rsidRDefault="00903DB2" w:rsidP="00A74C9A">
      <w:pPr>
        <w:pStyle w:val="01-01Haupttext"/>
      </w:pPr>
      <w:r>
        <w:t>Ausziehbare Frontplatten in Standardfarbe (Schwarzgrau, ähnlich RAL7021)</w:t>
      </w:r>
      <w:r w:rsidR="001F5692">
        <w:t>.</w:t>
      </w:r>
    </w:p>
    <w:p w14:paraId="0D56B586" w14:textId="77777777" w:rsidR="00903DB2" w:rsidRDefault="00903DB2" w:rsidP="00A74C9A"/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1701"/>
        <w:gridCol w:w="1701"/>
        <w:gridCol w:w="1701"/>
      </w:tblGrid>
      <w:tr w:rsidR="001F5692" w:rsidRPr="00C37538" w14:paraId="469CD464" w14:textId="77777777" w:rsidTr="00E37700">
        <w:tc>
          <w:tcPr>
            <w:tcW w:w="1134" w:type="dxa"/>
          </w:tcPr>
          <w:p w14:paraId="527E8DE0" w14:textId="77777777" w:rsidR="001F5692" w:rsidRPr="00C37538" w:rsidRDefault="001F5692" w:rsidP="00C1572C">
            <w:pPr>
              <w:pStyle w:val="03-01Tabellentext"/>
            </w:pPr>
            <w:r w:rsidRPr="00C37538">
              <w:t>Hersteller:</w:t>
            </w:r>
          </w:p>
        </w:tc>
        <w:tc>
          <w:tcPr>
            <w:tcW w:w="6804" w:type="dxa"/>
            <w:gridSpan w:val="4"/>
          </w:tcPr>
          <w:p w14:paraId="5C15AD0E" w14:textId="77777777" w:rsidR="001F5692" w:rsidRPr="00C37538" w:rsidRDefault="001F5692" w:rsidP="00C1572C">
            <w:pPr>
              <w:pStyle w:val="03-01Tabellentext"/>
              <w:rPr>
                <w:szCs w:val="20"/>
                <w:lang w:val="en-US"/>
              </w:rPr>
            </w:pPr>
            <w:r>
              <w:rPr>
                <w:lang w:val="en-US"/>
              </w:rPr>
              <w:t>MAGNETIC AUTOCONTROL GMBH</w:t>
            </w:r>
          </w:p>
        </w:tc>
      </w:tr>
      <w:tr w:rsidR="001F5692" w:rsidRPr="006B311C" w14:paraId="5B94C624" w14:textId="77777777" w:rsidTr="00E37700">
        <w:tc>
          <w:tcPr>
            <w:tcW w:w="1134" w:type="dxa"/>
          </w:tcPr>
          <w:p w14:paraId="098CE629" w14:textId="77777777" w:rsidR="001F5692" w:rsidRPr="00C37538" w:rsidRDefault="001F5692" w:rsidP="00C1572C">
            <w:pPr>
              <w:pStyle w:val="03-01Tabellentext"/>
            </w:pPr>
            <w:r w:rsidRPr="00C37538">
              <w:t>Typ:</w:t>
            </w:r>
          </w:p>
        </w:tc>
        <w:tc>
          <w:tcPr>
            <w:tcW w:w="6804" w:type="dxa"/>
            <w:gridSpan w:val="4"/>
          </w:tcPr>
          <w:p w14:paraId="7D666099" w14:textId="77777777" w:rsidR="001F5692" w:rsidRPr="001F5692" w:rsidRDefault="001F5692" w:rsidP="00C1572C">
            <w:pPr>
              <w:pStyle w:val="03-01Tabellentext"/>
              <w:rPr>
                <w:lang w:val="en-US"/>
              </w:rPr>
            </w:pPr>
            <w:r>
              <w:rPr>
                <w:szCs w:val="20"/>
              </w:rPr>
              <w:t>SL22</w:t>
            </w:r>
          </w:p>
        </w:tc>
      </w:tr>
      <w:tr w:rsidR="001F5692" w:rsidRPr="00C37538" w14:paraId="581D2406" w14:textId="77777777" w:rsidTr="00E37700">
        <w:trPr>
          <w:trHeight w:val="61"/>
        </w:trPr>
        <w:tc>
          <w:tcPr>
            <w:tcW w:w="1134" w:type="dxa"/>
          </w:tcPr>
          <w:p w14:paraId="758236F4" w14:textId="77777777" w:rsidR="001F5692" w:rsidRPr="00C37538" w:rsidRDefault="001F5692" w:rsidP="00C1572C">
            <w:pPr>
              <w:pStyle w:val="03-01Tabellentext"/>
            </w:pPr>
            <w:r w:rsidRPr="00C37538">
              <w:t>Menge:</w:t>
            </w:r>
          </w:p>
        </w:tc>
        <w:tc>
          <w:tcPr>
            <w:tcW w:w="1701" w:type="dxa"/>
          </w:tcPr>
          <w:p w14:paraId="1F8333B7" w14:textId="77777777" w:rsidR="001F5692" w:rsidRPr="00C37538" w:rsidRDefault="001F5692" w:rsidP="00C1572C">
            <w:pPr>
              <w:pStyle w:val="03-01Tabellentext"/>
            </w:pPr>
            <w:r w:rsidRPr="00C37538">
              <w:t>…………….</w:t>
            </w:r>
          </w:p>
        </w:tc>
        <w:tc>
          <w:tcPr>
            <w:tcW w:w="1701" w:type="dxa"/>
          </w:tcPr>
          <w:p w14:paraId="0763BDBD" w14:textId="77777777" w:rsidR="001F5692" w:rsidRPr="00C37538" w:rsidRDefault="001F5692" w:rsidP="00C1572C">
            <w:pPr>
              <w:pStyle w:val="03-01Tabellentext"/>
            </w:pPr>
            <w:r>
              <w:t>Stück</w:t>
            </w:r>
          </w:p>
        </w:tc>
        <w:tc>
          <w:tcPr>
            <w:tcW w:w="1701" w:type="dxa"/>
          </w:tcPr>
          <w:p w14:paraId="1872AF5D" w14:textId="77777777" w:rsidR="001F5692" w:rsidRPr="00C37538" w:rsidRDefault="001F5692" w:rsidP="00C1572C">
            <w:pPr>
              <w:pStyle w:val="03-01Tabellentext"/>
            </w:pPr>
            <w:r w:rsidRPr="00C37538">
              <w:t>EP: </w:t>
            </w:r>
            <w:r>
              <w:t>……………</w:t>
            </w:r>
          </w:p>
        </w:tc>
        <w:tc>
          <w:tcPr>
            <w:tcW w:w="1701" w:type="dxa"/>
          </w:tcPr>
          <w:p w14:paraId="02BE4301" w14:textId="77777777" w:rsidR="001F5692" w:rsidRPr="00C37538" w:rsidRDefault="001F5692" w:rsidP="00C1572C">
            <w:pPr>
              <w:pStyle w:val="03-01Tabellentext"/>
            </w:pPr>
            <w:r w:rsidRPr="00C37538">
              <w:t>GP: </w:t>
            </w:r>
            <w:r>
              <w:t>……………</w:t>
            </w:r>
          </w:p>
        </w:tc>
      </w:tr>
    </w:tbl>
    <w:p w14:paraId="70FBEFE4" w14:textId="77777777" w:rsidR="001F5692" w:rsidRDefault="001F5692" w:rsidP="00A74C9A"/>
    <w:p w14:paraId="0C2EFC63" w14:textId="77777777" w:rsidR="00903DB2" w:rsidRDefault="00903DB2" w:rsidP="00A74C9A">
      <w:pPr>
        <w:rPr>
          <w:b/>
        </w:rPr>
      </w:pPr>
    </w:p>
    <w:p w14:paraId="01950D81" w14:textId="77777777" w:rsidR="00903DB2" w:rsidRPr="00A74C9A" w:rsidRDefault="00903DB2" w:rsidP="00A74C9A">
      <w:pPr>
        <w:pStyle w:val="00-01Position"/>
      </w:pPr>
      <w:r w:rsidRPr="00A74C9A">
        <w:t>[Position: …………..]</w:t>
      </w:r>
    </w:p>
    <w:p w14:paraId="4E33AF6E" w14:textId="77777777" w:rsidR="00903DB2" w:rsidRPr="00BB79C1" w:rsidRDefault="00903DB2" w:rsidP="00A74C9A">
      <w:pPr>
        <w:pStyle w:val="00-02Option"/>
      </w:pPr>
      <w:r w:rsidRPr="00BB79C1">
        <w:t xml:space="preserve">Option </w:t>
      </w:r>
      <w:r>
        <w:t>Sonderfarbe SL23</w:t>
      </w:r>
    </w:p>
    <w:p w14:paraId="2FDDF730" w14:textId="77777777" w:rsidR="00903DB2" w:rsidRDefault="00903DB2" w:rsidP="00A74C9A">
      <w:pPr>
        <w:pStyle w:val="01-01Haupttext"/>
      </w:pPr>
      <w:r>
        <w:t>Seitenwände</w:t>
      </w:r>
      <w:r w:rsidRPr="00EC460E">
        <w:t xml:space="preserve"> und Haube in </w:t>
      </w:r>
      <w:r>
        <w:t>frei wählbarer Farbe: RAL ………….. (bitte eintragen)</w:t>
      </w:r>
      <w:r w:rsidR="001F5692">
        <w:t>.</w:t>
      </w:r>
    </w:p>
    <w:p w14:paraId="7160C4C6" w14:textId="77777777" w:rsidR="00903DB2" w:rsidRDefault="00903DB2" w:rsidP="00A74C9A">
      <w:pPr>
        <w:pStyle w:val="01-01Haupttext"/>
      </w:pPr>
      <w:r>
        <w:t>Front- und Rückseite in anderer frei wählbarer Farbe: RAL ………….. (bitte eintragen)</w:t>
      </w:r>
      <w:r w:rsidR="001F5692">
        <w:t>.</w:t>
      </w:r>
    </w:p>
    <w:p w14:paraId="2869E60E" w14:textId="77777777" w:rsidR="00903DB2" w:rsidRDefault="00903DB2" w:rsidP="00A74C9A">
      <w:pPr>
        <w:pStyle w:val="01-01Haupttext"/>
      </w:pPr>
      <w:r>
        <w:t>Ausziehbare Frontplatten in Standardfarbe (Schwarzgrau, ähnlich RAL</w:t>
      </w:r>
      <w:r w:rsidR="001F5692">
        <w:t> </w:t>
      </w:r>
      <w:r>
        <w:t>7021)</w:t>
      </w:r>
      <w:r w:rsidR="001F5692">
        <w:t>.</w:t>
      </w:r>
    </w:p>
    <w:p w14:paraId="01AB5FF6" w14:textId="77777777" w:rsidR="00903DB2" w:rsidRDefault="00903DB2" w:rsidP="00A74C9A"/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1701"/>
        <w:gridCol w:w="1701"/>
        <w:gridCol w:w="1701"/>
      </w:tblGrid>
      <w:tr w:rsidR="001F5692" w:rsidRPr="00C37538" w14:paraId="0F6D2605" w14:textId="77777777" w:rsidTr="00E37700">
        <w:tc>
          <w:tcPr>
            <w:tcW w:w="1134" w:type="dxa"/>
          </w:tcPr>
          <w:p w14:paraId="268D0EAD" w14:textId="77777777" w:rsidR="001F5692" w:rsidRPr="00C37538" w:rsidRDefault="001F5692" w:rsidP="00C1572C">
            <w:pPr>
              <w:pStyle w:val="03-01Tabellentext"/>
            </w:pPr>
            <w:r w:rsidRPr="00C37538">
              <w:t>Hersteller:</w:t>
            </w:r>
          </w:p>
        </w:tc>
        <w:tc>
          <w:tcPr>
            <w:tcW w:w="6804" w:type="dxa"/>
            <w:gridSpan w:val="4"/>
          </w:tcPr>
          <w:p w14:paraId="0C78C012" w14:textId="77777777" w:rsidR="001F5692" w:rsidRPr="00C37538" w:rsidRDefault="001F5692" w:rsidP="00C1572C">
            <w:pPr>
              <w:pStyle w:val="03-01Tabellentext"/>
              <w:rPr>
                <w:szCs w:val="20"/>
                <w:lang w:val="en-US"/>
              </w:rPr>
            </w:pPr>
            <w:r>
              <w:rPr>
                <w:lang w:val="en-US"/>
              </w:rPr>
              <w:t>MAGNETIC AUTOCONTROL GMBH</w:t>
            </w:r>
          </w:p>
        </w:tc>
      </w:tr>
      <w:tr w:rsidR="001F5692" w:rsidRPr="006B311C" w14:paraId="6E4E19AD" w14:textId="77777777" w:rsidTr="00E37700">
        <w:tc>
          <w:tcPr>
            <w:tcW w:w="1134" w:type="dxa"/>
          </w:tcPr>
          <w:p w14:paraId="6958391F" w14:textId="77777777" w:rsidR="001F5692" w:rsidRPr="00C37538" w:rsidRDefault="001F5692" w:rsidP="00C1572C">
            <w:pPr>
              <w:pStyle w:val="03-01Tabellentext"/>
            </w:pPr>
            <w:r w:rsidRPr="00C37538">
              <w:t>Typ:</w:t>
            </w:r>
          </w:p>
        </w:tc>
        <w:tc>
          <w:tcPr>
            <w:tcW w:w="6804" w:type="dxa"/>
            <w:gridSpan w:val="4"/>
          </w:tcPr>
          <w:p w14:paraId="78945A03" w14:textId="77777777" w:rsidR="001F5692" w:rsidRPr="001F5692" w:rsidRDefault="001F5692" w:rsidP="00C1572C">
            <w:pPr>
              <w:pStyle w:val="03-01Tabellentext"/>
              <w:rPr>
                <w:lang w:val="en-US"/>
              </w:rPr>
            </w:pPr>
            <w:r>
              <w:rPr>
                <w:szCs w:val="20"/>
              </w:rPr>
              <w:t>SL23</w:t>
            </w:r>
          </w:p>
        </w:tc>
      </w:tr>
      <w:tr w:rsidR="001F5692" w:rsidRPr="00C37538" w14:paraId="14C91C00" w14:textId="77777777" w:rsidTr="00E37700">
        <w:trPr>
          <w:trHeight w:val="61"/>
        </w:trPr>
        <w:tc>
          <w:tcPr>
            <w:tcW w:w="1134" w:type="dxa"/>
          </w:tcPr>
          <w:p w14:paraId="453BF3F7" w14:textId="77777777" w:rsidR="001F5692" w:rsidRPr="00C37538" w:rsidRDefault="001F5692" w:rsidP="00C1572C">
            <w:pPr>
              <w:pStyle w:val="03-01Tabellentext"/>
            </w:pPr>
            <w:r w:rsidRPr="00C37538">
              <w:t>Menge:</w:t>
            </w:r>
          </w:p>
        </w:tc>
        <w:tc>
          <w:tcPr>
            <w:tcW w:w="1701" w:type="dxa"/>
          </w:tcPr>
          <w:p w14:paraId="280B16C9" w14:textId="77777777" w:rsidR="001F5692" w:rsidRPr="00C37538" w:rsidRDefault="001F5692" w:rsidP="00C1572C">
            <w:pPr>
              <w:pStyle w:val="03-01Tabellentext"/>
            </w:pPr>
            <w:r w:rsidRPr="00C37538">
              <w:t>…………….</w:t>
            </w:r>
          </w:p>
        </w:tc>
        <w:tc>
          <w:tcPr>
            <w:tcW w:w="1701" w:type="dxa"/>
          </w:tcPr>
          <w:p w14:paraId="4C75DE82" w14:textId="77777777" w:rsidR="001F5692" w:rsidRPr="00C37538" w:rsidRDefault="001F5692" w:rsidP="00C1572C">
            <w:pPr>
              <w:pStyle w:val="03-01Tabellentext"/>
            </w:pPr>
            <w:r>
              <w:t>Stück</w:t>
            </w:r>
          </w:p>
        </w:tc>
        <w:tc>
          <w:tcPr>
            <w:tcW w:w="1701" w:type="dxa"/>
          </w:tcPr>
          <w:p w14:paraId="60E5F19F" w14:textId="77777777" w:rsidR="001F5692" w:rsidRPr="00C37538" w:rsidRDefault="001F5692" w:rsidP="00C1572C">
            <w:pPr>
              <w:pStyle w:val="03-01Tabellentext"/>
            </w:pPr>
            <w:r w:rsidRPr="00C37538">
              <w:t>EP: </w:t>
            </w:r>
            <w:r>
              <w:t>……………</w:t>
            </w:r>
          </w:p>
        </w:tc>
        <w:tc>
          <w:tcPr>
            <w:tcW w:w="1701" w:type="dxa"/>
          </w:tcPr>
          <w:p w14:paraId="70735D24" w14:textId="77777777" w:rsidR="001F5692" w:rsidRPr="00C37538" w:rsidRDefault="001F5692" w:rsidP="00C1572C">
            <w:pPr>
              <w:pStyle w:val="03-01Tabellentext"/>
            </w:pPr>
            <w:r w:rsidRPr="00C37538">
              <w:t>GP: </w:t>
            </w:r>
            <w:r>
              <w:t>……………</w:t>
            </w:r>
          </w:p>
        </w:tc>
      </w:tr>
    </w:tbl>
    <w:p w14:paraId="0243F176" w14:textId="77777777" w:rsidR="001F5692" w:rsidRDefault="001F5692" w:rsidP="00A74C9A"/>
    <w:p w14:paraId="0392FDF5" w14:textId="77777777" w:rsidR="00903DB2" w:rsidRDefault="00903DB2" w:rsidP="00A74C9A">
      <w:pPr>
        <w:rPr>
          <w:b/>
        </w:rPr>
      </w:pPr>
    </w:p>
    <w:p w14:paraId="39255B6D" w14:textId="77777777" w:rsidR="00903DB2" w:rsidRPr="00A74C9A" w:rsidRDefault="00903DB2" w:rsidP="00A74C9A">
      <w:pPr>
        <w:pStyle w:val="00-01Position"/>
      </w:pPr>
      <w:r w:rsidRPr="00A74C9A">
        <w:t>[Position: …………..]</w:t>
      </w:r>
    </w:p>
    <w:p w14:paraId="693130A3" w14:textId="77777777" w:rsidR="00903DB2" w:rsidRPr="00BB79C1" w:rsidRDefault="00903DB2" w:rsidP="00A74C9A">
      <w:pPr>
        <w:pStyle w:val="00-02Option"/>
      </w:pPr>
      <w:r w:rsidRPr="00BB79C1">
        <w:t xml:space="preserve">Option </w:t>
      </w:r>
      <w:r>
        <w:t>Sonderfarbe SL24</w:t>
      </w:r>
    </w:p>
    <w:p w14:paraId="1F23DC25" w14:textId="77777777" w:rsidR="00903DB2" w:rsidRDefault="00903DB2" w:rsidP="00A74C9A">
      <w:pPr>
        <w:pStyle w:val="01-01Haupttext"/>
      </w:pPr>
      <w:r>
        <w:t xml:space="preserve">Seitenwände </w:t>
      </w:r>
      <w:r w:rsidRPr="00EC460E">
        <w:t xml:space="preserve">in </w:t>
      </w:r>
      <w:r>
        <w:t>frei wählbarer Farbe: RAL ………….. (bitte eintragen)</w:t>
      </w:r>
      <w:r w:rsidR="001F5692">
        <w:t>.</w:t>
      </w:r>
    </w:p>
    <w:p w14:paraId="3DC145BE" w14:textId="77777777" w:rsidR="00903DB2" w:rsidRDefault="00903DB2" w:rsidP="00A74C9A">
      <w:pPr>
        <w:pStyle w:val="01-01Haupttext"/>
      </w:pPr>
      <w:r>
        <w:t xml:space="preserve">Haube </w:t>
      </w:r>
      <w:r w:rsidRPr="00EC460E">
        <w:t xml:space="preserve">in </w:t>
      </w:r>
      <w:r>
        <w:t>frei wählbarer Farbe: RAL ………….. (bitte eintragen)</w:t>
      </w:r>
      <w:r w:rsidR="001F5692">
        <w:t>.</w:t>
      </w:r>
    </w:p>
    <w:p w14:paraId="3A9D5CBF" w14:textId="77777777" w:rsidR="00903DB2" w:rsidRDefault="00903DB2" w:rsidP="00A74C9A">
      <w:pPr>
        <w:pStyle w:val="01-01Haupttext"/>
      </w:pPr>
      <w:r>
        <w:t>Front- und Rückseite in frei wählbarer Farbe: RAL ………….. (bitte eintragen)</w:t>
      </w:r>
      <w:r w:rsidR="001F5692">
        <w:t>.</w:t>
      </w:r>
    </w:p>
    <w:p w14:paraId="41FBD33E" w14:textId="77777777" w:rsidR="00903DB2" w:rsidRDefault="00903DB2" w:rsidP="00A74C9A">
      <w:pPr>
        <w:pStyle w:val="01-01Haupttext"/>
      </w:pPr>
      <w:r>
        <w:t>Ausziehbare Frontplatten in Standardfarbe (Schwarzgrau, ähnlich RAL</w:t>
      </w:r>
      <w:r w:rsidR="001F5692">
        <w:t> </w:t>
      </w:r>
      <w:r>
        <w:t>7021)</w:t>
      </w:r>
      <w:r w:rsidR="001F5692">
        <w:t>.</w:t>
      </w:r>
    </w:p>
    <w:p w14:paraId="74E3D2C7" w14:textId="77777777" w:rsidR="00903DB2" w:rsidRDefault="00903DB2" w:rsidP="00A74C9A"/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1701"/>
        <w:gridCol w:w="1701"/>
        <w:gridCol w:w="1701"/>
      </w:tblGrid>
      <w:tr w:rsidR="001F5692" w:rsidRPr="00C37538" w14:paraId="55ADC05C" w14:textId="77777777" w:rsidTr="00E37700">
        <w:tc>
          <w:tcPr>
            <w:tcW w:w="1134" w:type="dxa"/>
          </w:tcPr>
          <w:p w14:paraId="631A13A7" w14:textId="77777777" w:rsidR="001F5692" w:rsidRPr="00C37538" w:rsidRDefault="001F5692" w:rsidP="00C1572C">
            <w:pPr>
              <w:pStyle w:val="03-01Tabellentext"/>
            </w:pPr>
            <w:r w:rsidRPr="00C37538">
              <w:t>Hersteller:</w:t>
            </w:r>
          </w:p>
        </w:tc>
        <w:tc>
          <w:tcPr>
            <w:tcW w:w="6804" w:type="dxa"/>
            <w:gridSpan w:val="4"/>
          </w:tcPr>
          <w:p w14:paraId="7A70D524" w14:textId="77777777" w:rsidR="001F5692" w:rsidRPr="00C37538" w:rsidRDefault="001F5692" w:rsidP="00C1572C">
            <w:pPr>
              <w:pStyle w:val="03-01Tabellentext"/>
              <w:rPr>
                <w:szCs w:val="20"/>
                <w:lang w:val="en-US"/>
              </w:rPr>
            </w:pPr>
            <w:r>
              <w:rPr>
                <w:lang w:val="en-US"/>
              </w:rPr>
              <w:t>MAGNETIC AUTOCONTROL GMBH</w:t>
            </w:r>
          </w:p>
        </w:tc>
      </w:tr>
      <w:tr w:rsidR="001F5692" w:rsidRPr="006B311C" w14:paraId="0E459AFE" w14:textId="77777777" w:rsidTr="00E37700">
        <w:tc>
          <w:tcPr>
            <w:tcW w:w="1134" w:type="dxa"/>
          </w:tcPr>
          <w:p w14:paraId="05B9740C" w14:textId="77777777" w:rsidR="001F5692" w:rsidRPr="00C37538" w:rsidRDefault="001F5692" w:rsidP="00C1572C">
            <w:pPr>
              <w:pStyle w:val="03-01Tabellentext"/>
            </w:pPr>
            <w:r w:rsidRPr="00C37538">
              <w:t>Typ:</w:t>
            </w:r>
          </w:p>
        </w:tc>
        <w:tc>
          <w:tcPr>
            <w:tcW w:w="6804" w:type="dxa"/>
            <w:gridSpan w:val="4"/>
          </w:tcPr>
          <w:p w14:paraId="36A5B60B" w14:textId="77777777" w:rsidR="001F5692" w:rsidRPr="001F5692" w:rsidRDefault="001F5692" w:rsidP="00C1572C">
            <w:pPr>
              <w:pStyle w:val="03-01Tabellentext"/>
              <w:rPr>
                <w:lang w:val="en-US"/>
              </w:rPr>
            </w:pPr>
            <w:r>
              <w:rPr>
                <w:szCs w:val="20"/>
              </w:rPr>
              <w:t>SL24</w:t>
            </w:r>
          </w:p>
        </w:tc>
      </w:tr>
      <w:tr w:rsidR="001F5692" w:rsidRPr="00C37538" w14:paraId="67694492" w14:textId="77777777" w:rsidTr="00E37700">
        <w:trPr>
          <w:trHeight w:val="61"/>
        </w:trPr>
        <w:tc>
          <w:tcPr>
            <w:tcW w:w="1134" w:type="dxa"/>
          </w:tcPr>
          <w:p w14:paraId="1F57B155" w14:textId="77777777" w:rsidR="001F5692" w:rsidRPr="00C37538" w:rsidRDefault="001F5692" w:rsidP="00C1572C">
            <w:pPr>
              <w:pStyle w:val="03-01Tabellentext"/>
            </w:pPr>
            <w:r w:rsidRPr="00C37538">
              <w:t>Menge:</w:t>
            </w:r>
          </w:p>
        </w:tc>
        <w:tc>
          <w:tcPr>
            <w:tcW w:w="1701" w:type="dxa"/>
          </w:tcPr>
          <w:p w14:paraId="023AC00E" w14:textId="77777777" w:rsidR="001F5692" w:rsidRPr="00C37538" w:rsidRDefault="001F5692" w:rsidP="00C1572C">
            <w:pPr>
              <w:pStyle w:val="03-01Tabellentext"/>
            </w:pPr>
            <w:r w:rsidRPr="00C37538">
              <w:t>…………….</w:t>
            </w:r>
          </w:p>
        </w:tc>
        <w:tc>
          <w:tcPr>
            <w:tcW w:w="1701" w:type="dxa"/>
          </w:tcPr>
          <w:p w14:paraId="22E69914" w14:textId="77777777" w:rsidR="001F5692" w:rsidRPr="00C37538" w:rsidRDefault="001F5692" w:rsidP="00C1572C">
            <w:pPr>
              <w:pStyle w:val="03-01Tabellentext"/>
            </w:pPr>
            <w:r>
              <w:t>Stück</w:t>
            </w:r>
          </w:p>
        </w:tc>
        <w:tc>
          <w:tcPr>
            <w:tcW w:w="1701" w:type="dxa"/>
          </w:tcPr>
          <w:p w14:paraId="038B4C65" w14:textId="77777777" w:rsidR="001F5692" w:rsidRPr="00C37538" w:rsidRDefault="001F5692" w:rsidP="00C1572C">
            <w:pPr>
              <w:pStyle w:val="03-01Tabellentext"/>
            </w:pPr>
            <w:r w:rsidRPr="00C37538">
              <w:t>EP: </w:t>
            </w:r>
            <w:r>
              <w:t>……………</w:t>
            </w:r>
          </w:p>
        </w:tc>
        <w:tc>
          <w:tcPr>
            <w:tcW w:w="1701" w:type="dxa"/>
          </w:tcPr>
          <w:p w14:paraId="11FE64AF" w14:textId="77777777" w:rsidR="001F5692" w:rsidRPr="00C37538" w:rsidRDefault="001F5692" w:rsidP="00C1572C">
            <w:pPr>
              <w:pStyle w:val="03-01Tabellentext"/>
            </w:pPr>
            <w:r w:rsidRPr="00C37538">
              <w:t>GP: </w:t>
            </w:r>
            <w:r>
              <w:t>……………</w:t>
            </w:r>
          </w:p>
        </w:tc>
      </w:tr>
    </w:tbl>
    <w:p w14:paraId="4C787B51" w14:textId="77777777" w:rsidR="001F5692" w:rsidRDefault="001F5692" w:rsidP="00A74C9A">
      <w:r>
        <w:br w:type="page"/>
      </w:r>
    </w:p>
    <w:p w14:paraId="451FA9F1" w14:textId="77777777" w:rsidR="0029680B" w:rsidRPr="00A74C9A" w:rsidRDefault="0029680B" w:rsidP="00A74C9A">
      <w:pPr>
        <w:pStyle w:val="00-01Position"/>
      </w:pPr>
      <w:r w:rsidRPr="00A74C9A">
        <w:lastRenderedPageBreak/>
        <w:t>[Position: …………..]</w:t>
      </w:r>
    </w:p>
    <w:p w14:paraId="6AC76262" w14:textId="77777777" w:rsidR="0029680B" w:rsidRPr="00BB79C1" w:rsidRDefault="0029680B" w:rsidP="00A74C9A">
      <w:pPr>
        <w:pStyle w:val="00-02Option"/>
      </w:pPr>
      <w:r w:rsidRPr="00BB79C1">
        <w:t xml:space="preserve">Option </w:t>
      </w:r>
      <w:r>
        <w:t>Codemünzprüfer für profilierte Münzen 25</w:t>
      </w:r>
      <w:r w:rsidR="001F5692">
        <w:t> </w:t>
      </w:r>
      <w:r>
        <w:t>mm</w:t>
      </w:r>
    </w:p>
    <w:p w14:paraId="7E162FA7" w14:textId="77777777" w:rsidR="0029680B" w:rsidRDefault="0029680B" w:rsidP="00A74C9A">
      <w:pPr>
        <w:pStyle w:val="01-01Haupttext"/>
      </w:pPr>
      <w:r>
        <w:t>Mechanischer Codemünzprüfer mit Schließkontakt zur Generierung von Öffnungssignalen für Schranken, Tore, Türen, etc.</w:t>
      </w:r>
    </w:p>
    <w:p w14:paraId="342F02CB" w14:textId="77777777" w:rsidR="0029680B" w:rsidRDefault="0029680B" w:rsidP="00A74C9A"/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1701"/>
        <w:gridCol w:w="1701"/>
        <w:gridCol w:w="1701"/>
      </w:tblGrid>
      <w:tr w:rsidR="001F5692" w:rsidRPr="00C37538" w14:paraId="6491E064" w14:textId="77777777" w:rsidTr="00E37700">
        <w:tc>
          <w:tcPr>
            <w:tcW w:w="1134" w:type="dxa"/>
          </w:tcPr>
          <w:p w14:paraId="0A8AF998" w14:textId="77777777" w:rsidR="001F5692" w:rsidRPr="00C37538" w:rsidRDefault="001F5692" w:rsidP="00C1572C">
            <w:pPr>
              <w:pStyle w:val="03-01Tabellentext"/>
            </w:pPr>
            <w:r w:rsidRPr="00C37538">
              <w:t>Hersteller:</w:t>
            </w:r>
          </w:p>
        </w:tc>
        <w:tc>
          <w:tcPr>
            <w:tcW w:w="6804" w:type="dxa"/>
            <w:gridSpan w:val="4"/>
          </w:tcPr>
          <w:p w14:paraId="1095F983" w14:textId="77777777" w:rsidR="001F5692" w:rsidRPr="00C37538" w:rsidRDefault="001F5692" w:rsidP="00C1572C">
            <w:pPr>
              <w:pStyle w:val="03-01Tabellentext"/>
              <w:rPr>
                <w:szCs w:val="20"/>
                <w:lang w:val="en-US"/>
              </w:rPr>
            </w:pPr>
            <w:r>
              <w:rPr>
                <w:lang w:val="en-US"/>
              </w:rPr>
              <w:t>MAGNETIC AUTOCONTROL GMBH</w:t>
            </w:r>
          </w:p>
        </w:tc>
      </w:tr>
      <w:tr w:rsidR="001F5692" w:rsidRPr="001F5692" w14:paraId="61BBD25B" w14:textId="77777777" w:rsidTr="00E37700">
        <w:tc>
          <w:tcPr>
            <w:tcW w:w="1134" w:type="dxa"/>
          </w:tcPr>
          <w:p w14:paraId="4B5A594F" w14:textId="77777777" w:rsidR="001F5692" w:rsidRPr="00C37538" w:rsidRDefault="001F5692" w:rsidP="00C1572C">
            <w:pPr>
              <w:pStyle w:val="03-01Tabellentext"/>
            </w:pPr>
            <w:r w:rsidRPr="00C37538">
              <w:t>Typ:</w:t>
            </w:r>
          </w:p>
        </w:tc>
        <w:tc>
          <w:tcPr>
            <w:tcW w:w="6804" w:type="dxa"/>
            <w:gridSpan w:val="4"/>
          </w:tcPr>
          <w:p w14:paraId="642104A3" w14:textId="77777777" w:rsidR="001F5692" w:rsidRPr="001F5692" w:rsidRDefault="001F5692" w:rsidP="00C1572C">
            <w:pPr>
              <w:pStyle w:val="03-01Tabellentext"/>
            </w:pPr>
            <w:r>
              <w:rPr>
                <w:szCs w:val="20"/>
              </w:rPr>
              <w:t xml:space="preserve">CMP01-25 + passender Einbausatz + ggf. Zwischenboden ZB03 (bei </w:t>
            </w:r>
            <w:r w:rsidR="00DE05B5">
              <w:rPr>
                <w:szCs w:val="20"/>
              </w:rPr>
              <w:t>TERMINAL</w:t>
            </w:r>
            <w:r>
              <w:rPr>
                <w:szCs w:val="20"/>
              </w:rPr>
              <w:t>-MXL / MXXL)</w:t>
            </w:r>
          </w:p>
        </w:tc>
      </w:tr>
      <w:tr w:rsidR="001F5692" w:rsidRPr="00C37538" w14:paraId="09E5868B" w14:textId="77777777" w:rsidTr="00E37700">
        <w:trPr>
          <w:trHeight w:val="61"/>
        </w:trPr>
        <w:tc>
          <w:tcPr>
            <w:tcW w:w="1134" w:type="dxa"/>
          </w:tcPr>
          <w:p w14:paraId="7D81D189" w14:textId="77777777" w:rsidR="001F5692" w:rsidRPr="00C37538" w:rsidRDefault="001F5692" w:rsidP="00C1572C">
            <w:pPr>
              <w:pStyle w:val="03-01Tabellentext"/>
            </w:pPr>
            <w:r w:rsidRPr="00C37538">
              <w:t>Menge:</w:t>
            </w:r>
          </w:p>
        </w:tc>
        <w:tc>
          <w:tcPr>
            <w:tcW w:w="1701" w:type="dxa"/>
          </w:tcPr>
          <w:p w14:paraId="785064DC" w14:textId="77777777" w:rsidR="001F5692" w:rsidRPr="00C37538" w:rsidRDefault="001F5692" w:rsidP="00C1572C">
            <w:pPr>
              <w:pStyle w:val="03-01Tabellentext"/>
            </w:pPr>
            <w:r w:rsidRPr="00C37538">
              <w:t>…………….</w:t>
            </w:r>
          </w:p>
        </w:tc>
        <w:tc>
          <w:tcPr>
            <w:tcW w:w="1701" w:type="dxa"/>
          </w:tcPr>
          <w:p w14:paraId="3F3A41EF" w14:textId="77777777" w:rsidR="001F5692" w:rsidRPr="00C37538" w:rsidRDefault="001F5692" w:rsidP="00C1572C">
            <w:pPr>
              <w:pStyle w:val="03-01Tabellentext"/>
            </w:pPr>
            <w:r>
              <w:t>Stück</w:t>
            </w:r>
          </w:p>
        </w:tc>
        <w:tc>
          <w:tcPr>
            <w:tcW w:w="1701" w:type="dxa"/>
          </w:tcPr>
          <w:p w14:paraId="39004AF6" w14:textId="77777777" w:rsidR="001F5692" w:rsidRPr="00C37538" w:rsidRDefault="001F5692" w:rsidP="00C1572C">
            <w:pPr>
              <w:pStyle w:val="03-01Tabellentext"/>
            </w:pPr>
            <w:r w:rsidRPr="00C37538">
              <w:t>EP: </w:t>
            </w:r>
            <w:r>
              <w:t>……………</w:t>
            </w:r>
          </w:p>
        </w:tc>
        <w:tc>
          <w:tcPr>
            <w:tcW w:w="1701" w:type="dxa"/>
          </w:tcPr>
          <w:p w14:paraId="5B4890BD" w14:textId="77777777" w:rsidR="001F5692" w:rsidRPr="00C37538" w:rsidRDefault="001F5692" w:rsidP="00C1572C">
            <w:pPr>
              <w:pStyle w:val="03-01Tabellentext"/>
            </w:pPr>
            <w:r w:rsidRPr="00C37538">
              <w:t>GP: </w:t>
            </w:r>
            <w:r>
              <w:t>……………</w:t>
            </w:r>
          </w:p>
        </w:tc>
      </w:tr>
    </w:tbl>
    <w:p w14:paraId="45673AD8" w14:textId="77777777" w:rsidR="001F5692" w:rsidRDefault="001F5692" w:rsidP="00A74C9A"/>
    <w:p w14:paraId="24493ABA" w14:textId="77777777" w:rsidR="004A15FD" w:rsidRDefault="004A15FD" w:rsidP="00A74C9A">
      <w:pPr>
        <w:rPr>
          <w:b/>
        </w:rPr>
      </w:pPr>
    </w:p>
    <w:p w14:paraId="285EA546" w14:textId="77777777" w:rsidR="002C68F7" w:rsidRPr="00A74C9A" w:rsidRDefault="002C68F7" w:rsidP="00A74C9A">
      <w:pPr>
        <w:pStyle w:val="00-01Position"/>
      </w:pPr>
      <w:r w:rsidRPr="00A74C9A">
        <w:t>[Position: …………..]</w:t>
      </w:r>
    </w:p>
    <w:p w14:paraId="51F72EA4" w14:textId="77777777" w:rsidR="002C68F7" w:rsidRDefault="002C68F7" w:rsidP="00A74C9A">
      <w:pPr>
        <w:pStyle w:val="00-02Option"/>
      </w:pPr>
      <w:r w:rsidRPr="00BB79C1">
        <w:t xml:space="preserve">Option </w:t>
      </w:r>
      <w:r>
        <w:t>Codemünzen 25mm, profiliert</w:t>
      </w:r>
    </w:p>
    <w:p w14:paraId="12C53CF9" w14:textId="77777777" w:rsidR="004A15FD" w:rsidRPr="00BB79C1" w:rsidRDefault="002C68F7" w:rsidP="00A74C9A">
      <w:pPr>
        <w:pStyle w:val="01-01Haupttext"/>
      </w:pPr>
      <w:r>
        <w:t>Codemünzen passend zu CMP01-25</w:t>
      </w:r>
      <w:r w:rsidR="004A15FD">
        <w:t>, VPE</w:t>
      </w:r>
      <w:r w:rsidR="001F5692">
        <w:t> </w:t>
      </w:r>
      <w:r w:rsidR="004A15FD">
        <w:t>=</w:t>
      </w:r>
      <w:r w:rsidR="001F5692">
        <w:t> </w:t>
      </w:r>
      <w:r w:rsidR="004A15FD">
        <w:t>50</w:t>
      </w:r>
      <w:r w:rsidR="001F5692">
        <w:t> </w:t>
      </w:r>
      <w:r w:rsidR="004A15FD">
        <w:t>Stück</w:t>
      </w:r>
      <w:r w:rsidR="00A21F58">
        <w:t>.</w:t>
      </w:r>
    </w:p>
    <w:p w14:paraId="33C0C572" w14:textId="77777777" w:rsidR="002C68F7" w:rsidRDefault="002C68F7" w:rsidP="00A74C9A"/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1701"/>
        <w:gridCol w:w="1701"/>
        <w:gridCol w:w="1701"/>
      </w:tblGrid>
      <w:tr w:rsidR="001F5692" w:rsidRPr="00C37538" w14:paraId="43A526E2" w14:textId="77777777" w:rsidTr="00E37700">
        <w:tc>
          <w:tcPr>
            <w:tcW w:w="1134" w:type="dxa"/>
          </w:tcPr>
          <w:p w14:paraId="0563679B" w14:textId="77777777" w:rsidR="001F5692" w:rsidRPr="00C37538" w:rsidRDefault="001F5692" w:rsidP="00C1572C">
            <w:pPr>
              <w:pStyle w:val="03-01Tabellentext"/>
            </w:pPr>
            <w:r w:rsidRPr="00C37538">
              <w:t>Hersteller:</w:t>
            </w:r>
          </w:p>
        </w:tc>
        <w:tc>
          <w:tcPr>
            <w:tcW w:w="6804" w:type="dxa"/>
            <w:gridSpan w:val="4"/>
          </w:tcPr>
          <w:p w14:paraId="518A59D5" w14:textId="77777777" w:rsidR="001F5692" w:rsidRPr="00C37538" w:rsidRDefault="001F5692" w:rsidP="00C1572C">
            <w:pPr>
              <w:pStyle w:val="03-01Tabellentext"/>
              <w:rPr>
                <w:szCs w:val="20"/>
                <w:lang w:val="en-US"/>
              </w:rPr>
            </w:pPr>
            <w:r>
              <w:rPr>
                <w:lang w:val="en-US"/>
              </w:rPr>
              <w:t>MAGNETIC AUTOCONTROL GMBH</w:t>
            </w:r>
          </w:p>
        </w:tc>
      </w:tr>
      <w:tr w:rsidR="001F5692" w:rsidRPr="001F5692" w14:paraId="0E6B70F7" w14:textId="77777777" w:rsidTr="00E37700">
        <w:tc>
          <w:tcPr>
            <w:tcW w:w="1134" w:type="dxa"/>
          </w:tcPr>
          <w:p w14:paraId="31D17229" w14:textId="77777777" w:rsidR="001F5692" w:rsidRPr="00C37538" w:rsidRDefault="001F5692" w:rsidP="00C1572C">
            <w:pPr>
              <w:pStyle w:val="03-01Tabellentext"/>
            </w:pPr>
            <w:r w:rsidRPr="00C37538">
              <w:t>Typ:</w:t>
            </w:r>
          </w:p>
        </w:tc>
        <w:tc>
          <w:tcPr>
            <w:tcW w:w="6804" w:type="dxa"/>
            <w:gridSpan w:val="4"/>
          </w:tcPr>
          <w:p w14:paraId="4B15625D" w14:textId="77777777" w:rsidR="001F5692" w:rsidRPr="001F5692" w:rsidRDefault="001F5692" w:rsidP="00C1572C">
            <w:pPr>
              <w:pStyle w:val="03-01Tabellentext"/>
            </w:pPr>
            <w:r>
              <w:rPr>
                <w:szCs w:val="20"/>
              </w:rPr>
              <w:t>CMZ012550</w:t>
            </w:r>
          </w:p>
        </w:tc>
      </w:tr>
      <w:tr w:rsidR="001F5692" w:rsidRPr="00C37538" w14:paraId="2BD23E50" w14:textId="77777777" w:rsidTr="00E37700">
        <w:trPr>
          <w:trHeight w:val="61"/>
        </w:trPr>
        <w:tc>
          <w:tcPr>
            <w:tcW w:w="1134" w:type="dxa"/>
          </w:tcPr>
          <w:p w14:paraId="4AD96BC7" w14:textId="77777777" w:rsidR="001F5692" w:rsidRPr="00C37538" w:rsidRDefault="001F5692" w:rsidP="00C1572C">
            <w:pPr>
              <w:pStyle w:val="03-01Tabellentext"/>
            </w:pPr>
            <w:r w:rsidRPr="00C37538">
              <w:t>Menge:</w:t>
            </w:r>
          </w:p>
        </w:tc>
        <w:tc>
          <w:tcPr>
            <w:tcW w:w="1701" w:type="dxa"/>
          </w:tcPr>
          <w:p w14:paraId="1208860A" w14:textId="77777777" w:rsidR="001F5692" w:rsidRPr="00C37538" w:rsidRDefault="001F5692" w:rsidP="00C1572C">
            <w:pPr>
              <w:pStyle w:val="03-01Tabellentext"/>
            </w:pPr>
            <w:r w:rsidRPr="00C37538">
              <w:t>…………….</w:t>
            </w:r>
          </w:p>
        </w:tc>
        <w:tc>
          <w:tcPr>
            <w:tcW w:w="1701" w:type="dxa"/>
          </w:tcPr>
          <w:p w14:paraId="6C0AF1D1" w14:textId="77777777" w:rsidR="001F5692" w:rsidRPr="00C37538" w:rsidRDefault="00A21F58" w:rsidP="00C1572C">
            <w:pPr>
              <w:pStyle w:val="03-01Tabellentext"/>
            </w:pPr>
            <w:r>
              <w:t>VPE</w:t>
            </w:r>
          </w:p>
        </w:tc>
        <w:tc>
          <w:tcPr>
            <w:tcW w:w="1701" w:type="dxa"/>
          </w:tcPr>
          <w:p w14:paraId="7AEBC400" w14:textId="77777777" w:rsidR="001F5692" w:rsidRPr="00C37538" w:rsidRDefault="001F5692" w:rsidP="00C1572C">
            <w:pPr>
              <w:pStyle w:val="03-01Tabellentext"/>
            </w:pPr>
            <w:r w:rsidRPr="00C37538">
              <w:t>EP: </w:t>
            </w:r>
            <w:r>
              <w:t>……………</w:t>
            </w:r>
          </w:p>
        </w:tc>
        <w:tc>
          <w:tcPr>
            <w:tcW w:w="1701" w:type="dxa"/>
          </w:tcPr>
          <w:p w14:paraId="41CB358D" w14:textId="77777777" w:rsidR="001F5692" w:rsidRPr="00C37538" w:rsidRDefault="001F5692" w:rsidP="00C1572C">
            <w:pPr>
              <w:pStyle w:val="03-01Tabellentext"/>
            </w:pPr>
            <w:r w:rsidRPr="00C37538">
              <w:t>GP: </w:t>
            </w:r>
            <w:r>
              <w:t>……………</w:t>
            </w:r>
          </w:p>
        </w:tc>
      </w:tr>
    </w:tbl>
    <w:p w14:paraId="3BAD3F9B" w14:textId="77777777" w:rsidR="001F5692" w:rsidRDefault="001F5692" w:rsidP="00A74C9A"/>
    <w:p w14:paraId="006DEE29" w14:textId="77777777" w:rsidR="004A15FD" w:rsidRDefault="004A15FD" w:rsidP="00A74C9A">
      <w:pPr>
        <w:rPr>
          <w:b/>
        </w:rPr>
      </w:pPr>
    </w:p>
    <w:p w14:paraId="14564E00" w14:textId="77777777" w:rsidR="0029680B" w:rsidRPr="00A74C9A" w:rsidRDefault="0029680B" w:rsidP="00A74C9A">
      <w:pPr>
        <w:pStyle w:val="00-01Position"/>
      </w:pPr>
      <w:r w:rsidRPr="00A74C9A">
        <w:t>[Position: …………..]</w:t>
      </w:r>
    </w:p>
    <w:p w14:paraId="4DFB04D5" w14:textId="77777777" w:rsidR="0029680B" w:rsidRPr="00BB79C1" w:rsidRDefault="0029680B" w:rsidP="00A74C9A">
      <w:pPr>
        <w:pStyle w:val="00-02Option"/>
      </w:pPr>
      <w:r w:rsidRPr="00BB79C1">
        <w:t xml:space="preserve">Option </w:t>
      </w:r>
      <w:r>
        <w:t>Codemünzp</w:t>
      </w:r>
      <w:r w:rsidR="001F5692">
        <w:t>rüfer für profilierte Münzen 27 </w:t>
      </w:r>
      <w:r>
        <w:t>mm</w:t>
      </w:r>
    </w:p>
    <w:p w14:paraId="31F53283" w14:textId="77777777" w:rsidR="0029680B" w:rsidRDefault="0029680B" w:rsidP="00A74C9A">
      <w:pPr>
        <w:pStyle w:val="01-01Haupttext"/>
      </w:pPr>
      <w:r>
        <w:t>Mechanischer Codemünzprüfer mit Schließkontakt zur Generierung von Öffnungssignalen für Schranken, Tore, Türen, etc.</w:t>
      </w:r>
    </w:p>
    <w:p w14:paraId="269FA68E" w14:textId="77777777" w:rsidR="0029680B" w:rsidRDefault="0029680B" w:rsidP="00A74C9A"/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1701"/>
        <w:gridCol w:w="1701"/>
        <w:gridCol w:w="1701"/>
      </w:tblGrid>
      <w:tr w:rsidR="001F5692" w:rsidRPr="00C37538" w14:paraId="03AC19CB" w14:textId="77777777" w:rsidTr="00E37700">
        <w:tc>
          <w:tcPr>
            <w:tcW w:w="1134" w:type="dxa"/>
          </w:tcPr>
          <w:p w14:paraId="55C55CB1" w14:textId="77777777" w:rsidR="001F5692" w:rsidRPr="00C37538" w:rsidRDefault="001F5692" w:rsidP="00C1572C">
            <w:pPr>
              <w:pStyle w:val="03-01Tabellentext"/>
            </w:pPr>
            <w:r w:rsidRPr="00C37538">
              <w:t>Hersteller:</w:t>
            </w:r>
          </w:p>
        </w:tc>
        <w:tc>
          <w:tcPr>
            <w:tcW w:w="6804" w:type="dxa"/>
            <w:gridSpan w:val="4"/>
          </w:tcPr>
          <w:p w14:paraId="0F81DA9B" w14:textId="77777777" w:rsidR="001F5692" w:rsidRPr="00C37538" w:rsidRDefault="001F5692" w:rsidP="00C1572C">
            <w:pPr>
              <w:pStyle w:val="03-01Tabellentext"/>
              <w:rPr>
                <w:szCs w:val="20"/>
                <w:lang w:val="en-US"/>
              </w:rPr>
            </w:pPr>
            <w:r>
              <w:rPr>
                <w:lang w:val="en-US"/>
              </w:rPr>
              <w:t>MAGNETIC AUTOCONTROL GMBH</w:t>
            </w:r>
          </w:p>
        </w:tc>
      </w:tr>
      <w:tr w:rsidR="001F5692" w:rsidRPr="001F5692" w14:paraId="7830D260" w14:textId="77777777" w:rsidTr="00E37700">
        <w:tc>
          <w:tcPr>
            <w:tcW w:w="1134" w:type="dxa"/>
          </w:tcPr>
          <w:p w14:paraId="7C663E09" w14:textId="77777777" w:rsidR="001F5692" w:rsidRPr="00C37538" w:rsidRDefault="001F5692" w:rsidP="00C1572C">
            <w:pPr>
              <w:pStyle w:val="03-01Tabellentext"/>
            </w:pPr>
            <w:r w:rsidRPr="00C37538">
              <w:t>Typ:</w:t>
            </w:r>
          </w:p>
        </w:tc>
        <w:tc>
          <w:tcPr>
            <w:tcW w:w="6804" w:type="dxa"/>
            <w:gridSpan w:val="4"/>
          </w:tcPr>
          <w:p w14:paraId="7966CF6F" w14:textId="77777777" w:rsidR="001F5692" w:rsidRPr="001F5692" w:rsidRDefault="001F5692" w:rsidP="00C1572C">
            <w:pPr>
              <w:pStyle w:val="03-01Tabellentext"/>
            </w:pPr>
            <w:r>
              <w:rPr>
                <w:szCs w:val="20"/>
              </w:rPr>
              <w:t xml:space="preserve">CMP01-27 + passender Einbausatz + ggf. Zwischenboden ZB03 (bei </w:t>
            </w:r>
            <w:r w:rsidR="00DE05B5">
              <w:rPr>
                <w:szCs w:val="20"/>
              </w:rPr>
              <w:t>TERMINAL</w:t>
            </w:r>
            <w:r>
              <w:rPr>
                <w:szCs w:val="20"/>
              </w:rPr>
              <w:t>-MXL / MXXL)</w:t>
            </w:r>
          </w:p>
        </w:tc>
      </w:tr>
      <w:tr w:rsidR="001F5692" w:rsidRPr="00C37538" w14:paraId="36D82638" w14:textId="77777777" w:rsidTr="00E37700">
        <w:trPr>
          <w:trHeight w:val="61"/>
        </w:trPr>
        <w:tc>
          <w:tcPr>
            <w:tcW w:w="1134" w:type="dxa"/>
          </w:tcPr>
          <w:p w14:paraId="0403B33A" w14:textId="77777777" w:rsidR="001F5692" w:rsidRPr="00C37538" w:rsidRDefault="001F5692" w:rsidP="00C1572C">
            <w:pPr>
              <w:pStyle w:val="03-01Tabellentext"/>
            </w:pPr>
            <w:r w:rsidRPr="00C37538">
              <w:t>Menge:</w:t>
            </w:r>
          </w:p>
        </w:tc>
        <w:tc>
          <w:tcPr>
            <w:tcW w:w="1701" w:type="dxa"/>
          </w:tcPr>
          <w:p w14:paraId="1CFF5F69" w14:textId="77777777" w:rsidR="001F5692" w:rsidRPr="00C37538" w:rsidRDefault="001F5692" w:rsidP="00C1572C">
            <w:pPr>
              <w:pStyle w:val="03-01Tabellentext"/>
            </w:pPr>
            <w:r w:rsidRPr="00C37538">
              <w:t>…………….</w:t>
            </w:r>
          </w:p>
        </w:tc>
        <w:tc>
          <w:tcPr>
            <w:tcW w:w="1701" w:type="dxa"/>
          </w:tcPr>
          <w:p w14:paraId="0BFC007C" w14:textId="77777777" w:rsidR="001F5692" w:rsidRPr="00C37538" w:rsidRDefault="001F5692" w:rsidP="00C1572C">
            <w:pPr>
              <w:pStyle w:val="03-01Tabellentext"/>
            </w:pPr>
            <w:r>
              <w:t>Stück</w:t>
            </w:r>
          </w:p>
        </w:tc>
        <w:tc>
          <w:tcPr>
            <w:tcW w:w="1701" w:type="dxa"/>
          </w:tcPr>
          <w:p w14:paraId="5DAB5782" w14:textId="77777777" w:rsidR="001F5692" w:rsidRPr="00C37538" w:rsidRDefault="001F5692" w:rsidP="00C1572C">
            <w:pPr>
              <w:pStyle w:val="03-01Tabellentext"/>
            </w:pPr>
            <w:r w:rsidRPr="00C37538">
              <w:t>EP: </w:t>
            </w:r>
            <w:r>
              <w:t>……………</w:t>
            </w:r>
          </w:p>
        </w:tc>
        <w:tc>
          <w:tcPr>
            <w:tcW w:w="1701" w:type="dxa"/>
          </w:tcPr>
          <w:p w14:paraId="1148F47D" w14:textId="77777777" w:rsidR="001F5692" w:rsidRPr="00C37538" w:rsidRDefault="001F5692" w:rsidP="00C1572C">
            <w:pPr>
              <w:pStyle w:val="03-01Tabellentext"/>
            </w:pPr>
            <w:r w:rsidRPr="00C37538">
              <w:t>GP: </w:t>
            </w:r>
            <w:r>
              <w:t>……………</w:t>
            </w:r>
          </w:p>
        </w:tc>
      </w:tr>
    </w:tbl>
    <w:p w14:paraId="1D3EFEC6" w14:textId="77777777" w:rsidR="001F5692" w:rsidRDefault="001F5692" w:rsidP="00A74C9A"/>
    <w:p w14:paraId="14C0AFE6" w14:textId="77777777" w:rsidR="004A15FD" w:rsidRDefault="004A15FD" w:rsidP="00A74C9A">
      <w:pPr>
        <w:rPr>
          <w:b/>
        </w:rPr>
      </w:pPr>
    </w:p>
    <w:p w14:paraId="3F28C659" w14:textId="77777777" w:rsidR="004A15FD" w:rsidRPr="00A74C9A" w:rsidRDefault="004A15FD" w:rsidP="00A74C9A">
      <w:pPr>
        <w:pStyle w:val="00-01Position"/>
      </w:pPr>
      <w:r w:rsidRPr="00A74C9A">
        <w:t>[Position: …………..]</w:t>
      </w:r>
    </w:p>
    <w:p w14:paraId="1A4E1C3A" w14:textId="77777777" w:rsidR="004A15FD" w:rsidRDefault="004A15FD" w:rsidP="00A74C9A">
      <w:pPr>
        <w:pStyle w:val="00-02Option"/>
      </w:pPr>
      <w:r w:rsidRPr="00BB79C1">
        <w:t xml:space="preserve">Option </w:t>
      </w:r>
      <w:r>
        <w:t>Codemünzen 27</w:t>
      </w:r>
      <w:r w:rsidR="001F5692">
        <w:t> </w:t>
      </w:r>
      <w:r>
        <w:t>mm, profiliert</w:t>
      </w:r>
      <w:r w:rsidR="00A534A2">
        <w:t xml:space="preserve">  </w:t>
      </w:r>
      <w:r w:rsidR="00A534A2">
        <w:rPr>
          <w:szCs w:val="20"/>
        </w:rPr>
        <w:t>CMZ012750</w:t>
      </w:r>
    </w:p>
    <w:p w14:paraId="419D9305" w14:textId="77777777" w:rsidR="004A15FD" w:rsidRPr="00BB79C1" w:rsidRDefault="004A15FD" w:rsidP="00A74C9A">
      <w:pPr>
        <w:pStyle w:val="01-01Haupttext"/>
      </w:pPr>
      <w:r>
        <w:t xml:space="preserve">Codemünzen passend zu CMP01-27, </w:t>
      </w:r>
      <w:r w:rsidR="001F5692">
        <w:t>VPE = </w:t>
      </w:r>
      <w:r>
        <w:t>50</w:t>
      </w:r>
      <w:r w:rsidR="001F5692">
        <w:t> </w:t>
      </w:r>
      <w:r>
        <w:t>Stück</w:t>
      </w:r>
      <w:r w:rsidR="00A21F58">
        <w:t>.</w:t>
      </w:r>
    </w:p>
    <w:p w14:paraId="551DF843" w14:textId="77777777" w:rsidR="004A15FD" w:rsidRDefault="004A15FD" w:rsidP="00A74C9A"/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1701"/>
        <w:gridCol w:w="1701"/>
        <w:gridCol w:w="1701"/>
      </w:tblGrid>
      <w:tr w:rsidR="001F5692" w:rsidRPr="00C37538" w14:paraId="695B683F" w14:textId="77777777" w:rsidTr="00E37700">
        <w:tc>
          <w:tcPr>
            <w:tcW w:w="1134" w:type="dxa"/>
          </w:tcPr>
          <w:p w14:paraId="79CA0D2F" w14:textId="77777777" w:rsidR="001F5692" w:rsidRPr="00C37538" w:rsidRDefault="001F5692" w:rsidP="00C1572C">
            <w:pPr>
              <w:pStyle w:val="03-01Tabellentext"/>
            </w:pPr>
            <w:r w:rsidRPr="00C37538">
              <w:t>Hersteller:</w:t>
            </w:r>
          </w:p>
        </w:tc>
        <w:tc>
          <w:tcPr>
            <w:tcW w:w="6804" w:type="dxa"/>
            <w:gridSpan w:val="4"/>
          </w:tcPr>
          <w:p w14:paraId="5768C506" w14:textId="77777777" w:rsidR="001F5692" w:rsidRPr="00C37538" w:rsidRDefault="001F5692" w:rsidP="00C1572C">
            <w:pPr>
              <w:pStyle w:val="03-01Tabellentext"/>
              <w:rPr>
                <w:szCs w:val="20"/>
                <w:lang w:val="en-US"/>
              </w:rPr>
            </w:pPr>
            <w:r>
              <w:rPr>
                <w:lang w:val="en-US"/>
              </w:rPr>
              <w:t>MAGNETIC AUTOCONTROL GMBH</w:t>
            </w:r>
          </w:p>
        </w:tc>
      </w:tr>
      <w:tr w:rsidR="001F5692" w:rsidRPr="001F5692" w14:paraId="3DC9D7A1" w14:textId="77777777" w:rsidTr="00E37700">
        <w:tc>
          <w:tcPr>
            <w:tcW w:w="1134" w:type="dxa"/>
          </w:tcPr>
          <w:p w14:paraId="72BB1665" w14:textId="77777777" w:rsidR="001F5692" w:rsidRPr="00C37538" w:rsidRDefault="001F5692" w:rsidP="00C1572C">
            <w:pPr>
              <w:pStyle w:val="03-01Tabellentext"/>
            </w:pPr>
            <w:r w:rsidRPr="00C37538">
              <w:t>Typ:</w:t>
            </w:r>
          </w:p>
        </w:tc>
        <w:tc>
          <w:tcPr>
            <w:tcW w:w="6804" w:type="dxa"/>
            <w:gridSpan w:val="4"/>
          </w:tcPr>
          <w:p w14:paraId="0E5714E9" w14:textId="77777777" w:rsidR="001F5692" w:rsidRPr="001F5692" w:rsidRDefault="001F5692" w:rsidP="00C1572C">
            <w:pPr>
              <w:pStyle w:val="03-01Tabellentext"/>
            </w:pPr>
            <w:r>
              <w:rPr>
                <w:szCs w:val="20"/>
              </w:rPr>
              <w:t>CMZ012750</w:t>
            </w:r>
          </w:p>
        </w:tc>
      </w:tr>
      <w:tr w:rsidR="001F5692" w:rsidRPr="00C37538" w14:paraId="1B0537A7" w14:textId="77777777" w:rsidTr="00E37700">
        <w:trPr>
          <w:trHeight w:val="61"/>
        </w:trPr>
        <w:tc>
          <w:tcPr>
            <w:tcW w:w="1134" w:type="dxa"/>
          </w:tcPr>
          <w:p w14:paraId="0362230B" w14:textId="77777777" w:rsidR="001F5692" w:rsidRPr="00C37538" w:rsidRDefault="001F5692" w:rsidP="00C1572C">
            <w:pPr>
              <w:pStyle w:val="03-01Tabellentext"/>
            </w:pPr>
            <w:r w:rsidRPr="00C37538">
              <w:t>Menge:</w:t>
            </w:r>
          </w:p>
        </w:tc>
        <w:tc>
          <w:tcPr>
            <w:tcW w:w="1701" w:type="dxa"/>
          </w:tcPr>
          <w:p w14:paraId="66E71185" w14:textId="77777777" w:rsidR="001F5692" w:rsidRPr="00C37538" w:rsidRDefault="001F5692" w:rsidP="00C1572C">
            <w:pPr>
              <w:pStyle w:val="03-01Tabellentext"/>
            </w:pPr>
            <w:r w:rsidRPr="00C37538">
              <w:t>…………….</w:t>
            </w:r>
          </w:p>
        </w:tc>
        <w:tc>
          <w:tcPr>
            <w:tcW w:w="1701" w:type="dxa"/>
          </w:tcPr>
          <w:p w14:paraId="499801D1" w14:textId="77777777" w:rsidR="001F5692" w:rsidRPr="00C37538" w:rsidRDefault="001F5692" w:rsidP="00C1572C">
            <w:pPr>
              <w:pStyle w:val="03-01Tabellentext"/>
            </w:pPr>
            <w:r>
              <w:t>VPE</w:t>
            </w:r>
          </w:p>
        </w:tc>
        <w:tc>
          <w:tcPr>
            <w:tcW w:w="1701" w:type="dxa"/>
          </w:tcPr>
          <w:p w14:paraId="678A9B58" w14:textId="77777777" w:rsidR="001F5692" w:rsidRPr="00C37538" w:rsidRDefault="001F5692" w:rsidP="00C1572C">
            <w:pPr>
              <w:pStyle w:val="03-01Tabellentext"/>
            </w:pPr>
            <w:r w:rsidRPr="00C37538">
              <w:t>EP: </w:t>
            </w:r>
            <w:r>
              <w:t>……………</w:t>
            </w:r>
          </w:p>
        </w:tc>
        <w:tc>
          <w:tcPr>
            <w:tcW w:w="1701" w:type="dxa"/>
          </w:tcPr>
          <w:p w14:paraId="4B7678CD" w14:textId="77777777" w:rsidR="001F5692" w:rsidRPr="00C37538" w:rsidRDefault="001F5692" w:rsidP="00C1572C">
            <w:pPr>
              <w:pStyle w:val="03-01Tabellentext"/>
            </w:pPr>
            <w:r w:rsidRPr="00C37538">
              <w:t>GP: </w:t>
            </w:r>
            <w:r>
              <w:t>……………</w:t>
            </w:r>
          </w:p>
        </w:tc>
      </w:tr>
    </w:tbl>
    <w:p w14:paraId="3234B9B7" w14:textId="77777777" w:rsidR="001F5692" w:rsidRDefault="001F5692" w:rsidP="00A74C9A"/>
    <w:p w14:paraId="2BC5763A" w14:textId="77777777" w:rsidR="004A15FD" w:rsidRDefault="004A15FD" w:rsidP="00A74C9A">
      <w:pPr>
        <w:rPr>
          <w:b/>
        </w:rPr>
      </w:pPr>
    </w:p>
    <w:p w14:paraId="51555341" w14:textId="77777777" w:rsidR="0029680B" w:rsidRPr="00A74C9A" w:rsidRDefault="0029680B" w:rsidP="00A74C9A">
      <w:pPr>
        <w:pStyle w:val="00-01Position"/>
      </w:pPr>
      <w:r w:rsidRPr="00A74C9A">
        <w:t>[Position: …………..]</w:t>
      </w:r>
    </w:p>
    <w:p w14:paraId="5167C9B1" w14:textId="77777777" w:rsidR="001F5692" w:rsidRDefault="0029680B" w:rsidP="00A74C9A">
      <w:pPr>
        <w:pStyle w:val="00-02Option"/>
      </w:pPr>
      <w:r w:rsidRPr="00BB79C1">
        <w:t xml:space="preserve">Option </w:t>
      </w:r>
      <w:r>
        <w:t>Codemü</w:t>
      </w:r>
      <w:r w:rsidR="001F5692">
        <w:t>nzprüfer für gelochte Münzen 28 </w:t>
      </w:r>
      <w:r>
        <w:t>mm</w:t>
      </w:r>
    </w:p>
    <w:p w14:paraId="15B1666B" w14:textId="77777777" w:rsidR="0029680B" w:rsidRDefault="0029680B" w:rsidP="00A74C9A">
      <w:pPr>
        <w:pStyle w:val="01-01Haupttext"/>
      </w:pPr>
      <w:r>
        <w:t>Mechanischer Codemünzprüfer mit Schließkontakt zur Generierung von Öffnungssignalen für Schranken, Tore, Türen, etc.</w:t>
      </w:r>
    </w:p>
    <w:p w14:paraId="51B2C58D" w14:textId="77777777" w:rsidR="0029680B" w:rsidRDefault="0029680B" w:rsidP="00A74C9A"/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1701"/>
        <w:gridCol w:w="1701"/>
        <w:gridCol w:w="1701"/>
      </w:tblGrid>
      <w:tr w:rsidR="001F5692" w:rsidRPr="00C37538" w14:paraId="3D07AA5D" w14:textId="77777777" w:rsidTr="00E37700">
        <w:tc>
          <w:tcPr>
            <w:tcW w:w="1134" w:type="dxa"/>
          </w:tcPr>
          <w:p w14:paraId="52519248" w14:textId="77777777" w:rsidR="001F5692" w:rsidRPr="00C37538" w:rsidRDefault="001F5692" w:rsidP="00C1572C">
            <w:pPr>
              <w:pStyle w:val="03-01Tabellentext"/>
            </w:pPr>
            <w:r w:rsidRPr="00C37538">
              <w:t>Hersteller:</w:t>
            </w:r>
          </w:p>
        </w:tc>
        <w:tc>
          <w:tcPr>
            <w:tcW w:w="6804" w:type="dxa"/>
            <w:gridSpan w:val="4"/>
          </w:tcPr>
          <w:p w14:paraId="1E65A8C1" w14:textId="77777777" w:rsidR="001F5692" w:rsidRPr="00C37538" w:rsidRDefault="001F5692" w:rsidP="00C1572C">
            <w:pPr>
              <w:pStyle w:val="03-01Tabellentext"/>
              <w:rPr>
                <w:szCs w:val="20"/>
                <w:lang w:val="en-US"/>
              </w:rPr>
            </w:pPr>
            <w:r>
              <w:rPr>
                <w:lang w:val="en-US"/>
              </w:rPr>
              <w:t>MAGNETIC AUTOCONTROL GMBH</w:t>
            </w:r>
          </w:p>
        </w:tc>
      </w:tr>
      <w:tr w:rsidR="001F5692" w:rsidRPr="001F5692" w14:paraId="31BE110E" w14:textId="77777777" w:rsidTr="00E37700">
        <w:tc>
          <w:tcPr>
            <w:tcW w:w="1134" w:type="dxa"/>
          </w:tcPr>
          <w:p w14:paraId="6A1F78BD" w14:textId="77777777" w:rsidR="001F5692" w:rsidRPr="00C37538" w:rsidRDefault="001F5692" w:rsidP="00C1572C">
            <w:pPr>
              <w:pStyle w:val="03-01Tabellentext"/>
            </w:pPr>
            <w:r w:rsidRPr="00C37538">
              <w:t>Typ:</w:t>
            </w:r>
          </w:p>
        </w:tc>
        <w:tc>
          <w:tcPr>
            <w:tcW w:w="6804" w:type="dxa"/>
            <w:gridSpan w:val="4"/>
          </w:tcPr>
          <w:p w14:paraId="5467EB63" w14:textId="77777777" w:rsidR="001F5692" w:rsidRPr="001F5692" w:rsidRDefault="001F5692" w:rsidP="00C1572C">
            <w:pPr>
              <w:pStyle w:val="03-01Tabellentext"/>
            </w:pPr>
            <w:r>
              <w:rPr>
                <w:szCs w:val="20"/>
              </w:rPr>
              <w:t xml:space="preserve">CMP01-28 + passender Einbausatz + ggf. Zwischenboden ZB03 (bei </w:t>
            </w:r>
            <w:r w:rsidR="00DE05B5">
              <w:rPr>
                <w:szCs w:val="20"/>
              </w:rPr>
              <w:t>TERMINAL</w:t>
            </w:r>
            <w:r>
              <w:rPr>
                <w:szCs w:val="20"/>
              </w:rPr>
              <w:t>-MXL / MXXL)</w:t>
            </w:r>
          </w:p>
        </w:tc>
      </w:tr>
      <w:tr w:rsidR="001F5692" w:rsidRPr="00C37538" w14:paraId="38DE5EFF" w14:textId="77777777" w:rsidTr="00E37700">
        <w:trPr>
          <w:trHeight w:val="61"/>
        </w:trPr>
        <w:tc>
          <w:tcPr>
            <w:tcW w:w="1134" w:type="dxa"/>
          </w:tcPr>
          <w:p w14:paraId="63A102A0" w14:textId="77777777" w:rsidR="001F5692" w:rsidRPr="00C37538" w:rsidRDefault="001F5692" w:rsidP="00C1572C">
            <w:pPr>
              <w:pStyle w:val="03-01Tabellentext"/>
            </w:pPr>
            <w:r w:rsidRPr="00C37538">
              <w:t>Menge:</w:t>
            </w:r>
          </w:p>
        </w:tc>
        <w:tc>
          <w:tcPr>
            <w:tcW w:w="1701" w:type="dxa"/>
          </w:tcPr>
          <w:p w14:paraId="32EEAB56" w14:textId="77777777" w:rsidR="001F5692" w:rsidRPr="00C37538" w:rsidRDefault="001F5692" w:rsidP="00C1572C">
            <w:pPr>
              <w:pStyle w:val="03-01Tabellentext"/>
            </w:pPr>
            <w:r w:rsidRPr="00C37538">
              <w:t>…………….</w:t>
            </w:r>
          </w:p>
        </w:tc>
        <w:tc>
          <w:tcPr>
            <w:tcW w:w="1701" w:type="dxa"/>
          </w:tcPr>
          <w:p w14:paraId="092FDBB6" w14:textId="77777777" w:rsidR="001F5692" w:rsidRPr="00C37538" w:rsidRDefault="001F5692" w:rsidP="00C1572C">
            <w:pPr>
              <w:pStyle w:val="03-01Tabellentext"/>
            </w:pPr>
            <w:r>
              <w:t>Stück</w:t>
            </w:r>
          </w:p>
        </w:tc>
        <w:tc>
          <w:tcPr>
            <w:tcW w:w="1701" w:type="dxa"/>
          </w:tcPr>
          <w:p w14:paraId="0C0C83F3" w14:textId="77777777" w:rsidR="001F5692" w:rsidRPr="00C37538" w:rsidRDefault="001F5692" w:rsidP="00C1572C">
            <w:pPr>
              <w:pStyle w:val="03-01Tabellentext"/>
            </w:pPr>
            <w:r w:rsidRPr="00C37538">
              <w:t>EP: </w:t>
            </w:r>
            <w:r>
              <w:t>……………</w:t>
            </w:r>
          </w:p>
        </w:tc>
        <w:tc>
          <w:tcPr>
            <w:tcW w:w="1701" w:type="dxa"/>
          </w:tcPr>
          <w:p w14:paraId="572EC8E8" w14:textId="77777777" w:rsidR="001F5692" w:rsidRPr="00C37538" w:rsidRDefault="001F5692" w:rsidP="00C1572C">
            <w:pPr>
              <w:pStyle w:val="03-01Tabellentext"/>
            </w:pPr>
            <w:r w:rsidRPr="00C37538">
              <w:t>GP: </w:t>
            </w:r>
            <w:r>
              <w:t>……………</w:t>
            </w:r>
          </w:p>
        </w:tc>
      </w:tr>
    </w:tbl>
    <w:p w14:paraId="45EF39FF" w14:textId="77777777" w:rsidR="004A15FD" w:rsidRDefault="004A15FD" w:rsidP="00A74C9A">
      <w:pPr>
        <w:rPr>
          <w:rFonts w:cs="Arial"/>
          <w:color w:val="000000"/>
        </w:rPr>
      </w:pPr>
      <w:r>
        <w:br w:type="page"/>
      </w:r>
    </w:p>
    <w:p w14:paraId="0590D1EB" w14:textId="77777777" w:rsidR="004A15FD" w:rsidRPr="00A74C9A" w:rsidRDefault="004A15FD" w:rsidP="00A74C9A">
      <w:pPr>
        <w:pStyle w:val="00-01Position"/>
      </w:pPr>
      <w:r w:rsidRPr="00A74C9A">
        <w:lastRenderedPageBreak/>
        <w:t>[Position: …………..]</w:t>
      </w:r>
    </w:p>
    <w:p w14:paraId="1FD1D587" w14:textId="77777777" w:rsidR="004A15FD" w:rsidRDefault="004A15FD" w:rsidP="00A74C9A">
      <w:pPr>
        <w:pStyle w:val="00-02Option"/>
      </w:pPr>
      <w:r w:rsidRPr="00BB79C1">
        <w:t xml:space="preserve">Option </w:t>
      </w:r>
      <w:r>
        <w:t>Code</w:t>
      </w:r>
      <w:r w:rsidR="00A534A2">
        <w:t>m</w:t>
      </w:r>
      <w:r>
        <w:t>ünzen 28</w:t>
      </w:r>
      <w:r w:rsidR="001F5692">
        <w:t> </w:t>
      </w:r>
      <w:r>
        <w:t>mm, gelocht</w:t>
      </w:r>
      <w:r w:rsidR="00A534A2">
        <w:t xml:space="preserve"> </w:t>
      </w:r>
      <w:r w:rsidR="00A534A2">
        <w:rPr>
          <w:szCs w:val="20"/>
        </w:rPr>
        <w:t>CMZ012850</w:t>
      </w:r>
    </w:p>
    <w:p w14:paraId="4FF95583" w14:textId="77777777" w:rsidR="004A15FD" w:rsidRPr="00BB79C1" w:rsidRDefault="004A15FD" w:rsidP="00A74C9A">
      <w:pPr>
        <w:pStyle w:val="01-01Haupttext"/>
      </w:pPr>
      <w:r>
        <w:t>Code</w:t>
      </w:r>
      <w:r w:rsidR="00A534A2">
        <w:t>-M</w:t>
      </w:r>
      <w:r>
        <w:t>ünzen passend zu CMP01-28, VPE</w:t>
      </w:r>
      <w:r w:rsidR="001F5692">
        <w:t> </w:t>
      </w:r>
      <w:r>
        <w:t>=</w:t>
      </w:r>
      <w:r w:rsidR="001F5692">
        <w:t> 50 </w:t>
      </w:r>
      <w:r>
        <w:t>Stück</w:t>
      </w:r>
      <w:r w:rsidR="00A21F58">
        <w:t>.</w:t>
      </w:r>
    </w:p>
    <w:p w14:paraId="2B5268A5" w14:textId="77777777" w:rsidR="004A15FD" w:rsidRDefault="004A15FD" w:rsidP="00A74C9A"/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1701"/>
        <w:gridCol w:w="1701"/>
        <w:gridCol w:w="1701"/>
      </w:tblGrid>
      <w:tr w:rsidR="001F5692" w:rsidRPr="00C37538" w14:paraId="77400ACC" w14:textId="77777777" w:rsidTr="00E37700">
        <w:tc>
          <w:tcPr>
            <w:tcW w:w="1134" w:type="dxa"/>
          </w:tcPr>
          <w:p w14:paraId="1385448E" w14:textId="77777777" w:rsidR="001F5692" w:rsidRPr="00C37538" w:rsidRDefault="001F5692" w:rsidP="00C1572C">
            <w:pPr>
              <w:pStyle w:val="03-01Tabellentext"/>
            </w:pPr>
            <w:r w:rsidRPr="00C37538">
              <w:t>Hersteller:</w:t>
            </w:r>
          </w:p>
        </w:tc>
        <w:tc>
          <w:tcPr>
            <w:tcW w:w="6804" w:type="dxa"/>
            <w:gridSpan w:val="4"/>
          </w:tcPr>
          <w:p w14:paraId="7AA3C16A" w14:textId="77777777" w:rsidR="001F5692" w:rsidRPr="00C37538" w:rsidRDefault="001F5692" w:rsidP="00C1572C">
            <w:pPr>
              <w:pStyle w:val="03-01Tabellentext"/>
              <w:rPr>
                <w:szCs w:val="20"/>
                <w:lang w:val="en-US"/>
              </w:rPr>
            </w:pPr>
            <w:r>
              <w:rPr>
                <w:lang w:val="en-US"/>
              </w:rPr>
              <w:t>MAGNETIC AUTOCONTROL GMBH</w:t>
            </w:r>
          </w:p>
        </w:tc>
      </w:tr>
      <w:tr w:rsidR="001F5692" w:rsidRPr="001F5692" w14:paraId="4B9D1200" w14:textId="77777777" w:rsidTr="00E37700">
        <w:tc>
          <w:tcPr>
            <w:tcW w:w="1134" w:type="dxa"/>
          </w:tcPr>
          <w:p w14:paraId="6EEB27B9" w14:textId="77777777" w:rsidR="001F5692" w:rsidRPr="00C37538" w:rsidRDefault="001F5692" w:rsidP="00C1572C">
            <w:pPr>
              <w:pStyle w:val="03-01Tabellentext"/>
            </w:pPr>
            <w:r w:rsidRPr="00C37538">
              <w:t>Typ:</w:t>
            </w:r>
          </w:p>
        </w:tc>
        <w:tc>
          <w:tcPr>
            <w:tcW w:w="6804" w:type="dxa"/>
            <w:gridSpan w:val="4"/>
          </w:tcPr>
          <w:p w14:paraId="4E5FC889" w14:textId="77777777" w:rsidR="001F5692" w:rsidRPr="001F5692" w:rsidRDefault="001F5692" w:rsidP="00C1572C">
            <w:pPr>
              <w:pStyle w:val="03-01Tabellentext"/>
            </w:pPr>
            <w:r>
              <w:rPr>
                <w:szCs w:val="20"/>
              </w:rPr>
              <w:t>CMZ012850</w:t>
            </w:r>
          </w:p>
        </w:tc>
      </w:tr>
      <w:tr w:rsidR="001F5692" w:rsidRPr="00C37538" w14:paraId="4D17C9C7" w14:textId="77777777" w:rsidTr="00E37700">
        <w:trPr>
          <w:trHeight w:val="61"/>
        </w:trPr>
        <w:tc>
          <w:tcPr>
            <w:tcW w:w="1134" w:type="dxa"/>
          </w:tcPr>
          <w:p w14:paraId="63C868DB" w14:textId="77777777" w:rsidR="001F5692" w:rsidRPr="00C37538" w:rsidRDefault="001F5692" w:rsidP="00C1572C">
            <w:pPr>
              <w:pStyle w:val="03-01Tabellentext"/>
            </w:pPr>
            <w:r w:rsidRPr="00C37538">
              <w:t>Menge:</w:t>
            </w:r>
          </w:p>
        </w:tc>
        <w:tc>
          <w:tcPr>
            <w:tcW w:w="1701" w:type="dxa"/>
          </w:tcPr>
          <w:p w14:paraId="1A6B981D" w14:textId="77777777" w:rsidR="001F5692" w:rsidRPr="00C37538" w:rsidRDefault="001F5692" w:rsidP="00C1572C">
            <w:pPr>
              <w:pStyle w:val="03-01Tabellentext"/>
            </w:pPr>
            <w:r w:rsidRPr="00C37538">
              <w:t>…………….</w:t>
            </w:r>
          </w:p>
        </w:tc>
        <w:tc>
          <w:tcPr>
            <w:tcW w:w="1701" w:type="dxa"/>
          </w:tcPr>
          <w:p w14:paraId="2CB7625C" w14:textId="77777777" w:rsidR="001F5692" w:rsidRPr="00C37538" w:rsidRDefault="001F5692" w:rsidP="00C1572C">
            <w:pPr>
              <w:pStyle w:val="03-01Tabellentext"/>
            </w:pPr>
            <w:r>
              <w:rPr>
                <w:szCs w:val="20"/>
              </w:rPr>
              <w:t>VPE</w:t>
            </w:r>
          </w:p>
        </w:tc>
        <w:tc>
          <w:tcPr>
            <w:tcW w:w="1701" w:type="dxa"/>
          </w:tcPr>
          <w:p w14:paraId="12452463" w14:textId="77777777" w:rsidR="001F5692" w:rsidRPr="00C37538" w:rsidRDefault="001F5692" w:rsidP="00C1572C">
            <w:pPr>
              <w:pStyle w:val="03-01Tabellentext"/>
            </w:pPr>
            <w:r w:rsidRPr="00C37538">
              <w:t>EP: </w:t>
            </w:r>
            <w:r>
              <w:t>……………</w:t>
            </w:r>
          </w:p>
        </w:tc>
        <w:tc>
          <w:tcPr>
            <w:tcW w:w="1701" w:type="dxa"/>
          </w:tcPr>
          <w:p w14:paraId="0191AFF4" w14:textId="77777777" w:rsidR="001F5692" w:rsidRPr="00C37538" w:rsidRDefault="001F5692" w:rsidP="00C1572C">
            <w:pPr>
              <w:pStyle w:val="03-01Tabellentext"/>
            </w:pPr>
            <w:r w:rsidRPr="00C37538">
              <w:t>GP: </w:t>
            </w:r>
            <w:r>
              <w:t>……………</w:t>
            </w:r>
          </w:p>
        </w:tc>
      </w:tr>
    </w:tbl>
    <w:p w14:paraId="24A4C298" w14:textId="77777777" w:rsidR="001F5692" w:rsidRDefault="001F5692" w:rsidP="00A74C9A"/>
    <w:p w14:paraId="5FCA045A" w14:textId="77777777" w:rsidR="001F5692" w:rsidRDefault="001F5692" w:rsidP="00A74C9A"/>
    <w:p w14:paraId="6415E74E" w14:textId="77777777" w:rsidR="002E30DB" w:rsidRPr="00A74C9A" w:rsidRDefault="002E30DB" w:rsidP="00A74C9A">
      <w:pPr>
        <w:pStyle w:val="00-01Position"/>
      </w:pPr>
      <w:r w:rsidRPr="00A74C9A">
        <w:t>[Position: …………..]</w:t>
      </w:r>
    </w:p>
    <w:p w14:paraId="375789C8" w14:textId="77777777" w:rsidR="002E30DB" w:rsidRDefault="002E30DB" w:rsidP="00A74C9A">
      <w:pPr>
        <w:pStyle w:val="00-02Option"/>
      </w:pPr>
      <w:r w:rsidRPr="00BB79C1">
        <w:t xml:space="preserve">Option </w:t>
      </w:r>
      <w:r w:rsidR="006F7768">
        <w:t>berührungslose Zutrittskontrolleinheit</w:t>
      </w:r>
      <w:r w:rsidR="00A534A2">
        <w:t xml:space="preserve"> ZKE01</w:t>
      </w:r>
    </w:p>
    <w:p w14:paraId="344D8D75" w14:textId="77777777" w:rsidR="007F7627" w:rsidRDefault="006F7768" w:rsidP="00A74C9A">
      <w:pPr>
        <w:pStyle w:val="01-01Haupttext"/>
      </w:pPr>
      <w:r>
        <w:t>RFID-Leser für berührungslose Code-Karten oder Code-Chips</w:t>
      </w:r>
      <w:r w:rsidR="001F5692">
        <w:t>.</w:t>
      </w:r>
    </w:p>
    <w:p w14:paraId="1E388624" w14:textId="77777777" w:rsidR="006F7768" w:rsidRDefault="006F7768" w:rsidP="00A74C9A"/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1701"/>
        <w:gridCol w:w="1701"/>
        <w:gridCol w:w="1701"/>
      </w:tblGrid>
      <w:tr w:rsidR="001F5692" w:rsidRPr="00C37538" w14:paraId="2AD05B16" w14:textId="77777777" w:rsidTr="00E37700">
        <w:tc>
          <w:tcPr>
            <w:tcW w:w="1134" w:type="dxa"/>
          </w:tcPr>
          <w:p w14:paraId="797ED53D" w14:textId="77777777" w:rsidR="001F5692" w:rsidRPr="00C37538" w:rsidRDefault="001F5692" w:rsidP="00C1572C">
            <w:pPr>
              <w:pStyle w:val="03-01Tabellentext"/>
            </w:pPr>
            <w:r w:rsidRPr="00C37538">
              <w:t>Hersteller:</w:t>
            </w:r>
          </w:p>
        </w:tc>
        <w:tc>
          <w:tcPr>
            <w:tcW w:w="6804" w:type="dxa"/>
            <w:gridSpan w:val="4"/>
          </w:tcPr>
          <w:p w14:paraId="11C76DEA" w14:textId="77777777" w:rsidR="001F5692" w:rsidRPr="00C37538" w:rsidRDefault="001F5692" w:rsidP="00C1572C">
            <w:pPr>
              <w:pStyle w:val="03-01Tabellentext"/>
              <w:rPr>
                <w:szCs w:val="20"/>
                <w:lang w:val="en-US"/>
              </w:rPr>
            </w:pPr>
            <w:r>
              <w:rPr>
                <w:lang w:val="en-US"/>
              </w:rPr>
              <w:t>MAGNETIC AUTOCONTROL GMBH</w:t>
            </w:r>
          </w:p>
        </w:tc>
      </w:tr>
      <w:tr w:rsidR="001F5692" w:rsidRPr="001F5692" w14:paraId="68F1E888" w14:textId="77777777" w:rsidTr="00E37700">
        <w:tc>
          <w:tcPr>
            <w:tcW w:w="1134" w:type="dxa"/>
          </w:tcPr>
          <w:p w14:paraId="164333DC" w14:textId="77777777" w:rsidR="001F5692" w:rsidRPr="00C37538" w:rsidRDefault="001F5692" w:rsidP="00C1572C">
            <w:pPr>
              <w:pStyle w:val="03-01Tabellentext"/>
            </w:pPr>
            <w:r w:rsidRPr="00C37538">
              <w:t>Typ:</w:t>
            </w:r>
          </w:p>
        </w:tc>
        <w:tc>
          <w:tcPr>
            <w:tcW w:w="6804" w:type="dxa"/>
            <w:gridSpan w:val="4"/>
          </w:tcPr>
          <w:p w14:paraId="2B2942BC" w14:textId="77777777" w:rsidR="001F5692" w:rsidRPr="001F5692" w:rsidRDefault="001F5692" w:rsidP="00C1572C">
            <w:pPr>
              <w:pStyle w:val="03-01Tabellentext"/>
            </w:pPr>
            <w:r>
              <w:rPr>
                <w:szCs w:val="20"/>
              </w:rPr>
              <w:t>ZKE01</w:t>
            </w:r>
          </w:p>
        </w:tc>
      </w:tr>
      <w:tr w:rsidR="001F5692" w:rsidRPr="00C37538" w14:paraId="7D7E74E6" w14:textId="77777777" w:rsidTr="00E37700">
        <w:trPr>
          <w:trHeight w:val="61"/>
        </w:trPr>
        <w:tc>
          <w:tcPr>
            <w:tcW w:w="1134" w:type="dxa"/>
          </w:tcPr>
          <w:p w14:paraId="23729920" w14:textId="77777777" w:rsidR="001F5692" w:rsidRPr="00C37538" w:rsidRDefault="001F5692" w:rsidP="00C1572C">
            <w:pPr>
              <w:pStyle w:val="03-01Tabellentext"/>
            </w:pPr>
            <w:r w:rsidRPr="00C37538">
              <w:t>Menge:</w:t>
            </w:r>
          </w:p>
        </w:tc>
        <w:tc>
          <w:tcPr>
            <w:tcW w:w="1701" w:type="dxa"/>
          </w:tcPr>
          <w:p w14:paraId="7E6933CB" w14:textId="77777777" w:rsidR="001F5692" w:rsidRPr="00C37538" w:rsidRDefault="001F5692" w:rsidP="00C1572C">
            <w:pPr>
              <w:pStyle w:val="03-01Tabellentext"/>
            </w:pPr>
            <w:r w:rsidRPr="00C37538">
              <w:t>…………….</w:t>
            </w:r>
          </w:p>
        </w:tc>
        <w:tc>
          <w:tcPr>
            <w:tcW w:w="1701" w:type="dxa"/>
          </w:tcPr>
          <w:p w14:paraId="24F4E46A" w14:textId="77777777" w:rsidR="001F5692" w:rsidRPr="00C37538" w:rsidRDefault="001F5692" w:rsidP="00C1572C">
            <w:pPr>
              <w:pStyle w:val="03-01Tabellentext"/>
            </w:pPr>
            <w:r>
              <w:t>Stück</w:t>
            </w:r>
          </w:p>
        </w:tc>
        <w:tc>
          <w:tcPr>
            <w:tcW w:w="1701" w:type="dxa"/>
          </w:tcPr>
          <w:p w14:paraId="61EB7F1D" w14:textId="77777777" w:rsidR="001F5692" w:rsidRPr="00C37538" w:rsidRDefault="001F5692" w:rsidP="00C1572C">
            <w:pPr>
              <w:pStyle w:val="03-01Tabellentext"/>
            </w:pPr>
            <w:r w:rsidRPr="00C37538">
              <w:t>EP: </w:t>
            </w:r>
            <w:r>
              <w:t>……………</w:t>
            </w:r>
          </w:p>
        </w:tc>
        <w:tc>
          <w:tcPr>
            <w:tcW w:w="1701" w:type="dxa"/>
          </w:tcPr>
          <w:p w14:paraId="227855C0" w14:textId="77777777" w:rsidR="001F5692" w:rsidRPr="00C37538" w:rsidRDefault="001F5692" w:rsidP="00C1572C">
            <w:pPr>
              <w:pStyle w:val="03-01Tabellentext"/>
            </w:pPr>
            <w:r w:rsidRPr="00C37538">
              <w:t>GP: </w:t>
            </w:r>
            <w:r>
              <w:t>……………</w:t>
            </w:r>
          </w:p>
        </w:tc>
      </w:tr>
    </w:tbl>
    <w:p w14:paraId="775786B3" w14:textId="77777777" w:rsidR="001F5692" w:rsidRDefault="001F5692" w:rsidP="00A74C9A"/>
    <w:p w14:paraId="73D777A3" w14:textId="77777777" w:rsidR="007705A8" w:rsidRDefault="007705A8" w:rsidP="00A74C9A">
      <w:pPr>
        <w:rPr>
          <w:b/>
        </w:rPr>
      </w:pPr>
    </w:p>
    <w:p w14:paraId="2C1596BC" w14:textId="77777777" w:rsidR="004B10E7" w:rsidRPr="00A74C9A" w:rsidRDefault="004B10E7" w:rsidP="00A74C9A">
      <w:pPr>
        <w:pStyle w:val="00-01Position"/>
      </w:pPr>
      <w:r w:rsidRPr="00A74C9A">
        <w:t>[Position: …………..]</w:t>
      </w:r>
    </w:p>
    <w:p w14:paraId="53448123" w14:textId="77777777" w:rsidR="004B10E7" w:rsidRDefault="004B10E7" w:rsidP="00A74C9A">
      <w:pPr>
        <w:pStyle w:val="00-02Option"/>
      </w:pPr>
      <w:r w:rsidRPr="00BB79C1">
        <w:t xml:space="preserve">Option </w:t>
      </w:r>
      <w:r>
        <w:t>Code</w:t>
      </w:r>
      <w:r w:rsidR="00A534A2">
        <w:t>k</w:t>
      </w:r>
      <w:r>
        <w:t>arten</w:t>
      </w:r>
      <w:r w:rsidR="00A534A2">
        <w:t xml:space="preserve"> </w:t>
      </w:r>
      <w:r w:rsidR="00A534A2">
        <w:rPr>
          <w:szCs w:val="20"/>
        </w:rPr>
        <w:t>ZKK0110</w:t>
      </w:r>
    </w:p>
    <w:p w14:paraId="061B0990" w14:textId="77777777" w:rsidR="004B10E7" w:rsidRDefault="00A534A2" w:rsidP="00A74C9A">
      <w:pPr>
        <w:pStyle w:val="01-01Haupttext"/>
      </w:pPr>
      <w:r>
        <w:t>Codek</w:t>
      </w:r>
      <w:r w:rsidR="004B10E7">
        <w:t>arten im ISO-Format, VPE</w:t>
      </w:r>
      <w:r w:rsidR="001F5692">
        <w:t> </w:t>
      </w:r>
      <w:r w:rsidR="004B10E7">
        <w:t>=</w:t>
      </w:r>
      <w:r w:rsidR="001F5692">
        <w:t> </w:t>
      </w:r>
      <w:r w:rsidR="004B10E7">
        <w:t>10</w:t>
      </w:r>
      <w:r w:rsidR="001F5692">
        <w:t> </w:t>
      </w:r>
      <w:r w:rsidR="004B10E7">
        <w:t>Stück</w:t>
      </w:r>
      <w:r w:rsidR="00A21F58">
        <w:t>.</w:t>
      </w:r>
    </w:p>
    <w:p w14:paraId="564A97BA" w14:textId="77777777" w:rsidR="004B10E7" w:rsidRDefault="004B10E7" w:rsidP="00A74C9A"/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1701"/>
        <w:gridCol w:w="1701"/>
        <w:gridCol w:w="1701"/>
      </w:tblGrid>
      <w:tr w:rsidR="001F5692" w:rsidRPr="00C37538" w14:paraId="27A38927" w14:textId="77777777" w:rsidTr="00E37700">
        <w:tc>
          <w:tcPr>
            <w:tcW w:w="1134" w:type="dxa"/>
          </w:tcPr>
          <w:p w14:paraId="06ABA02D" w14:textId="77777777" w:rsidR="001F5692" w:rsidRPr="00C37538" w:rsidRDefault="001F5692" w:rsidP="00C1572C">
            <w:pPr>
              <w:pStyle w:val="03-01Tabellentext"/>
            </w:pPr>
            <w:r w:rsidRPr="00C37538">
              <w:t>Hersteller:</w:t>
            </w:r>
          </w:p>
        </w:tc>
        <w:tc>
          <w:tcPr>
            <w:tcW w:w="6804" w:type="dxa"/>
            <w:gridSpan w:val="4"/>
          </w:tcPr>
          <w:p w14:paraId="012C9D84" w14:textId="77777777" w:rsidR="001F5692" w:rsidRPr="00C37538" w:rsidRDefault="001F5692" w:rsidP="00C1572C">
            <w:pPr>
              <w:pStyle w:val="03-01Tabellentext"/>
              <w:rPr>
                <w:szCs w:val="20"/>
                <w:lang w:val="en-US"/>
              </w:rPr>
            </w:pPr>
            <w:r>
              <w:rPr>
                <w:lang w:val="en-US"/>
              </w:rPr>
              <w:t>MAGNETIC AUTOCONTROL GMBH</w:t>
            </w:r>
          </w:p>
        </w:tc>
      </w:tr>
      <w:tr w:rsidR="001F5692" w:rsidRPr="001F5692" w14:paraId="7BFFBAA1" w14:textId="77777777" w:rsidTr="00E37700">
        <w:tc>
          <w:tcPr>
            <w:tcW w:w="1134" w:type="dxa"/>
          </w:tcPr>
          <w:p w14:paraId="47D1597C" w14:textId="77777777" w:rsidR="001F5692" w:rsidRPr="00C37538" w:rsidRDefault="001F5692" w:rsidP="00C1572C">
            <w:pPr>
              <w:pStyle w:val="03-01Tabellentext"/>
            </w:pPr>
            <w:r w:rsidRPr="00C37538">
              <w:t>Typ:</w:t>
            </w:r>
          </w:p>
        </w:tc>
        <w:tc>
          <w:tcPr>
            <w:tcW w:w="6804" w:type="dxa"/>
            <w:gridSpan w:val="4"/>
          </w:tcPr>
          <w:p w14:paraId="4562D7DB" w14:textId="77777777" w:rsidR="001F5692" w:rsidRPr="001F5692" w:rsidRDefault="001F5692" w:rsidP="00C1572C">
            <w:pPr>
              <w:pStyle w:val="03-01Tabellentext"/>
            </w:pPr>
            <w:r>
              <w:rPr>
                <w:szCs w:val="20"/>
              </w:rPr>
              <w:t>ZKK0110</w:t>
            </w:r>
          </w:p>
        </w:tc>
      </w:tr>
      <w:tr w:rsidR="001F5692" w:rsidRPr="00C37538" w14:paraId="7EE54752" w14:textId="77777777" w:rsidTr="00E37700">
        <w:trPr>
          <w:trHeight w:val="61"/>
        </w:trPr>
        <w:tc>
          <w:tcPr>
            <w:tcW w:w="1134" w:type="dxa"/>
          </w:tcPr>
          <w:p w14:paraId="1CA7BD08" w14:textId="77777777" w:rsidR="001F5692" w:rsidRPr="00C37538" w:rsidRDefault="001F5692" w:rsidP="00C1572C">
            <w:pPr>
              <w:pStyle w:val="03-01Tabellentext"/>
            </w:pPr>
            <w:r w:rsidRPr="00C37538">
              <w:t>Menge:</w:t>
            </w:r>
          </w:p>
        </w:tc>
        <w:tc>
          <w:tcPr>
            <w:tcW w:w="1701" w:type="dxa"/>
          </w:tcPr>
          <w:p w14:paraId="6A0BB033" w14:textId="77777777" w:rsidR="001F5692" w:rsidRPr="00C37538" w:rsidRDefault="001F5692" w:rsidP="00C1572C">
            <w:pPr>
              <w:pStyle w:val="03-01Tabellentext"/>
            </w:pPr>
            <w:r w:rsidRPr="00C37538">
              <w:t>…………….</w:t>
            </w:r>
          </w:p>
        </w:tc>
        <w:tc>
          <w:tcPr>
            <w:tcW w:w="1701" w:type="dxa"/>
          </w:tcPr>
          <w:p w14:paraId="5D737BA1" w14:textId="77777777" w:rsidR="001F5692" w:rsidRPr="00C37538" w:rsidRDefault="001F5692" w:rsidP="00C1572C">
            <w:pPr>
              <w:pStyle w:val="03-01Tabellentext"/>
            </w:pPr>
            <w:r>
              <w:t>VPE</w:t>
            </w:r>
          </w:p>
        </w:tc>
        <w:tc>
          <w:tcPr>
            <w:tcW w:w="1701" w:type="dxa"/>
          </w:tcPr>
          <w:p w14:paraId="325AA6EE" w14:textId="77777777" w:rsidR="001F5692" w:rsidRPr="00C37538" w:rsidRDefault="001F5692" w:rsidP="00C1572C">
            <w:pPr>
              <w:pStyle w:val="03-01Tabellentext"/>
            </w:pPr>
            <w:r w:rsidRPr="00C37538">
              <w:t>EP: </w:t>
            </w:r>
            <w:r>
              <w:t>……………</w:t>
            </w:r>
          </w:p>
        </w:tc>
        <w:tc>
          <w:tcPr>
            <w:tcW w:w="1701" w:type="dxa"/>
          </w:tcPr>
          <w:p w14:paraId="5AC2D153" w14:textId="77777777" w:rsidR="001F5692" w:rsidRPr="00C37538" w:rsidRDefault="001F5692" w:rsidP="00C1572C">
            <w:pPr>
              <w:pStyle w:val="03-01Tabellentext"/>
            </w:pPr>
            <w:r w:rsidRPr="00C37538">
              <w:t>GP: </w:t>
            </w:r>
            <w:r>
              <w:t>……………</w:t>
            </w:r>
          </w:p>
        </w:tc>
      </w:tr>
    </w:tbl>
    <w:p w14:paraId="3CEE23C1" w14:textId="77777777" w:rsidR="001F5692" w:rsidRDefault="001F5692" w:rsidP="00A74C9A"/>
    <w:p w14:paraId="16DE6C79" w14:textId="77777777" w:rsidR="004B10E7" w:rsidRDefault="004B10E7" w:rsidP="00A74C9A">
      <w:pPr>
        <w:rPr>
          <w:b/>
        </w:rPr>
      </w:pPr>
    </w:p>
    <w:p w14:paraId="6DF40AC3" w14:textId="77777777" w:rsidR="004B10E7" w:rsidRPr="00A74C9A" w:rsidRDefault="004B10E7" w:rsidP="00A74C9A">
      <w:pPr>
        <w:pStyle w:val="00-01Position"/>
      </w:pPr>
      <w:r w:rsidRPr="00A74C9A">
        <w:t>[Position: …………..]</w:t>
      </w:r>
    </w:p>
    <w:p w14:paraId="464DCC82" w14:textId="77777777" w:rsidR="004B10E7" w:rsidRDefault="004B10E7" w:rsidP="00A74C9A">
      <w:pPr>
        <w:pStyle w:val="00-02Option"/>
      </w:pPr>
      <w:r w:rsidRPr="00BB79C1">
        <w:t xml:space="preserve">Option </w:t>
      </w:r>
      <w:r>
        <w:t>Code</w:t>
      </w:r>
      <w:r w:rsidR="00A534A2">
        <w:t>c</w:t>
      </w:r>
      <w:r>
        <w:t>hips</w:t>
      </w:r>
      <w:r w:rsidR="00A534A2">
        <w:t xml:space="preserve"> </w:t>
      </w:r>
      <w:r w:rsidR="00A534A2">
        <w:rPr>
          <w:szCs w:val="20"/>
        </w:rPr>
        <w:t>ZKA0110</w:t>
      </w:r>
    </w:p>
    <w:p w14:paraId="31AB5FD5" w14:textId="77777777" w:rsidR="004B10E7" w:rsidRDefault="004B10E7" w:rsidP="00A74C9A">
      <w:pPr>
        <w:pStyle w:val="01-01Haupttext"/>
      </w:pPr>
      <w:r>
        <w:t>Code-Chips berührungslos als Schlüsselanhänger, VPE</w:t>
      </w:r>
      <w:r w:rsidR="001F5692">
        <w:t> </w:t>
      </w:r>
      <w:r>
        <w:t>=</w:t>
      </w:r>
      <w:r w:rsidR="001F5692">
        <w:t> </w:t>
      </w:r>
      <w:r>
        <w:t>10</w:t>
      </w:r>
      <w:r w:rsidR="001F5692">
        <w:t> </w:t>
      </w:r>
      <w:r>
        <w:t>Stück</w:t>
      </w:r>
      <w:r w:rsidR="00A21F58">
        <w:t>.</w:t>
      </w:r>
    </w:p>
    <w:p w14:paraId="16884898" w14:textId="77777777" w:rsidR="004B10E7" w:rsidRDefault="004B10E7" w:rsidP="00A74C9A"/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1701"/>
        <w:gridCol w:w="1701"/>
        <w:gridCol w:w="1701"/>
      </w:tblGrid>
      <w:tr w:rsidR="001F5692" w:rsidRPr="00C37538" w14:paraId="75E7F5B4" w14:textId="77777777" w:rsidTr="00E37700">
        <w:tc>
          <w:tcPr>
            <w:tcW w:w="1134" w:type="dxa"/>
          </w:tcPr>
          <w:p w14:paraId="0555BD5F" w14:textId="77777777" w:rsidR="001F5692" w:rsidRPr="00C37538" w:rsidRDefault="001F5692" w:rsidP="00C1572C">
            <w:pPr>
              <w:pStyle w:val="03-01Tabellentext"/>
            </w:pPr>
            <w:r w:rsidRPr="00C37538">
              <w:t>Hersteller:</w:t>
            </w:r>
          </w:p>
        </w:tc>
        <w:tc>
          <w:tcPr>
            <w:tcW w:w="6804" w:type="dxa"/>
            <w:gridSpan w:val="4"/>
          </w:tcPr>
          <w:p w14:paraId="454EAA4C" w14:textId="77777777" w:rsidR="001F5692" w:rsidRPr="00C37538" w:rsidRDefault="001F5692" w:rsidP="00C1572C">
            <w:pPr>
              <w:pStyle w:val="03-01Tabellentext"/>
              <w:rPr>
                <w:szCs w:val="20"/>
                <w:lang w:val="en-US"/>
              </w:rPr>
            </w:pPr>
            <w:r>
              <w:rPr>
                <w:lang w:val="en-US"/>
              </w:rPr>
              <w:t>MAGNETIC AUTOCONTROL GMBH</w:t>
            </w:r>
          </w:p>
        </w:tc>
      </w:tr>
      <w:tr w:rsidR="001F5692" w:rsidRPr="001F5692" w14:paraId="264F567D" w14:textId="77777777" w:rsidTr="00E37700">
        <w:tc>
          <w:tcPr>
            <w:tcW w:w="1134" w:type="dxa"/>
          </w:tcPr>
          <w:p w14:paraId="5ECA0143" w14:textId="77777777" w:rsidR="001F5692" w:rsidRPr="00C37538" w:rsidRDefault="001F5692" w:rsidP="00C1572C">
            <w:pPr>
              <w:pStyle w:val="03-01Tabellentext"/>
            </w:pPr>
            <w:r w:rsidRPr="00C37538">
              <w:t>Typ:</w:t>
            </w:r>
          </w:p>
        </w:tc>
        <w:tc>
          <w:tcPr>
            <w:tcW w:w="6804" w:type="dxa"/>
            <w:gridSpan w:val="4"/>
          </w:tcPr>
          <w:p w14:paraId="069F3F62" w14:textId="77777777" w:rsidR="001F5692" w:rsidRPr="001F5692" w:rsidRDefault="001F5692" w:rsidP="00C1572C">
            <w:pPr>
              <w:pStyle w:val="03-01Tabellentext"/>
            </w:pPr>
            <w:r>
              <w:rPr>
                <w:szCs w:val="20"/>
              </w:rPr>
              <w:t>ZKA0110</w:t>
            </w:r>
          </w:p>
        </w:tc>
      </w:tr>
      <w:tr w:rsidR="001F5692" w:rsidRPr="00C37538" w14:paraId="63EBEBEA" w14:textId="77777777" w:rsidTr="00E37700">
        <w:trPr>
          <w:trHeight w:val="61"/>
        </w:trPr>
        <w:tc>
          <w:tcPr>
            <w:tcW w:w="1134" w:type="dxa"/>
          </w:tcPr>
          <w:p w14:paraId="4CB5C29D" w14:textId="77777777" w:rsidR="001F5692" w:rsidRPr="00C37538" w:rsidRDefault="001F5692" w:rsidP="00C1572C">
            <w:pPr>
              <w:pStyle w:val="03-01Tabellentext"/>
            </w:pPr>
            <w:r w:rsidRPr="00C37538">
              <w:t>Menge:</w:t>
            </w:r>
          </w:p>
        </w:tc>
        <w:tc>
          <w:tcPr>
            <w:tcW w:w="1701" w:type="dxa"/>
          </w:tcPr>
          <w:p w14:paraId="73F7ECA1" w14:textId="77777777" w:rsidR="001F5692" w:rsidRPr="00C37538" w:rsidRDefault="001F5692" w:rsidP="00C1572C">
            <w:pPr>
              <w:pStyle w:val="03-01Tabellentext"/>
            </w:pPr>
            <w:r w:rsidRPr="00C37538">
              <w:t>…………….</w:t>
            </w:r>
          </w:p>
        </w:tc>
        <w:tc>
          <w:tcPr>
            <w:tcW w:w="1701" w:type="dxa"/>
          </w:tcPr>
          <w:p w14:paraId="093DD666" w14:textId="77777777" w:rsidR="001F5692" w:rsidRPr="00C37538" w:rsidRDefault="001F5692" w:rsidP="00C1572C">
            <w:pPr>
              <w:pStyle w:val="03-01Tabellentext"/>
            </w:pPr>
            <w:r>
              <w:rPr>
                <w:szCs w:val="20"/>
              </w:rPr>
              <w:t>VPE</w:t>
            </w:r>
          </w:p>
        </w:tc>
        <w:tc>
          <w:tcPr>
            <w:tcW w:w="1701" w:type="dxa"/>
          </w:tcPr>
          <w:p w14:paraId="2456CEEA" w14:textId="77777777" w:rsidR="001F5692" w:rsidRPr="00C37538" w:rsidRDefault="001F5692" w:rsidP="00C1572C">
            <w:pPr>
              <w:pStyle w:val="03-01Tabellentext"/>
            </w:pPr>
            <w:r w:rsidRPr="00C37538">
              <w:t>EP: </w:t>
            </w:r>
            <w:r>
              <w:t>……………</w:t>
            </w:r>
          </w:p>
        </w:tc>
        <w:tc>
          <w:tcPr>
            <w:tcW w:w="1701" w:type="dxa"/>
          </w:tcPr>
          <w:p w14:paraId="314CA1E7" w14:textId="77777777" w:rsidR="001F5692" w:rsidRPr="00C37538" w:rsidRDefault="001F5692" w:rsidP="00C1572C">
            <w:pPr>
              <w:pStyle w:val="03-01Tabellentext"/>
            </w:pPr>
            <w:r w:rsidRPr="00C37538">
              <w:t>GP: </w:t>
            </w:r>
            <w:r>
              <w:t>……………</w:t>
            </w:r>
          </w:p>
        </w:tc>
      </w:tr>
    </w:tbl>
    <w:p w14:paraId="6CC65768" w14:textId="77777777" w:rsidR="001F5692" w:rsidRDefault="001F5692" w:rsidP="00A74C9A"/>
    <w:p w14:paraId="10142419" w14:textId="77777777" w:rsidR="002F723A" w:rsidRDefault="002F723A" w:rsidP="00A74C9A">
      <w:pPr>
        <w:rPr>
          <w:b/>
        </w:rPr>
      </w:pPr>
    </w:p>
    <w:p w14:paraId="6FB99B89" w14:textId="77777777" w:rsidR="007705A8" w:rsidRPr="00A74C9A" w:rsidRDefault="007705A8" w:rsidP="00A74C9A">
      <w:pPr>
        <w:pStyle w:val="00-01Position"/>
      </w:pPr>
      <w:r w:rsidRPr="00A74C9A">
        <w:t>[Position: …………..]</w:t>
      </w:r>
    </w:p>
    <w:p w14:paraId="3E90C969" w14:textId="77777777" w:rsidR="007705A8" w:rsidRDefault="007705A8" w:rsidP="00A74C9A">
      <w:pPr>
        <w:pStyle w:val="00-02Option"/>
      </w:pPr>
      <w:r w:rsidRPr="00BB79C1">
        <w:t xml:space="preserve">Option </w:t>
      </w:r>
      <w:r>
        <w:t>Code</w:t>
      </w:r>
      <w:r w:rsidR="00A534A2">
        <w:t>t</w:t>
      </w:r>
      <w:r>
        <w:t>astatur</w:t>
      </w:r>
      <w:r w:rsidR="00A534A2">
        <w:t xml:space="preserve"> </w:t>
      </w:r>
      <w:r w:rsidR="00A534A2">
        <w:rPr>
          <w:szCs w:val="20"/>
        </w:rPr>
        <w:t>CT01</w:t>
      </w:r>
    </w:p>
    <w:p w14:paraId="538B97B0" w14:textId="77777777" w:rsidR="007705A8" w:rsidRDefault="007705A8" w:rsidP="00A74C9A">
      <w:pPr>
        <w:pStyle w:val="01-01Haupttext"/>
      </w:pPr>
      <w:r>
        <w:t>Code</w:t>
      </w:r>
      <w:r w:rsidR="00A534A2">
        <w:t>t</w:t>
      </w:r>
      <w:r>
        <w:t>astatur zur Eingabe von bis zu 8-stelligen Codes. Elektrischer Schließkontakt zur Generierung von Öffnungssignalen für Schranken, Tore, Türen, etc.</w:t>
      </w:r>
    </w:p>
    <w:p w14:paraId="2D470CE9" w14:textId="77777777" w:rsidR="007705A8" w:rsidRDefault="007705A8" w:rsidP="00A74C9A"/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1701"/>
        <w:gridCol w:w="1701"/>
        <w:gridCol w:w="1701"/>
      </w:tblGrid>
      <w:tr w:rsidR="00A21F58" w:rsidRPr="00C37538" w14:paraId="5A843632" w14:textId="77777777" w:rsidTr="00E37700">
        <w:tc>
          <w:tcPr>
            <w:tcW w:w="1134" w:type="dxa"/>
          </w:tcPr>
          <w:p w14:paraId="19C7158C" w14:textId="77777777" w:rsidR="00A21F58" w:rsidRPr="00C37538" w:rsidRDefault="00A21F58" w:rsidP="00C1572C">
            <w:pPr>
              <w:pStyle w:val="03-01Tabellentext"/>
            </w:pPr>
            <w:r w:rsidRPr="00C37538">
              <w:t>Hersteller:</w:t>
            </w:r>
          </w:p>
        </w:tc>
        <w:tc>
          <w:tcPr>
            <w:tcW w:w="6804" w:type="dxa"/>
            <w:gridSpan w:val="4"/>
          </w:tcPr>
          <w:p w14:paraId="0592599B" w14:textId="77777777" w:rsidR="00A21F58" w:rsidRPr="00C37538" w:rsidRDefault="00A21F58" w:rsidP="00C1572C">
            <w:pPr>
              <w:pStyle w:val="03-01Tabellentext"/>
              <w:rPr>
                <w:szCs w:val="20"/>
                <w:lang w:val="en-US"/>
              </w:rPr>
            </w:pPr>
            <w:r>
              <w:rPr>
                <w:lang w:val="en-US"/>
              </w:rPr>
              <w:t>MAGNETIC AUTOCONTROL GMBH</w:t>
            </w:r>
          </w:p>
        </w:tc>
      </w:tr>
      <w:tr w:rsidR="00A21F58" w:rsidRPr="001F5692" w14:paraId="3C85EF76" w14:textId="77777777" w:rsidTr="00E37700">
        <w:tc>
          <w:tcPr>
            <w:tcW w:w="1134" w:type="dxa"/>
          </w:tcPr>
          <w:p w14:paraId="1D20006C" w14:textId="77777777" w:rsidR="00A21F58" w:rsidRPr="00C37538" w:rsidRDefault="00A21F58" w:rsidP="00C1572C">
            <w:pPr>
              <w:pStyle w:val="03-01Tabellentext"/>
            </w:pPr>
            <w:r w:rsidRPr="00C37538">
              <w:t>Typ:</w:t>
            </w:r>
          </w:p>
        </w:tc>
        <w:tc>
          <w:tcPr>
            <w:tcW w:w="6804" w:type="dxa"/>
            <w:gridSpan w:val="4"/>
          </w:tcPr>
          <w:p w14:paraId="6FBCE40E" w14:textId="77777777" w:rsidR="00A21F58" w:rsidRPr="001F5692" w:rsidRDefault="00A21F58" w:rsidP="00C1572C">
            <w:pPr>
              <w:pStyle w:val="03-01Tabellentext"/>
            </w:pPr>
            <w:r>
              <w:rPr>
                <w:szCs w:val="20"/>
              </w:rPr>
              <w:t>CT01</w:t>
            </w:r>
          </w:p>
        </w:tc>
      </w:tr>
      <w:tr w:rsidR="00A21F58" w:rsidRPr="00C37538" w14:paraId="1D17B95C" w14:textId="77777777" w:rsidTr="00E37700">
        <w:trPr>
          <w:trHeight w:val="61"/>
        </w:trPr>
        <w:tc>
          <w:tcPr>
            <w:tcW w:w="1134" w:type="dxa"/>
          </w:tcPr>
          <w:p w14:paraId="79405DCD" w14:textId="77777777" w:rsidR="00A21F58" w:rsidRPr="00C37538" w:rsidRDefault="00A21F58" w:rsidP="00C1572C">
            <w:pPr>
              <w:pStyle w:val="03-01Tabellentext"/>
            </w:pPr>
            <w:r w:rsidRPr="00C37538">
              <w:t>Menge:</w:t>
            </w:r>
          </w:p>
        </w:tc>
        <w:tc>
          <w:tcPr>
            <w:tcW w:w="1701" w:type="dxa"/>
          </w:tcPr>
          <w:p w14:paraId="355B7CCE" w14:textId="77777777" w:rsidR="00A21F58" w:rsidRPr="00C37538" w:rsidRDefault="00A21F58" w:rsidP="00C1572C">
            <w:pPr>
              <w:pStyle w:val="03-01Tabellentext"/>
            </w:pPr>
            <w:r w:rsidRPr="00C37538">
              <w:t>…………….</w:t>
            </w:r>
          </w:p>
        </w:tc>
        <w:tc>
          <w:tcPr>
            <w:tcW w:w="1701" w:type="dxa"/>
          </w:tcPr>
          <w:p w14:paraId="11CFC414" w14:textId="77777777" w:rsidR="00A21F58" w:rsidRPr="00C37538" w:rsidRDefault="00A21F58" w:rsidP="00C1572C">
            <w:pPr>
              <w:pStyle w:val="03-01Tabellentext"/>
            </w:pPr>
            <w:r>
              <w:t>Stück</w:t>
            </w:r>
          </w:p>
        </w:tc>
        <w:tc>
          <w:tcPr>
            <w:tcW w:w="1701" w:type="dxa"/>
          </w:tcPr>
          <w:p w14:paraId="6AA1F38D" w14:textId="77777777" w:rsidR="00A21F58" w:rsidRPr="00C37538" w:rsidRDefault="00A21F58" w:rsidP="00C1572C">
            <w:pPr>
              <w:pStyle w:val="03-01Tabellentext"/>
            </w:pPr>
            <w:r w:rsidRPr="00C37538">
              <w:t>EP: </w:t>
            </w:r>
            <w:r>
              <w:t>……………</w:t>
            </w:r>
          </w:p>
        </w:tc>
        <w:tc>
          <w:tcPr>
            <w:tcW w:w="1701" w:type="dxa"/>
          </w:tcPr>
          <w:p w14:paraId="62096294" w14:textId="77777777" w:rsidR="00A21F58" w:rsidRPr="00C37538" w:rsidRDefault="00A21F58" w:rsidP="00C1572C">
            <w:pPr>
              <w:pStyle w:val="03-01Tabellentext"/>
            </w:pPr>
            <w:r w:rsidRPr="00C37538">
              <w:t>GP: </w:t>
            </w:r>
            <w:r>
              <w:t>……………</w:t>
            </w:r>
          </w:p>
        </w:tc>
      </w:tr>
    </w:tbl>
    <w:p w14:paraId="322EBFFC" w14:textId="77777777" w:rsidR="002F723A" w:rsidRDefault="002F723A" w:rsidP="00A74C9A">
      <w:pPr>
        <w:rPr>
          <w:rFonts w:cs="Arial"/>
          <w:color w:val="000000"/>
        </w:rPr>
      </w:pPr>
      <w:r>
        <w:br w:type="page"/>
      </w:r>
    </w:p>
    <w:p w14:paraId="4687FDEA" w14:textId="0D237B98" w:rsidR="002F723A" w:rsidRPr="00A74C9A" w:rsidRDefault="002F723A" w:rsidP="00A74C9A">
      <w:pPr>
        <w:pStyle w:val="00-02Option"/>
        <w:rPr>
          <w:sz w:val="28"/>
          <w:szCs w:val="28"/>
        </w:rPr>
      </w:pPr>
      <w:r w:rsidRPr="00A74C9A">
        <w:rPr>
          <w:sz w:val="28"/>
          <w:szCs w:val="28"/>
        </w:rPr>
        <w:lastRenderedPageBreak/>
        <w:t xml:space="preserve">Sonstiges Zubehör für </w:t>
      </w:r>
      <w:r w:rsidR="008626E5">
        <w:rPr>
          <w:sz w:val="28"/>
          <w:szCs w:val="28"/>
        </w:rPr>
        <w:t>Standgehäuse TERMINAL</w:t>
      </w:r>
    </w:p>
    <w:p w14:paraId="6A24CBE7" w14:textId="77777777" w:rsidR="00A21F58" w:rsidRDefault="00A21F58" w:rsidP="00A74C9A"/>
    <w:p w14:paraId="20AF4B37" w14:textId="77777777" w:rsidR="00A21F58" w:rsidRDefault="00A21F58" w:rsidP="00A74C9A"/>
    <w:p w14:paraId="7FE53ED7" w14:textId="77777777" w:rsidR="002F723A" w:rsidRPr="00A74C9A" w:rsidRDefault="002F723A" w:rsidP="00A74C9A">
      <w:pPr>
        <w:pStyle w:val="00-01Position"/>
      </w:pPr>
      <w:r w:rsidRPr="00A74C9A">
        <w:t>[Position: …………..]</w:t>
      </w:r>
    </w:p>
    <w:p w14:paraId="18A8B159" w14:textId="77777777" w:rsidR="002F723A" w:rsidRDefault="002F723A" w:rsidP="00A74C9A">
      <w:pPr>
        <w:pStyle w:val="00-02Option"/>
      </w:pPr>
      <w:r w:rsidRPr="00BB79C1">
        <w:t xml:space="preserve">Option </w:t>
      </w:r>
      <w:r>
        <w:t>Anschlussplatte 230</w:t>
      </w:r>
      <w:r w:rsidR="00A534A2">
        <w:t> </w:t>
      </w:r>
      <w:r>
        <w:t>V</w:t>
      </w:r>
      <w:r w:rsidR="00A534A2">
        <w:t xml:space="preserve">  </w:t>
      </w:r>
      <w:r w:rsidR="00A534A2">
        <w:rPr>
          <w:szCs w:val="20"/>
        </w:rPr>
        <w:t>MP20</w:t>
      </w:r>
    </w:p>
    <w:p w14:paraId="1AA864E6" w14:textId="77777777" w:rsidR="002F723A" w:rsidRDefault="002F723A" w:rsidP="00A74C9A">
      <w:pPr>
        <w:pStyle w:val="01-01Haupttext"/>
      </w:pPr>
      <w:r>
        <w:t>Wird benötigt für den Einbau von elektrischem Zubehör</w:t>
      </w:r>
      <w:r w:rsidR="00A21F58">
        <w:t>.</w:t>
      </w:r>
    </w:p>
    <w:p w14:paraId="49337C8F" w14:textId="77777777" w:rsidR="002F723A" w:rsidRDefault="002F723A" w:rsidP="00A74C9A"/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1701"/>
        <w:gridCol w:w="1701"/>
        <w:gridCol w:w="1701"/>
      </w:tblGrid>
      <w:tr w:rsidR="00A21F58" w:rsidRPr="00C37538" w14:paraId="262EA011" w14:textId="77777777" w:rsidTr="00E37700">
        <w:tc>
          <w:tcPr>
            <w:tcW w:w="1134" w:type="dxa"/>
          </w:tcPr>
          <w:p w14:paraId="573E4BD8" w14:textId="77777777" w:rsidR="00A21F58" w:rsidRPr="00C37538" w:rsidRDefault="00A21F58" w:rsidP="00C1572C">
            <w:pPr>
              <w:pStyle w:val="03-01Tabellentext"/>
            </w:pPr>
            <w:r w:rsidRPr="00C37538">
              <w:t>Hersteller:</w:t>
            </w:r>
          </w:p>
        </w:tc>
        <w:tc>
          <w:tcPr>
            <w:tcW w:w="6804" w:type="dxa"/>
            <w:gridSpan w:val="4"/>
          </w:tcPr>
          <w:p w14:paraId="0BF08BC4" w14:textId="77777777" w:rsidR="00A21F58" w:rsidRPr="00C37538" w:rsidRDefault="00A21F58" w:rsidP="00C1572C">
            <w:pPr>
              <w:pStyle w:val="03-01Tabellentext"/>
              <w:rPr>
                <w:szCs w:val="20"/>
                <w:lang w:val="en-US"/>
              </w:rPr>
            </w:pPr>
            <w:r>
              <w:rPr>
                <w:lang w:val="en-US"/>
              </w:rPr>
              <w:t>MAGNETIC AUTOCONTROL GMBH</w:t>
            </w:r>
          </w:p>
        </w:tc>
      </w:tr>
      <w:tr w:rsidR="00A21F58" w:rsidRPr="001F5692" w14:paraId="2A8C2AEE" w14:textId="77777777" w:rsidTr="00E37700">
        <w:tc>
          <w:tcPr>
            <w:tcW w:w="1134" w:type="dxa"/>
          </w:tcPr>
          <w:p w14:paraId="65BF790D" w14:textId="77777777" w:rsidR="00A21F58" w:rsidRPr="00C37538" w:rsidRDefault="00A21F58" w:rsidP="00C1572C">
            <w:pPr>
              <w:pStyle w:val="03-01Tabellentext"/>
            </w:pPr>
            <w:r w:rsidRPr="00C37538">
              <w:t>Typ:</w:t>
            </w:r>
          </w:p>
        </w:tc>
        <w:tc>
          <w:tcPr>
            <w:tcW w:w="6804" w:type="dxa"/>
            <w:gridSpan w:val="4"/>
          </w:tcPr>
          <w:p w14:paraId="7D93CF7F" w14:textId="77777777" w:rsidR="00A21F58" w:rsidRPr="001F5692" w:rsidRDefault="00A21F58" w:rsidP="00C1572C">
            <w:pPr>
              <w:pStyle w:val="03-01Tabellentext"/>
            </w:pPr>
            <w:r>
              <w:rPr>
                <w:szCs w:val="20"/>
              </w:rPr>
              <w:t>MP20</w:t>
            </w:r>
          </w:p>
        </w:tc>
      </w:tr>
      <w:tr w:rsidR="00A21F58" w:rsidRPr="00C37538" w14:paraId="212E21EB" w14:textId="77777777" w:rsidTr="00E37700">
        <w:trPr>
          <w:trHeight w:val="61"/>
        </w:trPr>
        <w:tc>
          <w:tcPr>
            <w:tcW w:w="1134" w:type="dxa"/>
          </w:tcPr>
          <w:p w14:paraId="5E57C699" w14:textId="77777777" w:rsidR="00A21F58" w:rsidRPr="00C37538" w:rsidRDefault="00A21F58" w:rsidP="00C1572C">
            <w:pPr>
              <w:pStyle w:val="03-01Tabellentext"/>
            </w:pPr>
            <w:r w:rsidRPr="00C37538">
              <w:t>Menge:</w:t>
            </w:r>
          </w:p>
        </w:tc>
        <w:tc>
          <w:tcPr>
            <w:tcW w:w="1701" w:type="dxa"/>
          </w:tcPr>
          <w:p w14:paraId="686AC920" w14:textId="77777777" w:rsidR="00A21F58" w:rsidRPr="00C37538" w:rsidRDefault="00A21F58" w:rsidP="00C1572C">
            <w:pPr>
              <w:pStyle w:val="03-01Tabellentext"/>
            </w:pPr>
            <w:r w:rsidRPr="00C37538">
              <w:t>…………….</w:t>
            </w:r>
          </w:p>
        </w:tc>
        <w:tc>
          <w:tcPr>
            <w:tcW w:w="1701" w:type="dxa"/>
          </w:tcPr>
          <w:p w14:paraId="63B2BFE4" w14:textId="77777777" w:rsidR="00A21F58" w:rsidRPr="00C37538" w:rsidRDefault="00A21F58" w:rsidP="00C1572C">
            <w:pPr>
              <w:pStyle w:val="03-01Tabellentext"/>
            </w:pPr>
            <w:r>
              <w:t>Stück</w:t>
            </w:r>
          </w:p>
        </w:tc>
        <w:tc>
          <w:tcPr>
            <w:tcW w:w="1701" w:type="dxa"/>
          </w:tcPr>
          <w:p w14:paraId="5B7883EA" w14:textId="77777777" w:rsidR="00A21F58" w:rsidRPr="00C37538" w:rsidRDefault="00A21F58" w:rsidP="00C1572C">
            <w:pPr>
              <w:pStyle w:val="03-01Tabellentext"/>
            </w:pPr>
            <w:r w:rsidRPr="00C37538">
              <w:t>EP: </w:t>
            </w:r>
            <w:r>
              <w:t>……………</w:t>
            </w:r>
          </w:p>
        </w:tc>
        <w:tc>
          <w:tcPr>
            <w:tcW w:w="1701" w:type="dxa"/>
          </w:tcPr>
          <w:p w14:paraId="39698C0A" w14:textId="77777777" w:rsidR="00A21F58" w:rsidRPr="00C37538" w:rsidRDefault="00A21F58" w:rsidP="00C1572C">
            <w:pPr>
              <w:pStyle w:val="03-01Tabellentext"/>
            </w:pPr>
            <w:r w:rsidRPr="00C37538">
              <w:t>GP: </w:t>
            </w:r>
            <w:r>
              <w:t>……………</w:t>
            </w:r>
          </w:p>
        </w:tc>
      </w:tr>
    </w:tbl>
    <w:p w14:paraId="01D7F663" w14:textId="77777777" w:rsidR="00A21F58" w:rsidRDefault="00A21F58" w:rsidP="00A74C9A"/>
    <w:p w14:paraId="5513E86A" w14:textId="77777777" w:rsidR="002F723A" w:rsidRDefault="002F723A" w:rsidP="00A74C9A">
      <w:pPr>
        <w:rPr>
          <w:b/>
        </w:rPr>
      </w:pPr>
    </w:p>
    <w:p w14:paraId="494AD8C4" w14:textId="77777777" w:rsidR="00B01EEA" w:rsidRPr="00A74C9A" w:rsidRDefault="00B01EEA" w:rsidP="00B01EEA">
      <w:pPr>
        <w:pStyle w:val="00-01Position"/>
      </w:pPr>
      <w:r w:rsidRPr="00A74C9A">
        <w:t>[Position: ……</w:t>
      </w:r>
      <w:proofErr w:type="gramStart"/>
      <w:r w:rsidRPr="00A74C9A">
        <w:t>…….</w:t>
      </w:r>
      <w:proofErr w:type="gramEnd"/>
      <w:r w:rsidRPr="00A74C9A">
        <w:t>.]</w:t>
      </w:r>
    </w:p>
    <w:p w14:paraId="576AAC78" w14:textId="63E64536" w:rsidR="00B01EEA" w:rsidRDefault="00B01EEA" w:rsidP="00B01EEA">
      <w:pPr>
        <w:pStyle w:val="00-02Option"/>
      </w:pPr>
      <w:r w:rsidRPr="00BB79C1">
        <w:t xml:space="preserve">Option </w:t>
      </w:r>
      <w:r>
        <w:t xml:space="preserve">Einbausatz MP_EIN (nur Terminal MXL und MXXL) </w:t>
      </w:r>
    </w:p>
    <w:p w14:paraId="6F94CF0A" w14:textId="42F3C7CA" w:rsidR="00B01EEA" w:rsidRDefault="00B01EEA" w:rsidP="00B01EEA">
      <w:pPr>
        <w:ind w:left="567"/>
      </w:pPr>
      <w:r>
        <w:t xml:space="preserve">Für Terminal MXL und MXXL ist ein Einbausatz für die Anschlussplatte MP20 erforderlich, der mitbestellt werden muss. Ansonsten ist ein Einbau nicht möglich. Es können auch 2 Montageplatten </w:t>
      </w:r>
    </w:p>
    <w:p w14:paraId="44BC722E" w14:textId="3AD7AAE5" w:rsidR="00B01EEA" w:rsidRDefault="00B01EEA" w:rsidP="00B01EEA">
      <w:pPr>
        <w:ind w:firstLine="567"/>
      </w:pPr>
      <w:r>
        <w:t>MP20 bei Terminal MXXL eingebaut werden. Für jede ist ein Einbausatz MP_EIN erforderlich.</w:t>
      </w:r>
    </w:p>
    <w:p w14:paraId="3ABCFC5C" w14:textId="77777777" w:rsidR="00B01EEA" w:rsidRDefault="00B01EEA" w:rsidP="00B01EEA">
      <w:pPr>
        <w:ind w:firstLine="567"/>
      </w:pPr>
    </w:p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1701"/>
        <w:gridCol w:w="1701"/>
        <w:gridCol w:w="1701"/>
      </w:tblGrid>
      <w:tr w:rsidR="00B01EEA" w:rsidRPr="00C37538" w14:paraId="0541FEE6" w14:textId="77777777" w:rsidTr="00A879F5">
        <w:tc>
          <w:tcPr>
            <w:tcW w:w="1134" w:type="dxa"/>
          </w:tcPr>
          <w:p w14:paraId="0C752C73" w14:textId="77777777" w:rsidR="00B01EEA" w:rsidRPr="00C37538" w:rsidRDefault="00B01EEA" w:rsidP="00A879F5">
            <w:pPr>
              <w:pStyle w:val="03-01Tabellentext"/>
            </w:pPr>
            <w:r w:rsidRPr="00C37538">
              <w:t>Hersteller:</w:t>
            </w:r>
          </w:p>
        </w:tc>
        <w:tc>
          <w:tcPr>
            <w:tcW w:w="6804" w:type="dxa"/>
            <w:gridSpan w:val="4"/>
          </w:tcPr>
          <w:p w14:paraId="0636F42C" w14:textId="77777777" w:rsidR="00B01EEA" w:rsidRPr="00C37538" w:rsidRDefault="00B01EEA" w:rsidP="00A879F5">
            <w:pPr>
              <w:pStyle w:val="03-01Tabellentext"/>
              <w:rPr>
                <w:szCs w:val="20"/>
                <w:lang w:val="en-US"/>
              </w:rPr>
            </w:pPr>
            <w:r>
              <w:rPr>
                <w:lang w:val="en-US"/>
              </w:rPr>
              <w:t>MAGNETIC AUTOCONTROL GMBH</w:t>
            </w:r>
          </w:p>
        </w:tc>
      </w:tr>
      <w:tr w:rsidR="00B01EEA" w:rsidRPr="001F5692" w14:paraId="0135A2AE" w14:textId="77777777" w:rsidTr="00A879F5">
        <w:tc>
          <w:tcPr>
            <w:tcW w:w="1134" w:type="dxa"/>
          </w:tcPr>
          <w:p w14:paraId="4FDC78E6" w14:textId="77777777" w:rsidR="00B01EEA" w:rsidRPr="00C37538" w:rsidRDefault="00B01EEA" w:rsidP="00A879F5">
            <w:pPr>
              <w:pStyle w:val="03-01Tabellentext"/>
            </w:pPr>
            <w:r w:rsidRPr="00C37538">
              <w:t>Typ:</w:t>
            </w:r>
          </w:p>
        </w:tc>
        <w:tc>
          <w:tcPr>
            <w:tcW w:w="6804" w:type="dxa"/>
            <w:gridSpan w:val="4"/>
          </w:tcPr>
          <w:p w14:paraId="5816E3FF" w14:textId="42BABF25" w:rsidR="00B01EEA" w:rsidRPr="001F5692" w:rsidRDefault="00B01EEA" w:rsidP="00A879F5">
            <w:pPr>
              <w:pStyle w:val="03-01Tabellentext"/>
            </w:pPr>
            <w:r>
              <w:rPr>
                <w:szCs w:val="20"/>
              </w:rPr>
              <w:t>MP_EIN</w:t>
            </w:r>
          </w:p>
        </w:tc>
      </w:tr>
      <w:tr w:rsidR="00B01EEA" w:rsidRPr="00C37538" w14:paraId="64C165DA" w14:textId="77777777" w:rsidTr="00A879F5">
        <w:trPr>
          <w:trHeight w:val="61"/>
        </w:trPr>
        <w:tc>
          <w:tcPr>
            <w:tcW w:w="1134" w:type="dxa"/>
          </w:tcPr>
          <w:p w14:paraId="01AE960D" w14:textId="77777777" w:rsidR="00B01EEA" w:rsidRPr="00C37538" w:rsidRDefault="00B01EEA" w:rsidP="00A879F5">
            <w:pPr>
              <w:pStyle w:val="03-01Tabellentext"/>
            </w:pPr>
            <w:r w:rsidRPr="00C37538">
              <w:t>Menge:</w:t>
            </w:r>
          </w:p>
        </w:tc>
        <w:tc>
          <w:tcPr>
            <w:tcW w:w="1701" w:type="dxa"/>
          </w:tcPr>
          <w:p w14:paraId="21BF23FA" w14:textId="77777777" w:rsidR="00B01EEA" w:rsidRPr="00C37538" w:rsidRDefault="00B01EEA" w:rsidP="00A879F5">
            <w:pPr>
              <w:pStyle w:val="03-01Tabellentext"/>
            </w:pPr>
            <w:r w:rsidRPr="00C37538">
              <w:t>…………….</w:t>
            </w:r>
          </w:p>
        </w:tc>
        <w:tc>
          <w:tcPr>
            <w:tcW w:w="1701" w:type="dxa"/>
          </w:tcPr>
          <w:p w14:paraId="3CD3F616" w14:textId="77777777" w:rsidR="00B01EEA" w:rsidRPr="00C37538" w:rsidRDefault="00B01EEA" w:rsidP="00A879F5">
            <w:pPr>
              <w:pStyle w:val="03-01Tabellentext"/>
            </w:pPr>
            <w:r>
              <w:t>Stück</w:t>
            </w:r>
          </w:p>
        </w:tc>
        <w:tc>
          <w:tcPr>
            <w:tcW w:w="1701" w:type="dxa"/>
          </w:tcPr>
          <w:p w14:paraId="2A948764" w14:textId="77777777" w:rsidR="00B01EEA" w:rsidRPr="00C37538" w:rsidRDefault="00B01EEA" w:rsidP="00A879F5">
            <w:pPr>
              <w:pStyle w:val="03-01Tabellentext"/>
            </w:pPr>
            <w:r w:rsidRPr="00C37538">
              <w:t>EP: </w:t>
            </w:r>
            <w:r>
              <w:t>……………</w:t>
            </w:r>
          </w:p>
        </w:tc>
        <w:tc>
          <w:tcPr>
            <w:tcW w:w="1701" w:type="dxa"/>
          </w:tcPr>
          <w:p w14:paraId="1F1ADDF3" w14:textId="77777777" w:rsidR="00B01EEA" w:rsidRPr="00C37538" w:rsidRDefault="00B01EEA" w:rsidP="00A879F5">
            <w:pPr>
              <w:pStyle w:val="03-01Tabellentext"/>
            </w:pPr>
            <w:r w:rsidRPr="00C37538">
              <w:t>GP: </w:t>
            </w:r>
            <w:r>
              <w:t>……………</w:t>
            </w:r>
          </w:p>
        </w:tc>
      </w:tr>
    </w:tbl>
    <w:p w14:paraId="6A6D4D56" w14:textId="77777777" w:rsidR="00B01EEA" w:rsidRDefault="00B01EEA" w:rsidP="00B01EEA"/>
    <w:p w14:paraId="33AEA4D1" w14:textId="77777777" w:rsidR="008626E5" w:rsidRDefault="008626E5" w:rsidP="00A74C9A">
      <w:pPr>
        <w:rPr>
          <w:b/>
        </w:rPr>
      </w:pPr>
    </w:p>
    <w:p w14:paraId="77C80A0A" w14:textId="77777777" w:rsidR="002F723A" w:rsidRPr="00A74C9A" w:rsidRDefault="002F723A" w:rsidP="00A74C9A">
      <w:pPr>
        <w:pStyle w:val="00-01Position"/>
      </w:pPr>
      <w:r w:rsidRPr="00A74C9A">
        <w:t>[Position: ……</w:t>
      </w:r>
      <w:proofErr w:type="gramStart"/>
      <w:r w:rsidRPr="00A74C9A">
        <w:t>…….</w:t>
      </w:r>
      <w:proofErr w:type="gramEnd"/>
      <w:r w:rsidRPr="00A74C9A">
        <w:t>.]</w:t>
      </w:r>
    </w:p>
    <w:p w14:paraId="5036292D" w14:textId="1ED16B33" w:rsidR="002F723A" w:rsidRDefault="002F723A" w:rsidP="00A74C9A">
      <w:pPr>
        <w:pStyle w:val="00-02Option"/>
      </w:pPr>
      <w:r w:rsidRPr="00BB79C1">
        <w:t xml:space="preserve">Option </w:t>
      </w:r>
      <w:r>
        <w:t>Netzteil 24</w:t>
      </w:r>
      <w:r w:rsidR="00295D2A">
        <w:t xml:space="preserve"> </w:t>
      </w:r>
      <w:r>
        <w:t>V</w:t>
      </w:r>
      <w:r w:rsidR="00295D2A">
        <w:t xml:space="preserve"> / 10 W</w:t>
      </w:r>
      <w:r>
        <w:t xml:space="preserve"> mit Anschlusskabeln</w:t>
      </w:r>
      <w:r w:rsidR="00A534A2">
        <w:t xml:space="preserve"> </w:t>
      </w:r>
      <w:r w:rsidR="00A534A2">
        <w:rPr>
          <w:szCs w:val="20"/>
        </w:rPr>
        <w:t>VE24</w:t>
      </w:r>
    </w:p>
    <w:p w14:paraId="48D693D1" w14:textId="77777777" w:rsidR="002F723A" w:rsidRDefault="002F723A" w:rsidP="00A74C9A">
      <w:pPr>
        <w:pStyle w:val="01-01Haupttext"/>
      </w:pPr>
      <w:r>
        <w:t>Netzteil zur Versorgung von elektronischen Komponenten</w:t>
      </w:r>
      <w:r w:rsidR="00A21F58">
        <w:t>.</w:t>
      </w:r>
    </w:p>
    <w:p w14:paraId="6AF1850D" w14:textId="77777777" w:rsidR="002F723A" w:rsidRDefault="002F723A" w:rsidP="00A74C9A"/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1701"/>
        <w:gridCol w:w="1701"/>
        <w:gridCol w:w="1701"/>
      </w:tblGrid>
      <w:tr w:rsidR="00A21F58" w:rsidRPr="00C37538" w14:paraId="738FC431" w14:textId="77777777" w:rsidTr="00E37700">
        <w:tc>
          <w:tcPr>
            <w:tcW w:w="1134" w:type="dxa"/>
          </w:tcPr>
          <w:p w14:paraId="4E8A328B" w14:textId="77777777" w:rsidR="00A21F58" w:rsidRPr="00C37538" w:rsidRDefault="00A21F58" w:rsidP="00C1572C">
            <w:pPr>
              <w:pStyle w:val="03-01Tabellentext"/>
            </w:pPr>
            <w:r w:rsidRPr="00C37538">
              <w:t>Hersteller:</w:t>
            </w:r>
          </w:p>
        </w:tc>
        <w:tc>
          <w:tcPr>
            <w:tcW w:w="6804" w:type="dxa"/>
            <w:gridSpan w:val="4"/>
          </w:tcPr>
          <w:p w14:paraId="26C1CADA" w14:textId="77777777" w:rsidR="00A21F58" w:rsidRPr="00C37538" w:rsidRDefault="00A21F58" w:rsidP="00C1572C">
            <w:pPr>
              <w:pStyle w:val="03-01Tabellentext"/>
              <w:rPr>
                <w:szCs w:val="20"/>
                <w:lang w:val="en-US"/>
              </w:rPr>
            </w:pPr>
            <w:r>
              <w:rPr>
                <w:lang w:val="en-US"/>
              </w:rPr>
              <w:t>MAGNETIC AUTOCONTROL GMBH</w:t>
            </w:r>
          </w:p>
        </w:tc>
      </w:tr>
      <w:tr w:rsidR="00A21F58" w:rsidRPr="001F5692" w14:paraId="5F4BF86F" w14:textId="77777777" w:rsidTr="00E37700">
        <w:tc>
          <w:tcPr>
            <w:tcW w:w="1134" w:type="dxa"/>
          </w:tcPr>
          <w:p w14:paraId="6D667213" w14:textId="77777777" w:rsidR="00A21F58" w:rsidRPr="00C37538" w:rsidRDefault="00A21F58" w:rsidP="00C1572C">
            <w:pPr>
              <w:pStyle w:val="03-01Tabellentext"/>
            </w:pPr>
            <w:r w:rsidRPr="00C37538">
              <w:t>Typ:</w:t>
            </w:r>
          </w:p>
        </w:tc>
        <w:tc>
          <w:tcPr>
            <w:tcW w:w="6804" w:type="dxa"/>
            <w:gridSpan w:val="4"/>
          </w:tcPr>
          <w:p w14:paraId="0E3340DC" w14:textId="77777777" w:rsidR="00A21F58" w:rsidRPr="001F5692" w:rsidRDefault="00A21F58" w:rsidP="00C1572C">
            <w:pPr>
              <w:pStyle w:val="03-01Tabellentext"/>
            </w:pPr>
            <w:r>
              <w:rPr>
                <w:szCs w:val="20"/>
              </w:rPr>
              <w:t>VE24</w:t>
            </w:r>
          </w:p>
        </w:tc>
      </w:tr>
      <w:tr w:rsidR="00A21F58" w:rsidRPr="00C37538" w14:paraId="4DADC95A" w14:textId="77777777" w:rsidTr="00E37700">
        <w:trPr>
          <w:trHeight w:val="61"/>
        </w:trPr>
        <w:tc>
          <w:tcPr>
            <w:tcW w:w="1134" w:type="dxa"/>
          </w:tcPr>
          <w:p w14:paraId="0086A33A" w14:textId="77777777" w:rsidR="00A21F58" w:rsidRPr="00C37538" w:rsidRDefault="00A21F58" w:rsidP="00C1572C">
            <w:pPr>
              <w:pStyle w:val="03-01Tabellentext"/>
            </w:pPr>
            <w:r w:rsidRPr="00C37538">
              <w:t>Menge:</w:t>
            </w:r>
          </w:p>
        </w:tc>
        <w:tc>
          <w:tcPr>
            <w:tcW w:w="1701" w:type="dxa"/>
          </w:tcPr>
          <w:p w14:paraId="4830A6EF" w14:textId="77777777" w:rsidR="00A21F58" w:rsidRPr="00C37538" w:rsidRDefault="00A21F58" w:rsidP="00C1572C">
            <w:pPr>
              <w:pStyle w:val="03-01Tabellentext"/>
            </w:pPr>
            <w:r w:rsidRPr="00C37538">
              <w:t>…………….</w:t>
            </w:r>
          </w:p>
        </w:tc>
        <w:tc>
          <w:tcPr>
            <w:tcW w:w="1701" w:type="dxa"/>
          </w:tcPr>
          <w:p w14:paraId="0D8107E1" w14:textId="77777777" w:rsidR="00A21F58" w:rsidRPr="00C37538" w:rsidRDefault="00A21F58" w:rsidP="00C1572C">
            <w:pPr>
              <w:pStyle w:val="03-01Tabellentext"/>
            </w:pPr>
            <w:r>
              <w:t>Stück</w:t>
            </w:r>
          </w:p>
        </w:tc>
        <w:tc>
          <w:tcPr>
            <w:tcW w:w="1701" w:type="dxa"/>
          </w:tcPr>
          <w:p w14:paraId="2A17F4A4" w14:textId="77777777" w:rsidR="00A21F58" w:rsidRPr="00C37538" w:rsidRDefault="00A21F58" w:rsidP="00C1572C">
            <w:pPr>
              <w:pStyle w:val="03-01Tabellentext"/>
            </w:pPr>
            <w:r w:rsidRPr="00C37538">
              <w:t>EP: </w:t>
            </w:r>
            <w:r>
              <w:t>……………</w:t>
            </w:r>
          </w:p>
        </w:tc>
        <w:tc>
          <w:tcPr>
            <w:tcW w:w="1701" w:type="dxa"/>
          </w:tcPr>
          <w:p w14:paraId="7411105E" w14:textId="77777777" w:rsidR="00A21F58" w:rsidRPr="00C37538" w:rsidRDefault="00A21F58" w:rsidP="00C1572C">
            <w:pPr>
              <w:pStyle w:val="03-01Tabellentext"/>
            </w:pPr>
            <w:r w:rsidRPr="00C37538">
              <w:t>GP: </w:t>
            </w:r>
            <w:r>
              <w:t>……………</w:t>
            </w:r>
          </w:p>
        </w:tc>
      </w:tr>
    </w:tbl>
    <w:p w14:paraId="1F126E6B" w14:textId="77777777" w:rsidR="00A21F58" w:rsidRDefault="00A21F58" w:rsidP="00A74C9A"/>
    <w:p w14:paraId="2122C7DA" w14:textId="77777777" w:rsidR="002F723A" w:rsidRDefault="002F723A" w:rsidP="00A74C9A">
      <w:pPr>
        <w:rPr>
          <w:b/>
        </w:rPr>
      </w:pPr>
    </w:p>
    <w:p w14:paraId="4E59CCE3" w14:textId="77777777" w:rsidR="002F723A" w:rsidRPr="00A74C9A" w:rsidRDefault="002F723A" w:rsidP="00A74C9A">
      <w:pPr>
        <w:pStyle w:val="00-01Position"/>
      </w:pPr>
      <w:r w:rsidRPr="00A74C9A">
        <w:t>[Position: …………..]</w:t>
      </w:r>
    </w:p>
    <w:p w14:paraId="6616005F" w14:textId="77777777" w:rsidR="002F723A" w:rsidRDefault="002F723A" w:rsidP="00A74C9A">
      <w:pPr>
        <w:pStyle w:val="00-02Option"/>
      </w:pPr>
      <w:r w:rsidRPr="00BB79C1">
        <w:t xml:space="preserve">Option </w:t>
      </w:r>
      <w:r>
        <w:t>Hauptschalter 230</w:t>
      </w:r>
      <w:r w:rsidR="00A21F58">
        <w:t> </w:t>
      </w:r>
      <w:r>
        <w:t>V</w:t>
      </w:r>
      <w:r w:rsidR="00A534A2">
        <w:t xml:space="preserve">  </w:t>
      </w:r>
      <w:r w:rsidR="00A534A2">
        <w:rPr>
          <w:szCs w:val="20"/>
        </w:rPr>
        <w:t>HSS20</w:t>
      </w:r>
    </w:p>
    <w:p w14:paraId="75192988" w14:textId="77777777" w:rsidR="002F723A" w:rsidRDefault="002F723A" w:rsidP="00A74C9A">
      <w:pPr>
        <w:pStyle w:val="01-01Haupttext"/>
      </w:pPr>
      <w:r>
        <w:t>Hauptschalter 2-polig</w:t>
      </w:r>
      <w:r w:rsidR="00225A7C">
        <w:t xml:space="preserve"> mit Anschlusskabeln und </w:t>
      </w:r>
      <w:r w:rsidR="00A21F58">
        <w:t>–</w:t>
      </w:r>
      <w:r w:rsidR="00225A7C">
        <w:t>klemmen</w:t>
      </w:r>
      <w:r w:rsidR="00A21F58">
        <w:t>.</w:t>
      </w:r>
    </w:p>
    <w:p w14:paraId="615B2B42" w14:textId="77777777" w:rsidR="002F723A" w:rsidRDefault="002F723A" w:rsidP="00A74C9A"/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1701"/>
        <w:gridCol w:w="1701"/>
        <w:gridCol w:w="1701"/>
      </w:tblGrid>
      <w:tr w:rsidR="00A21F58" w:rsidRPr="00C37538" w14:paraId="3771F66C" w14:textId="77777777" w:rsidTr="00E37700">
        <w:tc>
          <w:tcPr>
            <w:tcW w:w="1134" w:type="dxa"/>
          </w:tcPr>
          <w:p w14:paraId="01976FB4" w14:textId="77777777" w:rsidR="00A21F58" w:rsidRPr="00C37538" w:rsidRDefault="00A21F58" w:rsidP="00C1572C">
            <w:pPr>
              <w:pStyle w:val="03-01Tabellentext"/>
            </w:pPr>
            <w:r w:rsidRPr="00C37538">
              <w:t>Hersteller:</w:t>
            </w:r>
          </w:p>
        </w:tc>
        <w:tc>
          <w:tcPr>
            <w:tcW w:w="6804" w:type="dxa"/>
            <w:gridSpan w:val="4"/>
          </w:tcPr>
          <w:p w14:paraId="29A4EF02" w14:textId="77777777" w:rsidR="00A21F58" w:rsidRPr="00C37538" w:rsidRDefault="00A21F58" w:rsidP="00C1572C">
            <w:pPr>
              <w:pStyle w:val="03-01Tabellentext"/>
              <w:rPr>
                <w:szCs w:val="20"/>
                <w:lang w:val="en-US"/>
              </w:rPr>
            </w:pPr>
            <w:r>
              <w:rPr>
                <w:lang w:val="en-US"/>
              </w:rPr>
              <w:t>MAGNETIC AUTOCONTROL GMBH</w:t>
            </w:r>
          </w:p>
        </w:tc>
      </w:tr>
      <w:tr w:rsidR="00A21F58" w:rsidRPr="001F5692" w14:paraId="09954933" w14:textId="77777777" w:rsidTr="00E37700">
        <w:tc>
          <w:tcPr>
            <w:tcW w:w="1134" w:type="dxa"/>
          </w:tcPr>
          <w:p w14:paraId="2A075248" w14:textId="77777777" w:rsidR="00A21F58" w:rsidRPr="00C37538" w:rsidRDefault="00A21F58" w:rsidP="00C1572C">
            <w:pPr>
              <w:pStyle w:val="03-01Tabellentext"/>
            </w:pPr>
            <w:r w:rsidRPr="00C37538">
              <w:t>Typ:</w:t>
            </w:r>
          </w:p>
        </w:tc>
        <w:tc>
          <w:tcPr>
            <w:tcW w:w="6804" w:type="dxa"/>
            <w:gridSpan w:val="4"/>
          </w:tcPr>
          <w:p w14:paraId="75EC696C" w14:textId="77777777" w:rsidR="00A21F58" w:rsidRPr="001F5692" w:rsidRDefault="00A21F58" w:rsidP="00C1572C">
            <w:pPr>
              <w:pStyle w:val="03-01Tabellentext"/>
            </w:pPr>
            <w:r>
              <w:rPr>
                <w:szCs w:val="20"/>
              </w:rPr>
              <w:t>HSS20</w:t>
            </w:r>
          </w:p>
        </w:tc>
      </w:tr>
      <w:tr w:rsidR="00A21F58" w:rsidRPr="00C37538" w14:paraId="3870F2FF" w14:textId="77777777" w:rsidTr="00E37700">
        <w:trPr>
          <w:trHeight w:val="61"/>
        </w:trPr>
        <w:tc>
          <w:tcPr>
            <w:tcW w:w="1134" w:type="dxa"/>
          </w:tcPr>
          <w:p w14:paraId="3F25F1D5" w14:textId="77777777" w:rsidR="00A21F58" w:rsidRPr="00C37538" w:rsidRDefault="00A21F58" w:rsidP="00C1572C">
            <w:pPr>
              <w:pStyle w:val="03-01Tabellentext"/>
            </w:pPr>
            <w:r w:rsidRPr="00C37538">
              <w:t>Menge:</w:t>
            </w:r>
          </w:p>
        </w:tc>
        <w:tc>
          <w:tcPr>
            <w:tcW w:w="1701" w:type="dxa"/>
          </w:tcPr>
          <w:p w14:paraId="2DBB5D15" w14:textId="77777777" w:rsidR="00A21F58" w:rsidRPr="00C37538" w:rsidRDefault="00A21F58" w:rsidP="00C1572C">
            <w:pPr>
              <w:pStyle w:val="03-01Tabellentext"/>
            </w:pPr>
            <w:r w:rsidRPr="00C37538">
              <w:t>…………….</w:t>
            </w:r>
          </w:p>
        </w:tc>
        <w:tc>
          <w:tcPr>
            <w:tcW w:w="1701" w:type="dxa"/>
          </w:tcPr>
          <w:p w14:paraId="07EECD44" w14:textId="77777777" w:rsidR="00A21F58" w:rsidRPr="00C37538" w:rsidRDefault="00A21F58" w:rsidP="00C1572C">
            <w:pPr>
              <w:pStyle w:val="03-01Tabellentext"/>
            </w:pPr>
            <w:r>
              <w:t>Stück</w:t>
            </w:r>
          </w:p>
        </w:tc>
        <w:tc>
          <w:tcPr>
            <w:tcW w:w="1701" w:type="dxa"/>
          </w:tcPr>
          <w:p w14:paraId="6F456CFC" w14:textId="77777777" w:rsidR="00A21F58" w:rsidRPr="00C37538" w:rsidRDefault="00A21F58" w:rsidP="00C1572C">
            <w:pPr>
              <w:pStyle w:val="03-01Tabellentext"/>
            </w:pPr>
            <w:r w:rsidRPr="00C37538">
              <w:t>EP: </w:t>
            </w:r>
            <w:r>
              <w:t>……………</w:t>
            </w:r>
          </w:p>
        </w:tc>
        <w:tc>
          <w:tcPr>
            <w:tcW w:w="1701" w:type="dxa"/>
          </w:tcPr>
          <w:p w14:paraId="55730418" w14:textId="77777777" w:rsidR="00A21F58" w:rsidRPr="00C37538" w:rsidRDefault="00A21F58" w:rsidP="00C1572C">
            <w:pPr>
              <w:pStyle w:val="03-01Tabellentext"/>
            </w:pPr>
            <w:r w:rsidRPr="00C37538">
              <w:t>GP: </w:t>
            </w:r>
            <w:r>
              <w:t>……………</w:t>
            </w:r>
          </w:p>
        </w:tc>
      </w:tr>
    </w:tbl>
    <w:p w14:paraId="6026F827" w14:textId="77777777" w:rsidR="00A21F58" w:rsidRDefault="00A21F58" w:rsidP="00A74C9A"/>
    <w:p w14:paraId="520AD000" w14:textId="77777777" w:rsidR="005D2F65" w:rsidRDefault="005D2F65" w:rsidP="00A74C9A">
      <w:pPr>
        <w:rPr>
          <w:b/>
        </w:rPr>
      </w:pPr>
    </w:p>
    <w:p w14:paraId="62A675A8" w14:textId="77777777" w:rsidR="00B01EEA" w:rsidRDefault="00B01EEA" w:rsidP="00A74C9A">
      <w:pPr>
        <w:rPr>
          <w:b/>
        </w:rPr>
      </w:pPr>
    </w:p>
    <w:p w14:paraId="03DA760E" w14:textId="77777777" w:rsidR="005D2F65" w:rsidRPr="00A74C9A" w:rsidRDefault="005D2F65" w:rsidP="00A74C9A">
      <w:pPr>
        <w:pStyle w:val="00-01Position"/>
      </w:pPr>
      <w:r w:rsidRPr="00A74C9A">
        <w:t>[Position: …………..]</w:t>
      </w:r>
    </w:p>
    <w:p w14:paraId="6EEFB9B2" w14:textId="77777777" w:rsidR="005D2F65" w:rsidRDefault="005D2F65" w:rsidP="00A74C9A">
      <w:pPr>
        <w:pStyle w:val="00-02Option"/>
      </w:pPr>
      <w:r w:rsidRPr="00BB79C1">
        <w:t xml:space="preserve">Option </w:t>
      </w:r>
      <w:r>
        <w:t>Heizgebläse 230</w:t>
      </w:r>
      <w:r w:rsidR="00A21F58">
        <w:t> </w:t>
      </w:r>
      <w:r>
        <w:t>V</w:t>
      </w:r>
      <w:r w:rsidR="00A21F58">
        <w:t> </w:t>
      </w:r>
      <w:r>
        <w:t>/</w:t>
      </w:r>
      <w:r w:rsidR="00A21F58">
        <w:t> </w:t>
      </w:r>
      <w:r>
        <w:t>550</w:t>
      </w:r>
      <w:r w:rsidR="00A21F58">
        <w:t> </w:t>
      </w:r>
      <w:r>
        <w:t>W</w:t>
      </w:r>
      <w:r w:rsidR="00A534A2">
        <w:t xml:space="preserve">  </w:t>
      </w:r>
      <w:r w:rsidR="00A534A2">
        <w:rPr>
          <w:szCs w:val="20"/>
        </w:rPr>
        <w:t>HZ01</w:t>
      </w:r>
    </w:p>
    <w:p w14:paraId="7DB3CDDB" w14:textId="77777777" w:rsidR="005D2F65" w:rsidRDefault="005D2F65" w:rsidP="00A74C9A">
      <w:pPr>
        <w:pStyle w:val="01-01Haupttext"/>
      </w:pPr>
      <w:r>
        <w:t>Einbauset mit Anschlusskabeln</w:t>
      </w:r>
      <w:r w:rsidR="00A21F58">
        <w:t>.</w:t>
      </w:r>
    </w:p>
    <w:p w14:paraId="75ED55D9" w14:textId="77777777" w:rsidR="005D2F65" w:rsidRDefault="005D2F65" w:rsidP="00A74C9A"/>
    <w:tbl>
      <w:tblPr>
        <w:tblStyle w:val="Tabellenraster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134"/>
        <w:gridCol w:w="1701"/>
        <w:gridCol w:w="1701"/>
        <w:gridCol w:w="1701"/>
        <w:gridCol w:w="1701"/>
      </w:tblGrid>
      <w:tr w:rsidR="00A21F58" w:rsidRPr="00C37538" w14:paraId="1F58B12F" w14:textId="77777777" w:rsidTr="00E37700">
        <w:tc>
          <w:tcPr>
            <w:tcW w:w="1134" w:type="dxa"/>
          </w:tcPr>
          <w:p w14:paraId="2D035973" w14:textId="77777777" w:rsidR="00A21F58" w:rsidRPr="00C37538" w:rsidRDefault="00A21F58" w:rsidP="00C1572C">
            <w:pPr>
              <w:pStyle w:val="03-01Tabellentext"/>
            </w:pPr>
            <w:r w:rsidRPr="00C37538">
              <w:t>Hersteller:</w:t>
            </w:r>
          </w:p>
        </w:tc>
        <w:tc>
          <w:tcPr>
            <w:tcW w:w="6804" w:type="dxa"/>
            <w:gridSpan w:val="4"/>
          </w:tcPr>
          <w:p w14:paraId="748B4EBD" w14:textId="77777777" w:rsidR="00A21F58" w:rsidRPr="00C37538" w:rsidRDefault="00A21F58" w:rsidP="00C1572C">
            <w:pPr>
              <w:pStyle w:val="03-01Tabellentext"/>
              <w:rPr>
                <w:szCs w:val="20"/>
                <w:lang w:val="en-US"/>
              </w:rPr>
            </w:pPr>
            <w:r>
              <w:rPr>
                <w:lang w:val="en-US"/>
              </w:rPr>
              <w:t>MAGNETIC AUTOCONTROL GMBH</w:t>
            </w:r>
          </w:p>
        </w:tc>
      </w:tr>
      <w:tr w:rsidR="00A21F58" w:rsidRPr="001F5692" w14:paraId="0B9FCA35" w14:textId="77777777" w:rsidTr="00E37700">
        <w:tc>
          <w:tcPr>
            <w:tcW w:w="1134" w:type="dxa"/>
          </w:tcPr>
          <w:p w14:paraId="289209C1" w14:textId="77777777" w:rsidR="00A21F58" w:rsidRPr="00C37538" w:rsidRDefault="00A21F58" w:rsidP="00C1572C">
            <w:pPr>
              <w:pStyle w:val="03-01Tabellentext"/>
            </w:pPr>
            <w:r w:rsidRPr="00C37538">
              <w:t>Typ:</w:t>
            </w:r>
          </w:p>
        </w:tc>
        <w:tc>
          <w:tcPr>
            <w:tcW w:w="6804" w:type="dxa"/>
            <w:gridSpan w:val="4"/>
          </w:tcPr>
          <w:p w14:paraId="058CF501" w14:textId="77777777" w:rsidR="00A21F58" w:rsidRPr="001F5692" w:rsidRDefault="00A21F58" w:rsidP="00C1572C">
            <w:pPr>
              <w:pStyle w:val="03-01Tabellentext"/>
            </w:pPr>
            <w:r>
              <w:rPr>
                <w:szCs w:val="20"/>
              </w:rPr>
              <w:t>HZ01</w:t>
            </w:r>
          </w:p>
        </w:tc>
      </w:tr>
      <w:tr w:rsidR="00A21F58" w:rsidRPr="00C37538" w14:paraId="79F274F3" w14:textId="77777777" w:rsidTr="00E37700">
        <w:trPr>
          <w:trHeight w:val="61"/>
        </w:trPr>
        <w:tc>
          <w:tcPr>
            <w:tcW w:w="1134" w:type="dxa"/>
          </w:tcPr>
          <w:p w14:paraId="0C1D187E" w14:textId="77777777" w:rsidR="00A21F58" w:rsidRPr="00C37538" w:rsidRDefault="00A21F58" w:rsidP="00C1572C">
            <w:pPr>
              <w:pStyle w:val="03-01Tabellentext"/>
            </w:pPr>
            <w:r w:rsidRPr="00C37538">
              <w:t>Menge:</w:t>
            </w:r>
          </w:p>
        </w:tc>
        <w:tc>
          <w:tcPr>
            <w:tcW w:w="1701" w:type="dxa"/>
          </w:tcPr>
          <w:p w14:paraId="534146F4" w14:textId="77777777" w:rsidR="00A21F58" w:rsidRPr="00C37538" w:rsidRDefault="00A21F58" w:rsidP="00C1572C">
            <w:pPr>
              <w:pStyle w:val="03-01Tabellentext"/>
            </w:pPr>
            <w:r w:rsidRPr="00C37538">
              <w:t>…………….</w:t>
            </w:r>
          </w:p>
        </w:tc>
        <w:tc>
          <w:tcPr>
            <w:tcW w:w="1701" w:type="dxa"/>
          </w:tcPr>
          <w:p w14:paraId="0A4BECCA" w14:textId="77777777" w:rsidR="00A21F58" w:rsidRPr="00C37538" w:rsidRDefault="00A21F58" w:rsidP="00C1572C">
            <w:pPr>
              <w:pStyle w:val="03-01Tabellentext"/>
            </w:pPr>
            <w:r>
              <w:t>Stück</w:t>
            </w:r>
          </w:p>
        </w:tc>
        <w:tc>
          <w:tcPr>
            <w:tcW w:w="1701" w:type="dxa"/>
          </w:tcPr>
          <w:p w14:paraId="1DC7B54F" w14:textId="77777777" w:rsidR="00A21F58" w:rsidRPr="00C37538" w:rsidRDefault="00A21F58" w:rsidP="00C1572C">
            <w:pPr>
              <w:pStyle w:val="03-01Tabellentext"/>
            </w:pPr>
            <w:r w:rsidRPr="00C37538">
              <w:t>EP: </w:t>
            </w:r>
            <w:r>
              <w:t>……………</w:t>
            </w:r>
          </w:p>
        </w:tc>
        <w:tc>
          <w:tcPr>
            <w:tcW w:w="1701" w:type="dxa"/>
          </w:tcPr>
          <w:p w14:paraId="11836CD2" w14:textId="77777777" w:rsidR="00A21F58" w:rsidRPr="00C37538" w:rsidRDefault="00A21F58" w:rsidP="00C1572C">
            <w:pPr>
              <w:pStyle w:val="03-01Tabellentext"/>
            </w:pPr>
            <w:r w:rsidRPr="00C37538">
              <w:t>GP: </w:t>
            </w:r>
            <w:r>
              <w:t>……………</w:t>
            </w:r>
          </w:p>
        </w:tc>
      </w:tr>
    </w:tbl>
    <w:p w14:paraId="657D851D" w14:textId="77777777" w:rsidR="00A21F58" w:rsidRDefault="00A21F58" w:rsidP="00A74C9A"/>
    <w:p w14:paraId="1B6886AC" w14:textId="77777777" w:rsidR="007F7627" w:rsidRDefault="007F7627" w:rsidP="00A74C9A"/>
    <w:sectPr w:rsidR="007F7627" w:rsidSect="001C20B3">
      <w:headerReference w:type="default" r:id="rId8"/>
      <w:footerReference w:type="default" r:id="rId9"/>
      <w:pgSz w:w="11900" w:h="16840"/>
      <w:pgMar w:top="1418" w:right="567" w:bottom="113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76076" w14:textId="77777777" w:rsidR="0004231D" w:rsidRDefault="0004231D" w:rsidP="00C05D8B">
      <w:r>
        <w:separator/>
      </w:r>
    </w:p>
  </w:endnote>
  <w:endnote w:type="continuationSeparator" w:id="0">
    <w:p w14:paraId="279DA8C3" w14:textId="77777777" w:rsidR="0004231D" w:rsidRDefault="0004231D" w:rsidP="00C05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porateSBQ-Regular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8F97E" w14:textId="61436796" w:rsidR="006B311C" w:rsidRPr="004B4327" w:rsidRDefault="006B311C" w:rsidP="001C20B3">
    <w:pPr>
      <w:pStyle w:val="Fuzeile"/>
      <w:tabs>
        <w:tab w:val="clear" w:pos="4536"/>
        <w:tab w:val="clear" w:pos="9072"/>
        <w:tab w:val="center" w:pos="5103"/>
        <w:tab w:val="right" w:pos="10206"/>
      </w:tabs>
      <w:ind w:left="567"/>
      <w:rPr>
        <w:rFonts w:cs="Arial"/>
        <w:sz w:val="16"/>
        <w:szCs w:val="16"/>
      </w:rPr>
    </w:pP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 xml:space="preserve"> FILENAME   \* MERGEFORMAT </w:instrText>
    </w:r>
    <w:r>
      <w:rPr>
        <w:rFonts w:cs="Arial"/>
        <w:sz w:val="16"/>
        <w:szCs w:val="16"/>
      </w:rPr>
      <w:fldChar w:fldCharType="separate"/>
    </w:r>
    <w:r>
      <w:rPr>
        <w:rFonts w:cs="Arial"/>
        <w:noProof/>
        <w:sz w:val="16"/>
        <w:szCs w:val="16"/>
      </w:rPr>
      <w:t>56260014DE.docx</w:t>
    </w:r>
    <w:r>
      <w:rPr>
        <w:rFonts w:cs="Arial"/>
        <w:sz w:val="16"/>
        <w:szCs w:val="16"/>
      </w:rPr>
      <w:fldChar w:fldCharType="end"/>
    </w:r>
    <w:r w:rsidRPr="004B4327">
      <w:rPr>
        <w:rFonts w:cs="Arial"/>
        <w:sz w:val="16"/>
        <w:szCs w:val="16"/>
      </w:rPr>
      <w:tab/>
    </w:r>
    <w:r w:rsidRPr="004B4327">
      <w:rPr>
        <w:rFonts w:cs="Arial"/>
        <w:sz w:val="16"/>
        <w:szCs w:val="16"/>
      </w:rPr>
      <w:fldChar w:fldCharType="begin"/>
    </w:r>
    <w:r w:rsidRPr="004B4327">
      <w:rPr>
        <w:rFonts w:cs="Arial"/>
        <w:sz w:val="16"/>
        <w:szCs w:val="16"/>
      </w:rPr>
      <w:instrText>PAGE   \* MERGEFORMAT</w:instrText>
    </w:r>
    <w:r w:rsidRPr="004B4327">
      <w:rPr>
        <w:rFonts w:cs="Arial"/>
        <w:sz w:val="16"/>
        <w:szCs w:val="16"/>
      </w:rPr>
      <w:fldChar w:fldCharType="separate"/>
    </w:r>
    <w:r w:rsidR="00DE05B5">
      <w:rPr>
        <w:rFonts w:cs="Arial"/>
        <w:noProof/>
        <w:sz w:val="16"/>
        <w:szCs w:val="16"/>
      </w:rPr>
      <w:t>5</w:t>
    </w:r>
    <w:r w:rsidRPr="004B4327">
      <w:rPr>
        <w:rFonts w:cs="Arial"/>
        <w:sz w:val="16"/>
        <w:szCs w:val="16"/>
      </w:rPr>
      <w:fldChar w:fldCharType="end"/>
    </w:r>
    <w:r>
      <w:rPr>
        <w:rFonts w:cs="Arial"/>
        <w:sz w:val="16"/>
        <w:szCs w:val="16"/>
      </w:rPr>
      <w:t>/</w:t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 xml:space="preserve"> NUMPAGES   \* MERGEFORMAT </w:instrText>
    </w:r>
    <w:r>
      <w:rPr>
        <w:rFonts w:cs="Arial"/>
        <w:sz w:val="16"/>
        <w:szCs w:val="16"/>
      </w:rPr>
      <w:fldChar w:fldCharType="separate"/>
    </w:r>
    <w:r w:rsidR="00DE05B5">
      <w:rPr>
        <w:rFonts w:cs="Arial"/>
        <w:noProof/>
        <w:sz w:val="16"/>
        <w:szCs w:val="16"/>
      </w:rPr>
      <w:t>9</w:t>
    </w:r>
    <w:r>
      <w:rPr>
        <w:rFonts w:cs="Arial"/>
        <w:sz w:val="16"/>
        <w:szCs w:val="16"/>
      </w:rPr>
      <w:fldChar w:fldCharType="end"/>
    </w:r>
    <w:r w:rsidRPr="004B4327"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 xml:space="preserve"> DATE   \* MERGEFORMAT </w:instrText>
    </w:r>
    <w:r>
      <w:rPr>
        <w:rFonts w:cs="Arial"/>
        <w:sz w:val="16"/>
        <w:szCs w:val="16"/>
      </w:rPr>
      <w:fldChar w:fldCharType="separate"/>
    </w:r>
    <w:r w:rsidR="00CE3AFF">
      <w:rPr>
        <w:rFonts w:cs="Arial"/>
        <w:noProof/>
        <w:sz w:val="16"/>
        <w:szCs w:val="16"/>
      </w:rPr>
      <w:t>15.12.2025</w:t>
    </w:r>
    <w:r>
      <w:rPr>
        <w:rFonts w:cs="Arial"/>
        <w:sz w:val="16"/>
        <w:szCs w:val="16"/>
      </w:rPr>
      <w:fldChar w:fldCharType="end"/>
    </w:r>
  </w:p>
  <w:p w14:paraId="7418509B" w14:textId="77777777" w:rsidR="006B311C" w:rsidRDefault="006B311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EDFA9" w14:textId="77777777" w:rsidR="0004231D" w:rsidRDefault="0004231D" w:rsidP="00C05D8B">
      <w:r>
        <w:separator/>
      </w:r>
    </w:p>
  </w:footnote>
  <w:footnote w:type="continuationSeparator" w:id="0">
    <w:p w14:paraId="3EE2B172" w14:textId="77777777" w:rsidR="0004231D" w:rsidRDefault="0004231D" w:rsidP="00C05D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8997C" w14:textId="77777777" w:rsidR="006B311C" w:rsidRPr="00C05D8B" w:rsidRDefault="006B311C" w:rsidP="00A858A9">
    <w:pPr>
      <w:pStyle w:val="Kopfzeile"/>
      <w:tabs>
        <w:tab w:val="clear" w:pos="4536"/>
        <w:tab w:val="clear" w:pos="9072"/>
      </w:tabs>
    </w:pP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4AE150E6" wp14:editId="40E96EBB">
          <wp:simplePos x="0" y="0"/>
          <wp:positionH relativeFrom="leftMargin">
            <wp:posOffset>0</wp:posOffset>
          </wp:positionH>
          <wp:positionV relativeFrom="topMargin">
            <wp:posOffset>0</wp:posOffset>
          </wp:positionV>
          <wp:extent cx="7560000" cy="898928"/>
          <wp:effectExtent l="0" t="0" r="0" b="0"/>
          <wp:wrapNone/>
          <wp:docPr id="1" name="Bild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G16-112_Briefbogen_Deutschland_Seite2_obe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9892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24E27"/>
    <w:multiLevelType w:val="hybridMultilevel"/>
    <w:tmpl w:val="64E064AE"/>
    <w:lvl w:ilvl="0" w:tplc="55E0FEFA">
      <w:start w:val="1"/>
      <w:numFmt w:val="bullet"/>
      <w:pStyle w:val="02-02Listenpunkt"/>
      <w:lvlText w:val="─"/>
      <w:lvlJc w:val="left"/>
      <w:pPr>
        <w:ind w:left="927" w:hanging="360"/>
      </w:pPr>
      <w:rPr>
        <w:rFonts w:ascii="Arial" w:hAnsi="Arial" w:hint="default"/>
        <w:b w:val="0"/>
        <w:i w:val="0"/>
        <w:color w:val="auto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241FA3"/>
    <w:multiLevelType w:val="hybridMultilevel"/>
    <w:tmpl w:val="BB64A082"/>
    <w:lvl w:ilvl="0" w:tplc="34D648D6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D61A6B"/>
    <w:multiLevelType w:val="hybridMultilevel"/>
    <w:tmpl w:val="83EA0D50"/>
    <w:lvl w:ilvl="0" w:tplc="B05E7276">
      <w:start w:val="8"/>
      <w:numFmt w:val="bullet"/>
      <w:lvlText w:val="-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79841D5A"/>
    <w:multiLevelType w:val="multilevel"/>
    <w:tmpl w:val="D90AF916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06509768">
    <w:abstractNumId w:val="3"/>
  </w:num>
  <w:num w:numId="2" w16cid:durableId="2133092050">
    <w:abstractNumId w:val="3"/>
  </w:num>
  <w:num w:numId="3" w16cid:durableId="1824616352">
    <w:abstractNumId w:val="3"/>
  </w:num>
  <w:num w:numId="4" w16cid:durableId="1761367045">
    <w:abstractNumId w:val="3"/>
  </w:num>
  <w:num w:numId="5" w16cid:durableId="2094280002">
    <w:abstractNumId w:val="3"/>
  </w:num>
  <w:num w:numId="6" w16cid:durableId="278488823">
    <w:abstractNumId w:val="3"/>
  </w:num>
  <w:num w:numId="7" w16cid:durableId="97453204">
    <w:abstractNumId w:val="3"/>
  </w:num>
  <w:num w:numId="8" w16cid:durableId="1339582526">
    <w:abstractNumId w:val="3"/>
  </w:num>
  <w:num w:numId="9" w16cid:durableId="286158389">
    <w:abstractNumId w:val="3"/>
  </w:num>
  <w:num w:numId="10" w16cid:durableId="1706448151">
    <w:abstractNumId w:val="3"/>
  </w:num>
  <w:num w:numId="11" w16cid:durableId="1876581767">
    <w:abstractNumId w:val="3"/>
  </w:num>
  <w:num w:numId="12" w16cid:durableId="1513715825">
    <w:abstractNumId w:val="3"/>
  </w:num>
  <w:num w:numId="13" w16cid:durableId="1893229360">
    <w:abstractNumId w:val="3"/>
  </w:num>
  <w:num w:numId="14" w16cid:durableId="470247085">
    <w:abstractNumId w:val="3"/>
  </w:num>
  <w:num w:numId="15" w16cid:durableId="2145542462">
    <w:abstractNumId w:val="3"/>
  </w:num>
  <w:num w:numId="16" w16cid:durableId="142546591">
    <w:abstractNumId w:val="3"/>
  </w:num>
  <w:num w:numId="17" w16cid:durableId="1569421119">
    <w:abstractNumId w:val="3"/>
  </w:num>
  <w:num w:numId="18" w16cid:durableId="665741848">
    <w:abstractNumId w:val="3"/>
  </w:num>
  <w:num w:numId="19" w16cid:durableId="26757275">
    <w:abstractNumId w:val="3"/>
  </w:num>
  <w:num w:numId="20" w16cid:durableId="1519081067">
    <w:abstractNumId w:val="3"/>
  </w:num>
  <w:num w:numId="21" w16cid:durableId="172190350">
    <w:abstractNumId w:val="3"/>
  </w:num>
  <w:num w:numId="22" w16cid:durableId="1871142554">
    <w:abstractNumId w:val="3"/>
  </w:num>
  <w:num w:numId="23" w16cid:durableId="1491359912">
    <w:abstractNumId w:val="3"/>
  </w:num>
  <w:num w:numId="24" w16cid:durableId="2000964328">
    <w:abstractNumId w:val="3"/>
  </w:num>
  <w:num w:numId="25" w16cid:durableId="1469394152">
    <w:abstractNumId w:val="3"/>
  </w:num>
  <w:num w:numId="26" w16cid:durableId="1478188820">
    <w:abstractNumId w:val="3"/>
  </w:num>
  <w:num w:numId="27" w16cid:durableId="790326366">
    <w:abstractNumId w:val="3"/>
  </w:num>
  <w:num w:numId="28" w16cid:durableId="623119225">
    <w:abstractNumId w:val="2"/>
  </w:num>
  <w:num w:numId="29" w16cid:durableId="1713535728">
    <w:abstractNumId w:val="1"/>
  </w:num>
  <w:num w:numId="30" w16cid:durableId="16055025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7461"/>
    <w:rsid w:val="00006505"/>
    <w:rsid w:val="0004231D"/>
    <w:rsid w:val="00047BF6"/>
    <w:rsid w:val="00075201"/>
    <w:rsid w:val="000D0E1F"/>
    <w:rsid w:val="000F34B7"/>
    <w:rsid w:val="001249FF"/>
    <w:rsid w:val="001401FC"/>
    <w:rsid w:val="001B61C9"/>
    <w:rsid w:val="001C1DBB"/>
    <w:rsid w:val="001C20B3"/>
    <w:rsid w:val="001F5692"/>
    <w:rsid w:val="00225A7C"/>
    <w:rsid w:val="00225FB1"/>
    <w:rsid w:val="00267104"/>
    <w:rsid w:val="00295D2A"/>
    <w:rsid w:val="0029680B"/>
    <w:rsid w:val="002A16A0"/>
    <w:rsid w:val="002B51DE"/>
    <w:rsid w:val="002C68F7"/>
    <w:rsid w:val="002E30DB"/>
    <w:rsid w:val="002F723A"/>
    <w:rsid w:val="0032275A"/>
    <w:rsid w:val="00332ED6"/>
    <w:rsid w:val="0033518A"/>
    <w:rsid w:val="00347728"/>
    <w:rsid w:val="00385E86"/>
    <w:rsid w:val="0041037C"/>
    <w:rsid w:val="0044529A"/>
    <w:rsid w:val="0044683F"/>
    <w:rsid w:val="00491AC7"/>
    <w:rsid w:val="004A15FD"/>
    <w:rsid w:val="004B10E7"/>
    <w:rsid w:val="004B4327"/>
    <w:rsid w:val="004C1CDB"/>
    <w:rsid w:val="005656A1"/>
    <w:rsid w:val="005B7461"/>
    <w:rsid w:val="005C4C6B"/>
    <w:rsid w:val="005D2F65"/>
    <w:rsid w:val="005F4A9C"/>
    <w:rsid w:val="005F68AA"/>
    <w:rsid w:val="00632415"/>
    <w:rsid w:val="00633D6F"/>
    <w:rsid w:val="0063494B"/>
    <w:rsid w:val="00661695"/>
    <w:rsid w:val="006B311C"/>
    <w:rsid w:val="006F654F"/>
    <w:rsid w:val="006F6686"/>
    <w:rsid w:val="006F7768"/>
    <w:rsid w:val="00707608"/>
    <w:rsid w:val="007705A8"/>
    <w:rsid w:val="007A4B1A"/>
    <w:rsid w:val="007F0798"/>
    <w:rsid w:val="007F7627"/>
    <w:rsid w:val="008407C6"/>
    <w:rsid w:val="008626E5"/>
    <w:rsid w:val="008C1F2C"/>
    <w:rsid w:val="008E5625"/>
    <w:rsid w:val="00903DB2"/>
    <w:rsid w:val="009259FD"/>
    <w:rsid w:val="00987990"/>
    <w:rsid w:val="00997A9E"/>
    <w:rsid w:val="009A75A8"/>
    <w:rsid w:val="009C1497"/>
    <w:rsid w:val="00A21F58"/>
    <w:rsid w:val="00A534A2"/>
    <w:rsid w:val="00A54684"/>
    <w:rsid w:val="00A728DD"/>
    <w:rsid w:val="00A74C9A"/>
    <w:rsid w:val="00A858A9"/>
    <w:rsid w:val="00AF7402"/>
    <w:rsid w:val="00B01EEA"/>
    <w:rsid w:val="00B8766A"/>
    <w:rsid w:val="00B9643B"/>
    <w:rsid w:val="00BB6123"/>
    <w:rsid w:val="00BC4663"/>
    <w:rsid w:val="00C05D8B"/>
    <w:rsid w:val="00C1572C"/>
    <w:rsid w:val="00CE3AFF"/>
    <w:rsid w:val="00D219A3"/>
    <w:rsid w:val="00D517A8"/>
    <w:rsid w:val="00D77D72"/>
    <w:rsid w:val="00D77EEE"/>
    <w:rsid w:val="00DA4D70"/>
    <w:rsid w:val="00DE05B5"/>
    <w:rsid w:val="00E119BD"/>
    <w:rsid w:val="00E81F9A"/>
    <w:rsid w:val="00EB19FD"/>
    <w:rsid w:val="00EB3F3F"/>
    <w:rsid w:val="00EC7B5E"/>
    <w:rsid w:val="00F74490"/>
    <w:rsid w:val="00F802EE"/>
    <w:rsid w:val="00F85070"/>
    <w:rsid w:val="00FC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4A36B6"/>
  <w15:docId w15:val="{EBB9F992-9C03-4D04-A412-E0AD37A5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porateSBQ-Regular" w:eastAsiaTheme="minorEastAsia" w:hAnsi="CorporateSBQ-Regular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01EEA"/>
    <w:rPr>
      <w:rFonts w:ascii="Arial" w:eastAsiaTheme="minorHAnsi" w:hAnsi="Arial"/>
      <w:sz w:val="20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DE05B5"/>
    <w:pPr>
      <w:keepNext/>
      <w:numPr>
        <w:numId w:val="1"/>
      </w:numPr>
      <w:outlineLvl w:val="0"/>
    </w:pPr>
    <w:rPr>
      <w:rFonts w:eastAsia="Times New Roman" w:cs="Times New Roman"/>
      <w:b/>
      <w:sz w:val="32"/>
      <w:szCs w:val="20"/>
    </w:rPr>
  </w:style>
  <w:style w:type="paragraph" w:styleId="berschrift2">
    <w:name w:val="heading 2"/>
    <w:basedOn w:val="Standard"/>
    <w:next w:val="Standard"/>
    <w:link w:val="berschrift2Zchn"/>
    <w:qFormat/>
    <w:rsid w:val="00DE05B5"/>
    <w:pPr>
      <w:keepNext/>
      <w:numPr>
        <w:ilvl w:val="1"/>
        <w:numId w:val="1"/>
      </w:numPr>
      <w:jc w:val="both"/>
      <w:outlineLvl w:val="1"/>
    </w:pPr>
    <w:rPr>
      <w:rFonts w:eastAsia="Times New Roman" w:cs="Times New Roman"/>
      <w:b/>
      <w:sz w:val="28"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DE05B5"/>
    <w:pPr>
      <w:keepNext/>
      <w:numPr>
        <w:ilvl w:val="2"/>
        <w:numId w:val="1"/>
      </w:numPr>
      <w:jc w:val="both"/>
      <w:outlineLvl w:val="2"/>
    </w:pPr>
    <w:rPr>
      <w:rFonts w:eastAsia="Times New Roman" w:cs="Times New Roman"/>
      <w:b/>
      <w:szCs w:val="20"/>
    </w:rPr>
  </w:style>
  <w:style w:type="paragraph" w:styleId="berschrift4">
    <w:name w:val="heading 4"/>
    <w:basedOn w:val="Standard"/>
    <w:next w:val="Standard"/>
    <w:link w:val="berschrift4Zchn"/>
    <w:qFormat/>
    <w:rsid w:val="00DE05B5"/>
    <w:pPr>
      <w:keepNext/>
      <w:numPr>
        <w:ilvl w:val="3"/>
        <w:numId w:val="1"/>
      </w:numPr>
      <w:spacing w:before="240" w:after="60"/>
      <w:outlineLvl w:val="3"/>
    </w:pPr>
    <w:rPr>
      <w:rFonts w:eastAsia="Times New Roman" w:cs="Times New Roman"/>
      <w:b/>
      <w:szCs w:val="20"/>
    </w:rPr>
  </w:style>
  <w:style w:type="paragraph" w:styleId="berschrift5">
    <w:name w:val="heading 5"/>
    <w:basedOn w:val="Standard"/>
    <w:next w:val="Standard"/>
    <w:link w:val="berschrift5Zchn"/>
    <w:qFormat/>
    <w:rsid w:val="00DE05B5"/>
    <w:pPr>
      <w:numPr>
        <w:ilvl w:val="4"/>
        <w:numId w:val="1"/>
      </w:numPr>
      <w:spacing w:before="240" w:after="60"/>
      <w:outlineLvl w:val="4"/>
    </w:pPr>
    <w:rPr>
      <w:rFonts w:eastAsia="Times New Roman" w:cs="Times New Roman"/>
      <w:szCs w:val="20"/>
    </w:rPr>
  </w:style>
  <w:style w:type="paragraph" w:styleId="berschrift6">
    <w:name w:val="heading 6"/>
    <w:basedOn w:val="Standard"/>
    <w:next w:val="Standard"/>
    <w:link w:val="berschrift6Zchn"/>
    <w:qFormat/>
    <w:rsid w:val="00DE05B5"/>
    <w:pPr>
      <w:numPr>
        <w:ilvl w:val="5"/>
        <w:numId w:val="1"/>
      </w:numPr>
      <w:spacing w:before="240" w:after="60"/>
      <w:outlineLvl w:val="5"/>
    </w:pPr>
    <w:rPr>
      <w:rFonts w:eastAsia="Times New Roman" w:cs="Times New Roman"/>
      <w:i/>
      <w:szCs w:val="20"/>
    </w:rPr>
  </w:style>
  <w:style w:type="paragraph" w:styleId="berschrift7">
    <w:name w:val="heading 7"/>
    <w:basedOn w:val="Standard"/>
    <w:next w:val="Standard"/>
    <w:link w:val="berschrift7Zchn"/>
    <w:qFormat/>
    <w:rsid w:val="00DE05B5"/>
    <w:pPr>
      <w:numPr>
        <w:ilvl w:val="6"/>
        <w:numId w:val="1"/>
      </w:numPr>
      <w:spacing w:before="240" w:after="60"/>
      <w:outlineLvl w:val="6"/>
    </w:pPr>
    <w:rPr>
      <w:rFonts w:eastAsia="Times New Roman" w:cs="Times New Roman"/>
      <w:szCs w:val="20"/>
    </w:rPr>
  </w:style>
  <w:style w:type="paragraph" w:styleId="berschrift8">
    <w:name w:val="heading 8"/>
    <w:basedOn w:val="Standard"/>
    <w:next w:val="Standard"/>
    <w:link w:val="berschrift8Zchn"/>
    <w:qFormat/>
    <w:rsid w:val="00DE05B5"/>
    <w:pPr>
      <w:numPr>
        <w:ilvl w:val="7"/>
        <w:numId w:val="1"/>
      </w:numPr>
      <w:spacing w:before="240" w:after="60"/>
      <w:outlineLvl w:val="7"/>
    </w:pPr>
    <w:rPr>
      <w:rFonts w:eastAsia="Times New Roman" w:cs="Times New Roman"/>
      <w:i/>
      <w:szCs w:val="20"/>
    </w:rPr>
  </w:style>
  <w:style w:type="paragraph" w:styleId="berschrift9">
    <w:name w:val="heading 9"/>
    <w:basedOn w:val="Standard"/>
    <w:next w:val="Standard"/>
    <w:link w:val="berschrift9Zchn"/>
    <w:qFormat/>
    <w:rsid w:val="00DE05B5"/>
    <w:pPr>
      <w:numPr>
        <w:ilvl w:val="8"/>
        <w:numId w:val="1"/>
      </w:numPr>
      <w:spacing w:before="240" w:after="60"/>
      <w:outlineLvl w:val="8"/>
    </w:pPr>
    <w:rPr>
      <w:rFonts w:eastAsia="Times New Roman" w:cs="Times New Roman"/>
      <w:b/>
      <w:i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E05B5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E05B5"/>
    <w:rPr>
      <w:rFonts w:ascii="Lucida Grande" w:eastAsiaTheme="minorHAnsi" w:hAnsi="Lucida Grande" w:cs="Lucida Grande"/>
      <w:sz w:val="18"/>
      <w:szCs w:val="18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DE05B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E05B5"/>
    <w:rPr>
      <w:rFonts w:ascii="Arial" w:eastAsiaTheme="minorHAnsi" w:hAnsi="Arial"/>
      <w:sz w:val="20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DE05B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E05B5"/>
    <w:rPr>
      <w:rFonts w:ascii="Arial" w:eastAsiaTheme="minorHAnsi" w:hAnsi="Arial"/>
      <w:sz w:val="20"/>
      <w:szCs w:val="22"/>
      <w:lang w:eastAsia="en-US"/>
    </w:rPr>
  </w:style>
  <w:style w:type="character" w:styleId="SchwacheHervorhebung">
    <w:name w:val="Subtle Emphasis"/>
    <w:basedOn w:val="Absatz-Standardschriftart"/>
    <w:uiPriority w:val="19"/>
    <w:qFormat/>
    <w:rsid w:val="00DE05B5"/>
    <w:rPr>
      <w:i/>
      <w:iCs/>
      <w:color w:val="808080" w:themeColor="text1" w:themeTint="7F"/>
    </w:rPr>
  </w:style>
  <w:style w:type="character" w:customStyle="1" w:styleId="berschrift1Zchn">
    <w:name w:val="Überschrift 1 Zchn"/>
    <w:basedOn w:val="Absatz-Standardschriftart"/>
    <w:link w:val="berschrift1"/>
    <w:rsid w:val="00DE05B5"/>
    <w:rPr>
      <w:rFonts w:ascii="Arial" w:eastAsia="Times New Roman" w:hAnsi="Arial" w:cs="Times New Roman"/>
      <w:b/>
      <w:sz w:val="32"/>
      <w:szCs w:val="20"/>
      <w:lang w:eastAsia="en-US"/>
    </w:rPr>
  </w:style>
  <w:style w:type="character" w:customStyle="1" w:styleId="berschrift2Zchn">
    <w:name w:val="Überschrift 2 Zchn"/>
    <w:basedOn w:val="Absatz-Standardschriftart"/>
    <w:link w:val="berschrift2"/>
    <w:rsid w:val="00DE05B5"/>
    <w:rPr>
      <w:rFonts w:ascii="Arial" w:eastAsia="Times New Roman" w:hAnsi="Arial" w:cs="Times New Roman"/>
      <w:b/>
      <w:sz w:val="28"/>
      <w:szCs w:val="20"/>
      <w:lang w:eastAsia="en-US"/>
    </w:rPr>
  </w:style>
  <w:style w:type="character" w:customStyle="1" w:styleId="berschrift3Zchn">
    <w:name w:val="Überschrift 3 Zchn"/>
    <w:basedOn w:val="Absatz-Standardschriftart"/>
    <w:link w:val="berschrift3"/>
    <w:rsid w:val="00DE05B5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berschrift4Zchn">
    <w:name w:val="Überschrift 4 Zchn"/>
    <w:basedOn w:val="Absatz-Standardschriftart"/>
    <w:link w:val="berschrift4"/>
    <w:rsid w:val="00DE05B5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berschrift5Zchn">
    <w:name w:val="Überschrift 5 Zchn"/>
    <w:basedOn w:val="Absatz-Standardschriftart"/>
    <w:link w:val="berschrift5"/>
    <w:rsid w:val="00DE05B5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berschrift6Zchn">
    <w:name w:val="Überschrift 6 Zchn"/>
    <w:basedOn w:val="Absatz-Standardschriftart"/>
    <w:link w:val="berschrift6"/>
    <w:rsid w:val="00DE05B5"/>
    <w:rPr>
      <w:rFonts w:ascii="Arial" w:eastAsia="Times New Roman" w:hAnsi="Arial" w:cs="Times New Roman"/>
      <w:i/>
      <w:sz w:val="20"/>
      <w:szCs w:val="20"/>
      <w:lang w:eastAsia="en-US"/>
    </w:rPr>
  </w:style>
  <w:style w:type="character" w:customStyle="1" w:styleId="berschrift7Zchn">
    <w:name w:val="Überschrift 7 Zchn"/>
    <w:basedOn w:val="Absatz-Standardschriftart"/>
    <w:link w:val="berschrift7"/>
    <w:rsid w:val="00DE05B5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berschrift8Zchn">
    <w:name w:val="Überschrift 8 Zchn"/>
    <w:basedOn w:val="Absatz-Standardschriftart"/>
    <w:link w:val="berschrift8"/>
    <w:rsid w:val="00DE05B5"/>
    <w:rPr>
      <w:rFonts w:ascii="Arial" w:eastAsia="Times New Roman" w:hAnsi="Arial" w:cs="Times New Roman"/>
      <w:i/>
      <w:sz w:val="20"/>
      <w:szCs w:val="20"/>
      <w:lang w:eastAsia="en-US"/>
    </w:rPr>
  </w:style>
  <w:style w:type="character" w:customStyle="1" w:styleId="berschrift9Zchn">
    <w:name w:val="Überschrift 9 Zchn"/>
    <w:basedOn w:val="Absatz-Standardschriftart"/>
    <w:link w:val="berschrift9"/>
    <w:rsid w:val="00DE05B5"/>
    <w:rPr>
      <w:rFonts w:ascii="Arial" w:eastAsia="Times New Roman" w:hAnsi="Arial" w:cs="Times New Roman"/>
      <w:b/>
      <w:i/>
      <w:sz w:val="18"/>
      <w:szCs w:val="20"/>
      <w:lang w:eastAsia="en-US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DE05B5"/>
    <w:pPr>
      <w:tabs>
        <w:tab w:val="left" w:pos="440"/>
        <w:tab w:val="right" w:leader="dot" w:pos="10196"/>
      </w:tabs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DE05B5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DE05B5"/>
    <w:pPr>
      <w:spacing w:after="100"/>
      <w:ind w:left="440"/>
    </w:pPr>
  </w:style>
  <w:style w:type="paragraph" w:styleId="Listenabsatz">
    <w:name w:val="List Paragraph"/>
    <w:basedOn w:val="Standard"/>
    <w:uiPriority w:val="34"/>
    <w:qFormat/>
    <w:rsid w:val="00DE05B5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DE05B5"/>
    <w:pPr>
      <w:keepLines/>
      <w:numPr>
        <w:numId w:val="0"/>
      </w:numPr>
      <w:spacing w:before="480"/>
      <w:outlineLvl w:val="9"/>
    </w:pPr>
    <w:rPr>
      <w:rFonts w:eastAsiaTheme="majorEastAsia" w:cstheme="majorBidi"/>
      <w:bCs/>
      <w:color w:val="365F91" w:themeColor="accent1" w:themeShade="BF"/>
      <w:szCs w:val="28"/>
    </w:rPr>
  </w:style>
  <w:style w:type="paragraph" w:customStyle="1" w:styleId="Default">
    <w:name w:val="Default"/>
    <w:rsid w:val="00DE05B5"/>
    <w:pPr>
      <w:autoSpaceDE w:val="0"/>
      <w:autoSpaceDN w:val="0"/>
      <w:adjustRightInd w:val="0"/>
    </w:pPr>
    <w:rPr>
      <w:rFonts w:ascii="Arial" w:eastAsiaTheme="minorHAnsi" w:hAnsi="Arial" w:cs="Arial"/>
      <w:color w:val="000000"/>
      <w:lang w:eastAsia="en-US"/>
    </w:rPr>
  </w:style>
  <w:style w:type="table" w:styleId="Tabellenraster">
    <w:name w:val="Table Grid"/>
    <w:basedOn w:val="NormaleTabelle"/>
    <w:uiPriority w:val="59"/>
    <w:rsid w:val="00DE05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1-01Haupttext">
    <w:name w:val="01-01_Haupttext"/>
    <w:basedOn w:val="Standard"/>
    <w:qFormat/>
    <w:rsid w:val="00DE05B5"/>
    <w:pPr>
      <w:ind w:left="567"/>
    </w:pPr>
  </w:style>
  <w:style w:type="paragraph" w:customStyle="1" w:styleId="02-01Listentitel">
    <w:name w:val="02-01_Listentitel"/>
    <w:basedOn w:val="Standard"/>
    <w:qFormat/>
    <w:rsid w:val="00DE05B5"/>
    <w:pPr>
      <w:ind w:left="567"/>
    </w:pPr>
  </w:style>
  <w:style w:type="paragraph" w:customStyle="1" w:styleId="02-02Listenpunkt">
    <w:name w:val="02-02_Listenpunkt"/>
    <w:basedOn w:val="Standard"/>
    <w:qFormat/>
    <w:rsid w:val="00DE05B5"/>
    <w:pPr>
      <w:numPr>
        <w:numId w:val="30"/>
      </w:numPr>
      <w:tabs>
        <w:tab w:val="left" w:pos="567"/>
      </w:tabs>
      <w:spacing w:after="20"/>
      <w:ind w:left="851" w:hanging="284"/>
    </w:pPr>
  </w:style>
  <w:style w:type="paragraph" w:customStyle="1" w:styleId="03-01Tabellentext">
    <w:name w:val="03-01_Tabellentext"/>
    <w:basedOn w:val="Standard"/>
    <w:qFormat/>
    <w:rsid w:val="00DE05B5"/>
  </w:style>
  <w:style w:type="paragraph" w:customStyle="1" w:styleId="00-01Position">
    <w:name w:val="00-01_Position"/>
    <w:basedOn w:val="Standard"/>
    <w:next w:val="00-02Option"/>
    <w:qFormat/>
    <w:rsid w:val="00DE05B5"/>
    <w:pPr>
      <w:spacing w:after="200"/>
      <w:ind w:left="567"/>
    </w:pPr>
    <w:rPr>
      <w:b/>
      <w:bCs/>
    </w:rPr>
  </w:style>
  <w:style w:type="character" w:styleId="Fett">
    <w:name w:val="Strong"/>
    <w:basedOn w:val="Absatz-Standardschriftart"/>
    <w:uiPriority w:val="22"/>
    <w:qFormat/>
    <w:rsid w:val="00DE05B5"/>
    <w:rPr>
      <w:b/>
      <w:bCs/>
    </w:rPr>
  </w:style>
  <w:style w:type="character" w:styleId="IntensiveHervorhebung">
    <w:name w:val="Intense Emphasis"/>
    <w:basedOn w:val="Absatz-Standardschriftart"/>
    <w:uiPriority w:val="21"/>
    <w:qFormat/>
    <w:rsid w:val="00DE05B5"/>
    <w:rPr>
      <w:b/>
      <w:bCs/>
      <w:i/>
      <w:iCs/>
      <w:color w:val="4F81BD" w:themeColor="accent1"/>
    </w:rPr>
  </w:style>
  <w:style w:type="paragraph" w:customStyle="1" w:styleId="00-02Option">
    <w:name w:val="00-02_Option"/>
    <w:basedOn w:val="Standard"/>
    <w:next w:val="01-01Haupttext"/>
    <w:qFormat/>
    <w:rsid w:val="00DE05B5"/>
    <w:pPr>
      <w:ind w:left="567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Magnetic\Schranken\_MicroDrive_Ausschreibungstexte\_Layout_Template\Ausschreibungstextelayout.dotx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E41DE-C88F-4500-81DD-36E57048F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Ausschreibungstextelayout.dotx</Template>
  <TotalTime>0</TotalTime>
  <Pages>9</Pages>
  <Words>1744</Words>
  <Characters>10991</Characters>
  <Application>Microsoft Office Word</Application>
  <DocSecurity>0</DocSecurity>
  <Lines>91</Lines>
  <Paragraphs>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Maurer, Rapp &amp; Henneberg</Company>
  <LinksUpToDate>false</LinksUpToDate>
  <CharactersWithSpaces>12710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Jaeger, Detlef</dc:creator>
  <cp:lastModifiedBy>Jaeger, Detlef</cp:lastModifiedBy>
  <cp:revision>10</cp:revision>
  <dcterms:created xsi:type="dcterms:W3CDTF">2019-06-03T16:10:00Z</dcterms:created>
  <dcterms:modified xsi:type="dcterms:W3CDTF">2025-12-15T10:06:00Z</dcterms:modified>
</cp:coreProperties>
</file>