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391A" w14:textId="77777777" w:rsidR="005B7461" w:rsidRPr="004B03C2" w:rsidRDefault="005B7461" w:rsidP="00D863A5">
      <w:pPr>
        <w:pStyle w:val="00-01Position"/>
        <w:rPr>
          <w:lang w:val="en-US"/>
        </w:rPr>
      </w:pPr>
      <w:r w:rsidRPr="004B03C2">
        <w:rPr>
          <w:lang w:val="en-US"/>
        </w:rPr>
        <w:t>[Position: ………</w:t>
      </w:r>
      <w:proofErr w:type="gramStart"/>
      <w:r w:rsidRPr="004B03C2">
        <w:rPr>
          <w:lang w:val="en-US"/>
        </w:rPr>
        <w:t>…..</w:t>
      </w:r>
      <w:proofErr w:type="gramEnd"/>
      <w:r w:rsidRPr="004B03C2">
        <w:rPr>
          <w:lang w:val="en-US"/>
        </w:rPr>
        <w:t>]</w:t>
      </w:r>
    </w:p>
    <w:p w14:paraId="1DBE6740" w14:textId="77777777" w:rsidR="005B7461" w:rsidRPr="004B03C2" w:rsidRDefault="005B7461" w:rsidP="00D863A5">
      <w:pPr>
        <w:pStyle w:val="00-02Option"/>
        <w:rPr>
          <w:lang w:val="en-US"/>
        </w:rPr>
      </w:pPr>
      <w:proofErr w:type="spellStart"/>
      <w:r w:rsidRPr="004B03C2">
        <w:rPr>
          <w:lang w:val="en-US"/>
        </w:rPr>
        <w:t>Mautschranke</w:t>
      </w:r>
      <w:proofErr w:type="spellEnd"/>
      <w:r w:rsidRPr="004B03C2">
        <w:rPr>
          <w:lang w:val="en-US"/>
        </w:rPr>
        <w:t xml:space="preserve"> Magnetic MHTM™ </w:t>
      </w:r>
      <w:proofErr w:type="spellStart"/>
      <w:r w:rsidRPr="004B03C2">
        <w:rPr>
          <w:lang w:val="en-US"/>
        </w:rPr>
        <w:t>MicroDrive</w:t>
      </w:r>
      <w:proofErr w:type="spellEnd"/>
      <w:r w:rsidRPr="004B03C2">
        <w:rPr>
          <w:lang w:val="en-US"/>
        </w:rPr>
        <w:t xml:space="preserve">, </w:t>
      </w:r>
      <w:proofErr w:type="spellStart"/>
      <w:r w:rsidRPr="004B03C2">
        <w:rPr>
          <w:lang w:val="en-US"/>
        </w:rPr>
        <w:t>Typ</w:t>
      </w:r>
      <w:proofErr w:type="spellEnd"/>
      <w:r w:rsidRPr="004B03C2">
        <w:rPr>
          <w:lang w:val="en-US"/>
        </w:rPr>
        <w:t xml:space="preserve"> </w:t>
      </w:r>
      <w:r w:rsidR="00A81A4F" w:rsidRPr="004B03C2">
        <w:rPr>
          <w:lang w:val="en-US"/>
        </w:rPr>
        <w:t>Toll</w:t>
      </w:r>
    </w:p>
    <w:p w14:paraId="2C8BBCB2" w14:textId="77777777" w:rsidR="005B7461" w:rsidRPr="00DD2C22" w:rsidRDefault="005F4A9C" w:rsidP="00D863A5">
      <w:pPr>
        <w:pStyle w:val="01-01Haupttext"/>
      </w:pPr>
      <w:r w:rsidRPr="00DD2C22">
        <w:t xml:space="preserve">Elektromotorisch angetriebene Verkehrsschranke für die </w:t>
      </w:r>
      <w:r>
        <w:t>Abfertigung</w:t>
      </w:r>
      <w:r w:rsidRPr="00DD2C22">
        <w:t xml:space="preserve"> von Fahrzeugen</w:t>
      </w:r>
      <w:r>
        <w:t xml:space="preserve"> auf Autobahnen</w:t>
      </w:r>
      <w:r w:rsidRPr="00DD2C22">
        <w:t xml:space="preserve">, Sperrbreite bis </w:t>
      </w:r>
      <w:r w:rsidR="005B7461" w:rsidRPr="00DD2C22">
        <w:t>3,</w:t>
      </w:r>
      <w:r w:rsidR="005B7461">
        <w:t>5</w:t>
      </w:r>
      <w:r w:rsidR="006665D1">
        <w:t> </w:t>
      </w:r>
      <w:r w:rsidR="005B7461" w:rsidRPr="00DD2C22">
        <w:t xml:space="preserve">m, Öffnungs- und Schließzeiten ab </w:t>
      </w:r>
      <w:r w:rsidR="006665D1">
        <w:t>1,3 </w:t>
      </w:r>
      <w:r w:rsidR="005B7461" w:rsidRPr="00DD2C22">
        <w:t>s</w:t>
      </w:r>
      <w:r w:rsidR="006665D1">
        <w:t>.</w:t>
      </w:r>
    </w:p>
    <w:p w14:paraId="07D2C638" w14:textId="77777777" w:rsidR="005B7461" w:rsidRPr="00DD2C22" w:rsidRDefault="005B7461" w:rsidP="00D863A5"/>
    <w:p w14:paraId="3C0B05BF" w14:textId="77777777" w:rsidR="005B7461" w:rsidRPr="00DD2C22" w:rsidRDefault="005B7461" w:rsidP="00D863A5">
      <w:pPr>
        <w:pStyle w:val="02-01Listentitel"/>
      </w:pPr>
      <w:r w:rsidRPr="00DD2C22">
        <w:t>Antrieb:</w:t>
      </w:r>
    </w:p>
    <w:p w14:paraId="0DE83B18" w14:textId="77777777" w:rsidR="005B7461" w:rsidRPr="00905B4F" w:rsidRDefault="005B7461" w:rsidP="00905B4F">
      <w:pPr>
        <w:pStyle w:val="02-02Listenpunkt"/>
      </w:pPr>
      <w:r w:rsidRPr="00905B4F">
        <w:t xml:space="preserve">Integriertes MHTM™ </w:t>
      </w:r>
      <w:proofErr w:type="spellStart"/>
      <w:r w:rsidRPr="00905B4F">
        <w:t>MicroDrive</w:t>
      </w:r>
      <w:proofErr w:type="spellEnd"/>
      <w:r w:rsidRPr="00905B4F">
        <w:t>-A</w:t>
      </w:r>
      <w:r w:rsidR="006665D1" w:rsidRPr="00905B4F">
        <w:t>ntriebssystem für mindestens 10 </w:t>
      </w:r>
      <w:r w:rsidRPr="00905B4F">
        <w:t>Millionen Durchfahrtszyklen (MCBF)</w:t>
      </w:r>
    </w:p>
    <w:p w14:paraId="212FBEDE" w14:textId="77777777" w:rsidR="005B7461" w:rsidRPr="00905B4F" w:rsidRDefault="005B7461" w:rsidP="00905B4F">
      <w:pPr>
        <w:pStyle w:val="02-02Listenpunkt"/>
      </w:pPr>
      <w:r w:rsidRPr="00905B4F">
        <w:t>Hochdynamischer und energieeffizienter BLDC-Antrieb</w:t>
      </w:r>
      <w:r w:rsidR="006665D1" w:rsidRPr="00905B4F">
        <w:t xml:space="preserve"> 24 </w:t>
      </w:r>
      <w:r w:rsidRPr="00905B4F">
        <w:t>V</w:t>
      </w:r>
    </w:p>
    <w:p w14:paraId="3FBA1880" w14:textId="77777777" w:rsidR="005B7461" w:rsidRPr="00905B4F" w:rsidRDefault="005B7461" w:rsidP="00905B4F">
      <w:pPr>
        <w:pStyle w:val="02-02Listenpunkt"/>
      </w:pPr>
      <w:r w:rsidRPr="00905B4F">
        <w:t>Zusätzliche Hebelmechanik zur Verriegelung des Schrankenbaums in beiden Endlagen</w:t>
      </w:r>
    </w:p>
    <w:p w14:paraId="614AB5C6" w14:textId="77777777" w:rsidR="005B7461" w:rsidRPr="00905B4F" w:rsidRDefault="005B7461" w:rsidP="00905B4F">
      <w:pPr>
        <w:pStyle w:val="02-02Listenpunkt"/>
      </w:pPr>
      <w:r w:rsidRPr="00905B4F">
        <w:t>Wartungsarm und nahezu geräuschlos</w:t>
      </w:r>
    </w:p>
    <w:p w14:paraId="0A2C4D84" w14:textId="77777777" w:rsidR="005B7461" w:rsidRPr="00905B4F" w:rsidRDefault="005B7461" w:rsidP="00905B4F">
      <w:pPr>
        <w:pStyle w:val="02-02Listenpunkt"/>
      </w:pPr>
      <w:r w:rsidRPr="00905B4F">
        <w:t>Kleinste dynamische und statische Aufschlagkräfte</w:t>
      </w:r>
    </w:p>
    <w:p w14:paraId="60A67999" w14:textId="77777777" w:rsidR="005B7461" w:rsidRPr="00905B4F" w:rsidRDefault="005B7461" w:rsidP="00905B4F">
      <w:pPr>
        <w:pStyle w:val="02-02Listenpunkt"/>
      </w:pPr>
      <w:r w:rsidRPr="00905B4F">
        <w:t>Höchste Positioniergenauigkeit ohne Nachwippen in den Endlagen</w:t>
      </w:r>
    </w:p>
    <w:p w14:paraId="6D93C8B5" w14:textId="77777777" w:rsidR="005B7461" w:rsidRPr="00DD2C22" w:rsidRDefault="005B7461" w:rsidP="00D863A5"/>
    <w:p w14:paraId="5987B7B2" w14:textId="77777777" w:rsidR="005B7461" w:rsidRPr="00DD2C22" w:rsidRDefault="005B7461" w:rsidP="00D863A5">
      <w:pPr>
        <w:pStyle w:val="02-01Listentitel"/>
      </w:pPr>
      <w:r w:rsidRPr="00DD2C22">
        <w:t>Design:</w:t>
      </w:r>
    </w:p>
    <w:p w14:paraId="469F0FE4" w14:textId="77777777" w:rsidR="005B7461" w:rsidRPr="006665D1" w:rsidRDefault="005B7461" w:rsidP="00905B4F">
      <w:pPr>
        <w:pStyle w:val="02-02Listenpunkt"/>
      </w:pPr>
      <w:r w:rsidRPr="006665D1">
        <w:t xml:space="preserve">Formschönes und international prämiertes Gehäuse aus Aluminium, </w:t>
      </w:r>
      <w:proofErr w:type="spellStart"/>
      <w:r w:rsidRPr="006665D1">
        <w:t>chromatiert</w:t>
      </w:r>
      <w:proofErr w:type="spellEnd"/>
      <w:r w:rsidRPr="006665D1">
        <w:t xml:space="preserve"> und pulverbeschichtet</w:t>
      </w:r>
    </w:p>
    <w:p w14:paraId="5F316AB4" w14:textId="77777777" w:rsidR="005B7461" w:rsidRPr="006665D1" w:rsidRDefault="005B7461" w:rsidP="00905B4F">
      <w:pPr>
        <w:pStyle w:val="02-02Listenpunkt"/>
      </w:pPr>
      <w:r w:rsidRPr="006665D1">
        <w:t>Sockelrahmen aus Edelstahl</w:t>
      </w:r>
    </w:p>
    <w:p w14:paraId="05D7632C" w14:textId="77777777" w:rsidR="005B7461" w:rsidRPr="006665D1" w:rsidRDefault="005B7461" w:rsidP="00905B4F">
      <w:pPr>
        <w:pStyle w:val="02-02Listenpunkt"/>
      </w:pPr>
      <w:r w:rsidRPr="006665D1">
        <w:t>Standardfarbvariante Seitenwände und Haube in Gelborange (RAL</w:t>
      </w:r>
      <w:r w:rsidR="006665D1">
        <w:t> </w:t>
      </w:r>
      <w:r w:rsidRPr="006665D1">
        <w:t>2000), Türen in Schwarzgrau (RAL</w:t>
      </w:r>
      <w:r w:rsidR="006665D1">
        <w:t> </w:t>
      </w:r>
      <w:r w:rsidRPr="006665D1">
        <w:t>7021)</w:t>
      </w:r>
    </w:p>
    <w:p w14:paraId="3304320D" w14:textId="77777777" w:rsidR="005B7461" w:rsidRDefault="005B7461" w:rsidP="00D863A5">
      <w:pPr>
        <w:pStyle w:val="02-02Listenpunkt"/>
      </w:pPr>
      <w:r w:rsidRPr="006665D1">
        <w:t>Optional in RAL-Farbkombinationen nach Wunsch des A</w:t>
      </w:r>
      <w:r w:rsidR="00905B4F">
        <w:t>uftraggebers</w:t>
      </w:r>
    </w:p>
    <w:p w14:paraId="4300F6DD" w14:textId="77777777" w:rsidR="00905B4F" w:rsidRPr="00DD2C22" w:rsidRDefault="00905B4F" w:rsidP="00905B4F"/>
    <w:p w14:paraId="170B4378" w14:textId="77777777" w:rsidR="005B7461" w:rsidRPr="00DD2C22" w:rsidRDefault="005B7461" w:rsidP="00D863A5">
      <w:pPr>
        <w:pStyle w:val="02-01Listentitel"/>
      </w:pPr>
      <w:r w:rsidRPr="00DD2C22">
        <w:t>Sicherheit:</w:t>
      </w:r>
    </w:p>
    <w:p w14:paraId="26281B80" w14:textId="77777777" w:rsidR="005B7461" w:rsidRPr="00905B4F" w:rsidRDefault="005B7461" w:rsidP="00905B4F">
      <w:pPr>
        <w:pStyle w:val="02-02Listenpunkt"/>
      </w:pPr>
      <w:r w:rsidRPr="00905B4F">
        <w:t xml:space="preserve">Sichere </w:t>
      </w:r>
      <w:r w:rsidR="006665D1" w:rsidRPr="00905B4F">
        <w:t>Steuerung nach EN </w:t>
      </w:r>
      <w:r w:rsidRPr="00905B4F">
        <w:t>13849, Performance Level C</w:t>
      </w:r>
    </w:p>
    <w:p w14:paraId="6BB3CD39" w14:textId="77777777" w:rsidR="005B7461" w:rsidRPr="00905B4F" w:rsidRDefault="005B7461" w:rsidP="00905B4F">
      <w:pPr>
        <w:pStyle w:val="02-02Listenpunkt"/>
      </w:pPr>
      <w:r w:rsidRPr="00905B4F">
        <w:t xml:space="preserve">Testbarer Eingang für Sicherheitslichtschranke oder Laserscanner als Personenschutz, </w:t>
      </w:r>
      <w:r w:rsidR="006665D1" w:rsidRPr="00905B4F">
        <w:br/>
      </w:r>
      <w:r w:rsidRPr="00905B4F">
        <w:t>Funktionsprüfung vor jeder Schließbewegung</w:t>
      </w:r>
    </w:p>
    <w:p w14:paraId="6BD4E7BC" w14:textId="77777777" w:rsidR="005B7461" w:rsidRPr="00905B4F" w:rsidRDefault="005B7461" w:rsidP="00905B4F">
      <w:pPr>
        <w:pStyle w:val="02-02Listenpunkt"/>
      </w:pPr>
      <w:r w:rsidRPr="00905B4F">
        <w:t>Integrierter 2-Kanal-Schleifendetektor, Ausführung steckbares Modul, Multiplexbetrieb, Frequenzbereich (high</w:t>
      </w:r>
      <w:r w:rsidR="00905B4F">
        <w:t> </w:t>
      </w:r>
      <w:r w:rsidRPr="00905B4F">
        <w:t>/</w:t>
      </w:r>
      <w:r w:rsidR="00905B4F">
        <w:t> </w:t>
      </w:r>
      <w:proofErr w:type="spellStart"/>
      <w:r w:rsidRPr="00905B4F">
        <w:t>low</w:t>
      </w:r>
      <w:proofErr w:type="spellEnd"/>
      <w:r w:rsidRPr="00905B4F">
        <w:t>) per Menü umschaltbar, Anzeige von aktueller Frequenz und Frequenzänderung bei Überfahrt</w:t>
      </w:r>
    </w:p>
    <w:p w14:paraId="61CB0404" w14:textId="77777777" w:rsidR="005B7461" w:rsidRPr="00905B4F" w:rsidRDefault="005B7461" w:rsidP="00905B4F">
      <w:pPr>
        <w:pStyle w:val="02-02Listenpunkt"/>
      </w:pPr>
      <w:r w:rsidRPr="00905B4F">
        <w:t>Serviceschalter für Monteure</w:t>
      </w:r>
      <w:r w:rsidR="006665D1" w:rsidRPr="00905B4F">
        <w:t> </w:t>
      </w:r>
      <w:r w:rsidRPr="00905B4F">
        <w:t>/</w:t>
      </w:r>
      <w:r w:rsidR="006665D1" w:rsidRPr="00905B4F">
        <w:t> </w:t>
      </w:r>
      <w:r w:rsidRPr="00905B4F">
        <w:t>Techniker zum sicheren Blockieren des Schrankenbaums in den beiden Endlagen, Bewegung des Schrankenbaums ü</w:t>
      </w:r>
      <w:r w:rsidR="006665D1" w:rsidRPr="00905B4F">
        <w:t>ber 2 </w:t>
      </w:r>
      <w:r w:rsidRPr="00905B4F">
        <w:t xml:space="preserve">Tasten am </w:t>
      </w:r>
      <w:r w:rsidR="006665D1" w:rsidRPr="00905B4F">
        <w:t>Steuergerät weiterhin möglich</w:t>
      </w:r>
    </w:p>
    <w:p w14:paraId="4465FCDF" w14:textId="77777777" w:rsidR="005B7461" w:rsidRPr="00905B4F" w:rsidRDefault="005B7461" w:rsidP="00905B4F">
      <w:pPr>
        <w:pStyle w:val="02-02Listenpunkt"/>
      </w:pPr>
      <w:r w:rsidRPr="00905B4F">
        <w:t>Elektronische Aufschlagserkennung mit einstellbarem Reversierverhalten</w:t>
      </w:r>
    </w:p>
    <w:p w14:paraId="17A2D4AD" w14:textId="77777777" w:rsidR="005B7461" w:rsidRPr="006665D1" w:rsidRDefault="005B7461" w:rsidP="00905B4F">
      <w:pPr>
        <w:pStyle w:val="02-02Listenpunkt"/>
      </w:pPr>
      <w:r w:rsidRPr="00905B4F">
        <w:t>Hebelmechanik weitgehend geschützt vor Quetsch- und Scherstellen</w:t>
      </w:r>
    </w:p>
    <w:p w14:paraId="5CC5A645" w14:textId="77777777" w:rsidR="005B7461" w:rsidRDefault="005B7461" w:rsidP="00D863A5"/>
    <w:p w14:paraId="25889277" w14:textId="77777777" w:rsidR="005B7461" w:rsidRPr="00DD2C22" w:rsidRDefault="005B7461" w:rsidP="00D863A5">
      <w:pPr>
        <w:pStyle w:val="02-01Listentitel"/>
      </w:pPr>
      <w:r w:rsidRPr="00DD2C22">
        <w:t>Steuerung:</w:t>
      </w:r>
    </w:p>
    <w:p w14:paraId="03679A34" w14:textId="77777777" w:rsidR="005B7461" w:rsidRPr="00905B4F" w:rsidRDefault="005B7461" w:rsidP="00905B4F">
      <w:pPr>
        <w:pStyle w:val="02-02Listenpunkt"/>
      </w:pPr>
      <w:r w:rsidRPr="00905B4F">
        <w:t xml:space="preserve">Große </w:t>
      </w:r>
      <w:r w:rsidR="00905B4F" w:rsidRPr="00905B4F">
        <w:t>Graphik- und Klartextanzeige</w:t>
      </w:r>
    </w:p>
    <w:p w14:paraId="38936E7E" w14:textId="77777777" w:rsidR="005B7461" w:rsidRPr="00905B4F" w:rsidRDefault="006665D1" w:rsidP="00905B4F">
      <w:pPr>
        <w:pStyle w:val="02-02Listenpunkt"/>
      </w:pPr>
      <w:r w:rsidRPr="00905B4F">
        <w:t>4 </w:t>
      </w:r>
      <w:r w:rsidR="005B7461" w:rsidRPr="00905B4F">
        <w:t>Bedientasten</w:t>
      </w:r>
    </w:p>
    <w:p w14:paraId="0B02BB0F" w14:textId="77777777" w:rsidR="005B7461" w:rsidRPr="00905B4F" w:rsidRDefault="005B7461" w:rsidP="00905B4F">
      <w:pPr>
        <w:pStyle w:val="02-02Listenpunkt"/>
      </w:pPr>
      <w:r w:rsidRPr="00905B4F">
        <w:t>Konfiguration über selbsterklärende Menüsteuerung</w:t>
      </w:r>
    </w:p>
    <w:p w14:paraId="02CED56A" w14:textId="77777777" w:rsidR="005B7461" w:rsidRPr="00905B4F" w:rsidRDefault="006665D1" w:rsidP="00905B4F">
      <w:pPr>
        <w:pStyle w:val="02-02Listenpunkt"/>
      </w:pPr>
      <w:r w:rsidRPr="00905B4F">
        <w:t>8 </w:t>
      </w:r>
      <w:r w:rsidR="005B7461" w:rsidRPr="00905B4F">
        <w:t>digitale Eingänge 24</w:t>
      </w:r>
      <w:r w:rsidRPr="00905B4F">
        <w:t> </w:t>
      </w:r>
      <w:r w:rsidR="005B7461" w:rsidRPr="00905B4F">
        <w:t>V</w:t>
      </w:r>
      <w:r w:rsidRPr="00905B4F">
        <w:t> </w:t>
      </w:r>
      <w:r w:rsidR="005B7461" w:rsidRPr="00905B4F">
        <w:t>/</w:t>
      </w:r>
      <w:r w:rsidRPr="00905B4F">
        <w:t> </w:t>
      </w:r>
      <w:r w:rsidR="005B7461" w:rsidRPr="00905B4F">
        <w:t>10</w:t>
      </w:r>
      <w:r w:rsidRPr="00905B4F">
        <w:t> </w:t>
      </w:r>
      <w:r w:rsidR="005B7461" w:rsidRPr="00905B4F">
        <w:t>mA</w:t>
      </w:r>
    </w:p>
    <w:p w14:paraId="53DE085E" w14:textId="77777777" w:rsidR="005B7461" w:rsidRPr="00905B4F" w:rsidRDefault="006665D1" w:rsidP="00905B4F">
      <w:pPr>
        <w:pStyle w:val="02-02Listenpunkt"/>
      </w:pPr>
      <w:r w:rsidRPr="00905B4F">
        <w:t>4 digitale Ausgänge 24 </w:t>
      </w:r>
      <w:r w:rsidR="005B7461" w:rsidRPr="00905B4F">
        <w:t>V</w:t>
      </w:r>
      <w:r w:rsidRPr="00905B4F">
        <w:t> </w:t>
      </w:r>
      <w:r w:rsidR="005B7461" w:rsidRPr="00905B4F">
        <w:t>/</w:t>
      </w:r>
      <w:r w:rsidRPr="00905B4F">
        <w:t> </w:t>
      </w:r>
      <w:r w:rsidR="005B7461" w:rsidRPr="00905B4F">
        <w:t>100</w:t>
      </w:r>
      <w:r w:rsidRPr="00905B4F">
        <w:t> </w:t>
      </w:r>
      <w:r w:rsidR="005B7461" w:rsidRPr="00905B4F">
        <w:t>mA</w:t>
      </w:r>
    </w:p>
    <w:p w14:paraId="07F3D539" w14:textId="77777777" w:rsidR="005B7461" w:rsidRPr="00905B4F" w:rsidRDefault="006665D1" w:rsidP="00905B4F">
      <w:pPr>
        <w:pStyle w:val="02-02Listenpunkt"/>
      </w:pPr>
      <w:r w:rsidRPr="00905B4F">
        <w:t>6 Relaisausgänge 30 </w:t>
      </w:r>
      <w:r w:rsidR="005B7461" w:rsidRPr="00905B4F">
        <w:t>V</w:t>
      </w:r>
      <w:r w:rsidRPr="00905B4F">
        <w:t> </w:t>
      </w:r>
      <w:r w:rsidR="005B7461" w:rsidRPr="00905B4F">
        <w:t>/</w:t>
      </w:r>
      <w:r w:rsidRPr="00905B4F">
        <w:t> </w:t>
      </w:r>
      <w:r w:rsidR="005B7461" w:rsidRPr="00905B4F">
        <w:t>1</w:t>
      </w:r>
      <w:r w:rsidRPr="00905B4F">
        <w:t> </w:t>
      </w:r>
      <w:r w:rsidR="005B7461" w:rsidRPr="00905B4F">
        <w:t>A</w:t>
      </w:r>
    </w:p>
    <w:p w14:paraId="3047925F" w14:textId="77777777" w:rsidR="005B7461" w:rsidRPr="006665D1" w:rsidRDefault="006665D1" w:rsidP="00905B4F">
      <w:pPr>
        <w:pStyle w:val="02-02Listenpunkt"/>
      </w:pPr>
      <w:r w:rsidRPr="00905B4F">
        <w:t>4 </w:t>
      </w:r>
      <w:r w:rsidR="005B7461" w:rsidRPr="00905B4F">
        <w:t>freie Modul-Steckplätze zur optionalen Installation von: zweitem Schleifendetektor</w:t>
      </w:r>
      <w:r w:rsidR="00905B4F">
        <w:t>m</w:t>
      </w:r>
      <w:r w:rsidR="005B7461" w:rsidRPr="00905B4F">
        <w:t xml:space="preserve">odul </w:t>
      </w:r>
      <w:r w:rsidR="00905B4F">
        <w:t xml:space="preserve">2-Kanal </w:t>
      </w:r>
      <w:r w:rsidR="005B7461" w:rsidRPr="00905B4F">
        <w:t>zur Erweiterung a</w:t>
      </w:r>
      <w:r w:rsidRPr="00905B4F">
        <w:t>uf 4 </w:t>
      </w:r>
      <w:r w:rsidR="005B7461" w:rsidRPr="00905B4F">
        <w:t>Schleifen, Funk</w:t>
      </w:r>
      <w:r w:rsidR="00905B4F">
        <w:t>m</w:t>
      </w:r>
      <w:r w:rsidR="005B7461" w:rsidRPr="00905B4F">
        <w:t>odul, Ethernet-Modul, RS485-Modul, CAN-Modul (mit Fahrzeugzählung)</w:t>
      </w:r>
    </w:p>
    <w:p w14:paraId="44C715DC" w14:textId="77777777" w:rsidR="005B7461" w:rsidRDefault="005B7461" w:rsidP="00D863A5"/>
    <w:p w14:paraId="249E807A" w14:textId="77777777" w:rsidR="00225FB1" w:rsidRDefault="00225FB1" w:rsidP="00D863A5"/>
    <w:tbl>
      <w:tblPr>
        <w:tblStyle w:val="Tabellenraster"/>
        <w:tblW w:w="0" w:type="auto"/>
        <w:jc w:val="center"/>
        <w:tblLook w:val="04A0" w:firstRow="1" w:lastRow="0" w:firstColumn="1" w:lastColumn="0" w:noHBand="0" w:noVBand="1"/>
      </w:tblPr>
      <w:tblGrid>
        <w:gridCol w:w="9257"/>
      </w:tblGrid>
      <w:tr w:rsidR="00225FB1" w14:paraId="3EA4DF80" w14:textId="77777777" w:rsidTr="00225FB1">
        <w:trPr>
          <w:trHeight w:val="2034"/>
          <w:jc w:val="center"/>
        </w:trPr>
        <w:tc>
          <w:tcPr>
            <w:tcW w:w="9257" w:type="dxa"/>
          </w:tcPr>
          <w:p w14:paraId="6FB37CD8" w14:textId="77777777" w:rsidR="00225FB1" w:rsidRDefault="00225FB1" w:rsidP="00D863A5"/>
          <w:p w14:paraId="53C950F8" w14:textId="77777777" w:rsidR="00225FB1" w:rsidRPr="00645EA2" w:rsidRDefault="00225FB1" w:rsidP="00D863A5">
            <w:pPr>
              <w:rPr>
                <w:b/>
                <w:szCs w:val="20"/>
                <w:u w:val="single"/>
              </w:rPr>
            </w:pPr>
            <w:r w:rsidRPr="00645EA2">
              <w:rPr>
                <w:b/>
                <w:szCs w:val="20"/>
                <w:u w:val="single"/>
              </w:rPr>
              <w:t>Hinweis für Planer:</w:t>
            </w:r>
          </w:p>
          <w:p w14:paraId="6D342683" w14:textId="77777777" w:rsidR="00225FB1" w:rsidRDefault="00225FB1" w:rsidP="00D863A5">
            <w:r>
              <w:t>Es stehen 3</w:t>
            </w:r>
            <w:r w:rsidR="006665D1">
              <w:t> </w:t>
            </w:r>
            <w:r>
              <w:t>verschiedene Alternativen für das Steuergerät zur Verfügung. In der nachfolgenden Beschreibung sind di</w:t>
            </w:r>
            <w:r w:rsidR="006665D1">
              <w:t>e Unterschiede herausgestellt.</w:t>
            </w:r>
          </w:p>
          <w:p w14:paraId="04B6696D" w14:textId="77777777" w:rsidR="00225FB1" w:rsidRPr="00DD2C22" w:rsidRDefault="00225FB1" w:rsidP="00D863A5"/>
          <w:p w14:paraId="64F73B8F" w14:textId="77777777" w:rsidR="00225FB1" w:rsidRPr="005615D2" w:rsidRDefault="00225FB1" w:rsidP="00D863A5">
            <w:r w:rsidRPr="005615D2">
              <w:t>Alternative 1: Steuergerät MGC ohne Schleifendetektor</w:t>
            </w:r>
          </w:p>
          <w:p w14:paraId="7BB4C94B" w14:textId="77777777" w:rsidR="00225FB1" w:rsidRPr="005615D2" w:rsidRDefault="00225FB1" w:rsidP="00D863A5">
            <w:r w:rsidRPr="005615D2">
              <w:t>Alternative 2: Steuergerät MGC mit 2-Kanal-Schleifendetektor</w:t>
            </w:r>
          </w:p>
          <w:p w14:paraId="619B351C" w14:textId="77777777" w:rsidR="00225FB1" w:rsidRPr="005615D2" w:rsidRDefault="00225FB1" w:rsidP="00D863A5">
            <w:r w:rsidRPr="005615D2">
              <w:t>Alternative 3: Steuergerät MGC Pro mit 2-Kanal-Schleifendetektor und erweitertem Funktionsumfang</w:t>
            </w:r>
          </w:p>
          <w:p w14:paraId="1A515E8C" w14:textId="77777777" w:rsidR="00225FB1" w:rsidRDefault="00225FB1" w:rsidP="00D863A5">
            <w:pPr>
              <w:rPr>
                <w:szCs w:val="20"/>
              </w:rPr>
            </w:pPr>
          </w:p>
        </w:tc>
      </w:tr>
    </w:tbl>
    <w:p w14:paraId="561F05A5" w14:textId="77777777" w:rsidR="00225FB1" w:rsidRDefault="00225FB1" w:rsidP="00D863A5">
      <w:pPr>
        <w:rPr>
          <w:rFonts w:cs="Arial"/>
          <w:color w:val="000000"/>
        </w:rPr>
      </w:pPr>
      <w:r>
        <w:br w:type="page"/>
      </w:r>
    </w:p>
    <w:p w14:paraId="7F28641A" w14:textId="77777777" w:rsidR="005B7461" w:rsidRPr="00DD2C22" w:rsidRDefault="005B7461" w:rsidP="00D863A5">
      <w:pPr>
        <w:pStyle w:val="02-01Listentitel"/>
      </w:pPr>
      <w:r w:rsidRPr="00DD2C22">
        <w:lastRenderedPageBreak/>
        <w:t xml:space="preserve">Einstellbare Funktionen: </w:t>
      </w:r>
    </w:p>
    <w:p w14:paraId="4B953F7E" w14:textId="77777777" w:rsidR="005B7461" w:rsidRPr="00905B4F" w:rsidRDefault="006665D1" w:rsidP="00905B4F">
      <w:pPr>
        <w:pStyle w:val="02-02Listenpunkt"/>
      </w:pPr>
      <w:r w:rsidRPr="00905B4F">
        <w:t>8 Betriebsarten (4 </w:t>
      </w:r>
      <w:r w:rsidR="005B7461" w:rsidRPr="00905B4F">
        <w:t>manuelle, 4</w:t>
      </w:r>
      <w:r w:rsidRPr="00905B4F">
        <w:t> </w:t>
      </w:r>
      <w:r w:rsidR="005B7461" w:rsidRPr="00905B4F">
        <w:t>automatische)</w:t>
      </w:r>
    </w:p>
    <w:p w14:paraId="37B19CF7" w14:textId="77777777" w:rsidR="005B7461" w:rsidRPr="00905B4F" w:rsidRDefault="005B7461" w:rsidP="00905B4F">
      <w:pPr>
        <w:pStyle w:val="02-02Listenpunkt"/>
      </w:pPr>
      <w:r w:rsidRPr="00905B4F">
        <w:t>Mit MGC: Öffnungszeit fest / mit MGC Pro: Öffnungszeiten in 3</w:t>
      </w:r>
      <w:r w:rsidR="006665D1" w:rsidRPr="00905B4F">
        <w:t> </w:t>
      </w:r>
      <w:r w:rsidRPr="00905B4F">
        <w:t>Stufen</w:t>
      </w:r>
    </w:p>
    <w:p w14:paraId="33DF818E" w14:textId="77777777" w:rsidR="005B7461" w:rsidRPr="00905B4F" w:rsidRDefault="006665D1" w:rsidP="00905B4F">
      <w:pPr>
        <w:pStyle w:val="02-02Listenpunkt"/>
      </w:pPr>
      <w:r w:rsidRPr="00905B4F">
        <w:t>Schließzeiten in 3 </w:t>
      </w:r>
      <w:r w:rsidR="005B7461" w:rsidRPr="00905B4F">
        <w:t>Stufen</w:t>
      </w:r>
    </w:p>
    <w:p w14:paraId="2079E58D" w14:textId="77777777" w:rsidR="005B7461" w:rsidRPr="00905B4F" w:rsidRDefault="005B7461" w:rsidP="00905B4F">
      <w:pPr>
        <w:pStyle w:val="02-02Listenpunkt"/>
      </w:pPr>
      <w:r w:rsidRPr="00905B4F">
        <w:t>Nur mit MGC Pro: Freie Konfiguration der digitalen Ein- und Ausgänge und der Relaisausgänge mit einer Vielzahl an vorhandenen Funktionen</w:t>
      </w:r>
      <w:r w:rsidR="006665D1" w:rsidRPr="00905B4F">
        <w:t> </w:t>
      </w:r>
      <w:r w:rsidRPr="00905B4F">
        <w:t>/</w:t>
      </w:r>
      <w:r w:rsidR="006665D1" w:rsidRPr="00905B4F">
        <w:t> </w:t>
      </w:r>
      <w:r w:rsidRPr="00905B4F">
        <w:t>Bei MGC sind die Funktionen der Ein- und Ausgänge fest zugewiesen</w:t>
      </w:r>
    </w:p>
    <w:p w14:paraId="7F681834" w14:textId="77777777" w:rsidR="005B7461" w:rsidRPr="00905B4F" w:rsidRDefault="005B7461" w:rsidP="00905B4F">
      <w:pPr>
        <w:pStyle w:val="02-02Listenpunkt"/>
      </w:pPr>
      <w:r w:rsidRPr="00905B4F">
        <w:t>Schleifendetektorfunktionalität (nicht bei MGC ohne Detektor)</w:t>
      </w:r>
    </w:p>
    <w:p w14:paraId="577575C1" w14:textId="77777777" w:rsidR="005B7461" w:rsidRPr="00905B4F" w:rsidRDefault="005B7461" w:rsidP="00905B4F">
      <w:pPr>
        <w:pStyle w:val="02-02Listenpunkt"/>
      </w:pPr>
      <w:r w:rsidRPr="00905B4F">
        <w:t xml:space="preserve">Reaktion bei Spannungsausfall: verriegelt, entriegelt, automatisches Öffnen </w:t>
      </w:r>
    </w:p>
    <w:p w14:paraId="5033587C" w14:textId="77777777" w:rsidR="005B7461" w:rsidRPr="00905B4F" w:rsidRDefault="005B7461" w:rsidP="00905B4F">
      <w:pPr>
        <w:pStyle w:val="02-02Listenpunkt"/>
      </w:pPr>
      <w:r w:rsidRPr="00905B4F">
        <w:t>Reversieren nach Aufschlag und anschließende Reaktion</w:t>
      </w:r>
    </w:p>
    <w:p w14:paraId="5CD6720C" w14:textId="77777777" w:rsidR="005B7461" w:rsidRPr="00905B4F" w:rsidRDefault="006665D1" w:rsidP="00905B4F">
      <w:pPr>
        <w:pStyle w:val="02-02Listenpunkt"/>
      </w:pPr>
      <w:r w:rsidRPr="00905B4F">
        <w:t>Anlaufverhalten (8 </w:t>
      </w:r>
      <w:r w:rsidR="005B7461" w:rsidRPr="00905B4F">
        <w:t>Optionen)</w:t>
      </w:r>
    </w:p>
    <w:p w14:paraId="29E230DE" w14:textId="77777777" w:rsidR="005B7461" w:rsidRPr="00905B4F" w:rsidRDefault="005B7461" w:rsidP="00905B4F">
      <w:pPr>
        <w:pStyle w:val="02-02Listenpunkt"/>
      </w:pPr>
      <w:r w:rsidRPr="00905B4F">
        <w:t>Schließverzögerung</w:t>
      </w:r>
    </w:p>
    <w:p w14:paraId="65798DD0" w14:textId="77777777" w:rsidR="005B7461" w:rsidRPr="00905B4F" w:rsidRDefault="005B7461" w:rsidP="00905B4F">
      <w:pPr>
        <w:pStyle w:val="02-02Listenpunkt"/>
      </w:pPr>
      <w:r w:rsidRPr="00905B4F">
        <w:t>Offenhaltezeit bis 60</w:t>
      </w:r>
      <w:r w:rsidR="006665D1" w:rsidRPr="00905B4F">
        <w:t> </w:t>
      </w:r>
      <w:r w:rsidRPr="00905B4F">
        <w:t>s</w:t>
      </w:r>
    </w:p>
    <w:p w14:paraId="03424440" w14:textId="77777777" w:rsidR="005B7461" w:rsidRPr="00905B4F" w:rsidRDefault="005B7461" w:rsidP="00905B4F">
      <w:pPr>
        <w:pStyle w:val="02-02Listenpunkt"/>
      </w:pPr>
      <w:r w:rsidRPr="00905B4F">
        <w:t>Diverse Abkopplungswinkel</w:t>
      </w:r>
    </w:p>
    <w:p w14:paraId="2040FD01" w14:textId="77777777" w:rsidR="005B7461" w:rsidRPr="00905B4F" w:rsidRDefault="005B7461" w:rsidP="00905B4F">
      <w:pPr>
        <w:pStyle w:val="02-02Listenpunkt"/>
      </w:pPr>
      <w:r w:rsidRPr="00905B4F">
        <w:t>Öffnungsimpulsspeicher</w:t>
      </w:r>
    </w:p>
    <w:p w14:paraId="7836DA37" w14:textId="77777777" w:rsidR="005B7461" w:rsidRPr="00905B4F" w:rsidRDefault="005B7461" w:rsidP="00905B4F">
      <w:pPr>
        <w:pStyle w:val="02-02Listenpunkt"/>
      </w:pPr>
      <w:r w:rsidRPr="00905B4F">
        <w:t>Anlagenerweiterung Master-</w:t>
      </w:r>
      <w:r w:rsidR="006665D1" w:rsidRPr="00905B4F">
        <w:t> </w:t>
      </w:r>
      <w:r w:rsidRPr="00905B4F">
        <w:t>/</w:t>
      </w:r>
      <w:r w:rsidR="006665D1" w:rsidRPr="00905B4F">
        <w:t> </w:t>
      </w:r>
      <w:r w:rsidRPr="00905B4F">
        <w:t>Slave-Betrieb</w:t>
      </w:r>
    </w:p>
    <w:p w14:paraId="6B5E726E" w14:textId="77777777" w:rsidR="005B7461" w:rsidRPr="00905B4F" w:rsidRDefault="005B7461" w:rsidP="00905B4F">
      <w:pPr>
        <w:pStyle w:val="02-02Listenpunkt"/>
      </w:pPr>
      <w:r w:rsidRPr="00905B4F">
        <w:t>Ampelsteuerung</w:t>
      </w:r>
    </w:p>
    <w:p w14:paraId="2158C8F2" w14:textId="77777777" w:rsidR="005B7461" w:rsidRPr="00905B4F" w:rsidRDefault="005B7461" w:rsidP="00905B4F">
      <w:pPr>
        <w:pStyle w:val="02-02Listenpunkt"/>
      </w:pPr>
      <w:r w:rsidRPr="00905B4F">
        <w:t>Reaktion auf unberechtigt nachfahrende Fahrzeuge (</w:t>
      </w:r>
      <w:proofErr w:type="spellStart"/>
      <w:r w:rsidRPr="00905B4F">
        <w:t>Tailgating</w:t>
      </w:r>
      <w:proofErr w:type="spellEnd"/>
      <w:r w:rsidRPr="00905B4F">
        <w:t>)</w:t>
      </w:r>
    </w:p>
    <w:p w14:paraId="66219D71" w14:textId="77777777" w:rsidR="005B7461" w:rsidRPr="00DD2C22" w:rsidRDefault="005B7461" w:rsidP="00D863A5"/>
    <w:p w14:paraId="32A1D45D" w14:textId="77777777" w:rsidR="005B7461" w:rsidRPr="00DD2C22" w:rsidRDefault="005B7461" w:rsidP="00D863A5">
      <w:pPr>
        <w:pStyle w:val="02-01Listentitel"/>
      </w:pPr>
      <w:r w:rsidRPr="00DD2C22">
        <w:t>Lieferumfang:</w:t>
      </w:r>
    </w:p>
    <w:p w14:paraId="055CC53C" w14:textId="77777777" w:rsidR="005B7461" w:rsidRPr="00DD2C22" w:rsidRDefault="005B7461" w:rsidP="00D863A5">
      <w:pPr>
        <w:pStyle w:val="01-01Haupttext"/>
      </w:pPr>
      <w:r w:rsidRPr="00DD2C22">
        <w:t>Verbotsschilder Personendurchgang und Durchfahrtsverbot für motorisierte und nicht motorisierte Zweiräder, Dokumentation, U-Profile zur Befestigung</w:t>
      </w:r>
      <w:r w:rsidR="006665D1">
        <w:t>.</w:t>
      </w:r>
    </w:p>
    <w:p w14:paraId="53075348" w14:textId="77777777" w:rsidR="005B7461" w:rsidRPr="00DD2C22" w:rsidRDefault="006665D1" w:rsidP="00D863A5">
      <w:pPr>
        <w:pStyle w:val="01-01Haupttext"/>
      </w:pPr>
      <w:r>
        <w:t>erfüllte Normen:</w:t>
      </w:r>
    </w:p>
    <w:p w14:paraId="5B12CBBE" w14:textId="77777777" w:rsidR="005B7461" w:rsidRPr="00CA4C62" w:rsidRDefault="005B7461" w:rsidP="00D863A5">
      <w:pPr>
        <w:pStyle w:val="01-01Haupttext"/>
      </w:pPr>
      <w:r w:rsidRPr="00DD2C22">
        <w:t>EN</w:t>
      </w:r>
      <w:r w:rsidR="006665D1">
        <w:t> </w:t>
      </w:r>
      <w:r w:rsidRPr="00DD2C22">
        <w:t>ISO</w:t>
      </w:r>
      <w:r w:rsidR="006665D1">
        <w:t> 12100, EN </w:t>
      </w:r>
      <w:r w:rsidRPr="00DD2C22">
        <w:t>60204, EN</w:t>
      </w:r>
      <w:r w:rsidR="006665D1">
        <w:t> 61000-6-2, EN </w:t>
      </w:r>
      <w:r w:rsidRPr="00DD2C22">
        <w:t>61000-6-3, EN</w:t>
      </w:r>
      <w:r w:rsidR="006665D1">
        <w:t> </w:t>
      </w:r>
      <w:r w:rsidRPr="00DD2C22">
        <w:t>ISO</w:t>
      </w:r>
      <w:r w:rsidR="006665D1">
        <w:t> </w:t>
      </w:r>
      <w:r w:rsidRPr="00DD2C22">
        <w:t>13849, EN</w:t>
      </w:r>
      <w:r w:rsidR="006665D1">
        <w:t> </w:t>
      </w:r>
      <w:r w:rsidRPr="00DD2C22">
        <w:t>13241, EN</w:t>
      </w:r>
      <w:r w:rsidR="006665D1">
        <w:t> </w:t>
      </w:r>
      <w:r w:rsidRPr="00DD2C22">
        <w:t>12453</w:t>
      </w:r>
      <w:r w:rsidRPr="00CA4C62">
        <w:t xml:space="preserve">, </w:t>
      </w:r>
      <w:r w:rsidR="006665D1">
        <w:br/>
      </w:r>
      <w:r w:rsidRPr="00CA4C62">
        <w:t>Prüfung gemäß Bauproduktenverordnung</w:t>
      </w:r>
    </w:p>
    <w:p w14:paraId="7B1F2903" w14:textId="77777777" w:rsidR="005B7461" w:rsidRPr="00DD2C22" w:rsidRDefault="005B7461" w:rsidP="00D863A5"/>
    <w:p w14:paraId="757554FE" w14:textId="77777777" w:rsidR="005B7461" w:rsidRPr="00FD4B88" w:rsidRDefault="006665D1" w:rsidP="00D863A5">
      <w:pPr>
        <w:pStyle w:val="02-01Listentitel"/>
      </w:pPr>
      <w:r>
        <w:t>Technische Daten: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6665D1" w:rsidRPr="00C37538" w14:paraId="756F0DE7" w14:textId="77777777" w:rsidTr="006665D1">
        <w:tc>
          <w:tcPr>
            <w:tcW w:w="3402" w:type="dxa"/>
          </w:tcPr>
          <w:p w14:paraId="314A8CAF" w14:textId="77777777" w:rsidR="006665D1" w:rsidRPr="00C37538" w:rsidRDefault="00A81A4F" w:rsidP="00D863A5">
            <w:pPr>
              <w:pStyle w:val="03-01Tabellentext"/>
            </w:pPr>
            <w:r>
              <w:t>Spannungsversorgung</w:t>
            </w:r>
            <w:r w:rsidR="006665D1" w:rsidRPr="00C37538">
              <w:t>:</w:t>
            </w:r>
          </w:p>
        </w:tc>
        <w:tc>
          <w:tcPr>
            <w:tcW w:w="3402" w:type="dxa"/>
          </w:tcPr>
          <w:p w14:paraId="1403EB85" w14:textId="77777777" w:rsidR="006665D1" w:rsidRPr="00C37538" w:rsidRDefault="006665D1" w:rsidP="00D863A5">
            <w:pPr>
              <w:pStyle w:val="03-01Tabellentext"/>
            </w:pPr>
            <w:r w:rsidRPr="00C37538">
              <w:t>85 – 264 AC, 50/60 Hz</w:t>
            </w:r>
          </w:p>
        </w:tc>
      </w:tr>
      <w:tr w:rsidR="006665D1" w:rsidRPr="00C37538" w14:paraId="46758AEB" w14:textId="77777777" w:rsidTr="006665D1">
        <w:tc>
          <w:tcPr>
            <w:tcW w:w="3402" w:type="dxa"/>
          </w:tcPr>
          <w:p w14:paraId="407546C9" w14:textId="77777777" w:rsidR="006665D1" w:rsidRPr="00C37538" w:rsidRDefault="006665D1" w:rsidP="00D863A5">
            <w:pPr>
              <w:pStyle w:val="03-01Tabellentext"/>
            </w:pPr>
            <w:r w:rsidRPr="00C37538">
              <w:t>Leistungsaufnahme max.:</w:t>
            </w:r>
          </w:p>
        </w:tc>
        <w:tc>
          <w:tcPr>
            <w:tcW w:w="3402" w:type="dxa"/>
          </w:tcPr>
          <w:p w14:paraId="6E296E33" w14:textId="77777777" w:rsidR="006665D1" w:rsidRPr="00C37538" w:rsidRDefault="006665D1" w:rsidP="00D863A5">
            <w:pPr>
              <w:pStyle w:val="03-01Tabellentext"/>
            </w:pPr>
            <w:r>
              <w:t>5</w:t>
            </w:r>
            <w:r w:rsidRPr="00C37538">
              <w:t>5 W</w:t>
            </w:r>
          </w:p>
        </w:tc>
      </w:tr>
      <w:tr w:rsidR="006665D1" w:rsidRPr="00C37538" w14:paraId="2B963E78" w14:textId="77777777" w:rsidTr="006665D1">
        <w:tc>
          <w:tcPr>
            <w:tcW w:w="3402" w:type="dxa"/>
          </w:tcPr>
          <w:p w14:paraId="265F44E5" w14:textId="77777777" w:rsidR="006665D1" w:rsidRPr="00C37538" w:rsidRDefault="006665D1" w:rsidP="00D863A5">
            <w:pPr>
              <w:pStyle w:val="03-01Tabellentext"/>
            </w:pPr>
            <w:r w:rsidRPr="00C37538">
              <w:t>Einschaltdauer:</w:t>
            </w:r>
          </w:p>
        </w:tc>
        <w:tc>
          <w:tcPr>
            <w:tcW w:w="3402" w:type="dxa"/>
          </w:tcPr>
          <w:p w14:paraId="2FE2D1C5" w14:textId="77777777" w:rsidR="006665D1" w:rsidRPr="00C37538" w:rsidRDefault="006665D1" w:rsidP="00D863A5">
            <w:pPr>
              <w:pStyle w:val="03-01Tabellentext"/>
            </w:pPr>
            <w:r w:rsidRPr="00C37538">
              <w:t>100 % (Betriebsart: S1)</w:t>
            </w:r>
          </w:p>
        </w:tc>
      </w:tr>
      <w:tr w:rsidR="006665D1" w:rsidRPr="00C37538" w14:paraId="1013B3EC" w14:textId="77777777" w:rsidTr="006665D1">
        <w:tc>
          <w:tcPr>
            <w:tcW w:w="3402" w:type="dxa"/>
          </w:tcPr>
          <w:p w14:paraId="3DE75B82" w14:textId="77777777" w:rsidR="006665D1" w:rsidRPr="00C37538" w:rsidRDefault="006665D1" w:rsidP="00D863A5">
            <w:pPr>
              <w:pStyle w:val="03-01Tabellentext"/>
            </w:pPr>
            <w:r w:rsidRPr="00C37538">
              <w:t>Spezifizierte Zyklenzahl:</w:t>
            </w:r>
          </w:p>
        </w:tc>
        <w:tc>
          <w:tcPr>
            <w:tcW w:w="3402" w:type="dxa"/>
          </w:tcPr>
          <w:p w14:paraId="6FAE62DD" w14:textId="77777777" w:rsidR="006665D1" w:rsidRPr="00C37538" w:rsidRDefault="006665D1" w:rsidP="00D863A5">
            <w:pPr>
              <w:pStyle w:val="03-01Tabellentext"/>
            </w:pPr>
            <w:r w:rsidRPr="00C37538">
              <w:t>10</w:t>
            </w:r>
            <w:r>
              <w:t> </w:t>
            </w:r>
            <w:r w:rsidRPr="00C37538">
              <w:t>Mio. Öffnungen</w:t>
            </w:r>
            <w:r>
              <w:t> </w:t>
            </w:r>
            <w:r w:rsidRPr="00C37538">
              <w:t>/</w:t>
            </w:r>
            <w:r>
              <w:t> </w:t>
            </w:r>
            <w:r w:rsidRPr="00C37538">
              <w:t>Schließungen</w:t>
            </w:r>
          </w:p>
        </w:tc>
      </w:tr>
      <w:tr w:rsidR="006665D1" w:rsidRPr="00C37538" w14:paraId="0D163575" w14:textId="77777777" w:rsidTr="006665D1">
        <w:tc>
          <w:tcPr>
            <w:tcW w:w="3402" w:type="dxa"/>
          </w:tcPr>
          <w:p w14:paraId="5EEA0D1F" w14:textId="77777777" w:rsidR="006665D1" w:rsidRPr="00C37538" w:rsidRDefault="006665D1" w:rsidP="00D863A5">
            <w:pPr>
              <w:pStyle w:val="03-01Tabellentext"/>
            </w:pPr>
            <w:r w:rsidRPr="00C37538">
              <w:t>Öffnungszeiten:</w:t>
            </w:r>
          </w:p>
        </w:tc>
        <w:tc>
          <w:tcPr>
            <w:tcW w:w="3402" w:type="dxa"/>
          </w:tcPr>
          <w:p w14:paraId="5406346E" w14:textId="77777777" w:rsidR="006665D1" w:rsidRPr="00C37538" w:rsidRDefault="006665D1" w:rsidP="00C11FB7">
            <w:pPr>
              <w:pStyle w:val="03-01Tabellentext"/>
            </w:pPr>
            <w:r w:rsidRPr="00812661">
              <w:rPr>
                <w:rFonts w:cs="Arial"/>
                <w:szCs w:val="20"/>
              </w:rPr>
              <w:t>mit MGC: 1,3</w:t>
            </w:r>
            <w:r>
              <w:rPr>
                <w:rFonts w:cs="Arial"/>
                <w:szCs w:val="20"/>
              </w:rPr>
              <w:t> </w:t>
            </w:r>
            <w:r w:rsidRPr="00812661">
              <w:rPr>
                <w:rFonts w:cs="Arial"/>
                <w:szCs w:val="20"/>
              </w:rPr>
              <w:t>s fest</w:t>
            </w:r>
          </w:p>
        </w:tc>
      </w:tr>
      <w:tr w:rsidR="00C11FB7" w:rsidRPr="00C37538" w14:paraId="757158D7" w14:textId="77777777" w:rsidTr="006665D1">
        <w:tc>
          <w:tcPr>
            <w:tcW w:w="3402" w:type="dxa"/>
          </w:tcPr>
          <w:p w14:paraId="280D86A6" w14:textId="77777777" w:rsidR="00C11FB7" w:rsidRPr="00C37538" w:rsidRDefault="00C11FB7" w:rsidP="00D863A5">
            <w:pPr>
              <w:pStyle w:val="03-01Tabellentext"/>
            </w:pPr>
          </w:p>
        </w:tc>
        <w:tc>
          <w:tcPr>
            <w:tcW w:w="3402" w:type="dxa"/>
          </w:tcPr>
          <w:p w14:paraId="29F34A2D" w14:textId="77777777" w:rsidR="00C11FB7" w:rsidRPr="00812661" w:rsidRDefault="00C11FB7" w:rsidP="00D863A5">
            <w:pPr>
              <w:pStyle w:val="03-01Tabellentext"/>
              <w:rPr>
                <w:rFonts w:cs="Arial"/>
                <w:szCs w:val="20"/>
              </w:rPr>
            </w:pPr>
            <w:r w:rsidRPr="00812661">
              <w:rPr>
                <w:rFonts w:cs="Arial"/>
                <w:szCs w:val="20"/>
              </w:rPr>
              <w:t>mit MGC Pro: 1,3</w:t>
            </w:r>
            <w:r>
              <w:rPr>
                <w:rFonts w:cs="Arial"/>
                <w:szCs w:val="20"/>
              </w:rPr>
              <w:t> </w:t>
            </w:r>
            <w:r w:rsidRPr="00812661">
              <w:rPr>
                <w:rFonts w:cs="Arial"/>
                <w:szCs w:val="20"/>
              </w:rPr>
              <w:t>s</w:t>
            </w:r>
            <w:r>
              <w:rPr>
                <w:rFonts w:cs="Arial"/>
                <w:szCs w:val="20"/>
              </w:rPr>
              <w:t> </w:t>
            </w:r>
            <w:r w:rsidRPr="00812661">
              <w:rPr>
                <w:rFonts w:cs="Arial"/>
                <w:szCs w:val="20"/>
              </w:rPr>
              <w:t>/</w:t>
            </w:r>
            <w:r>
              <w:rPr>
                <w:rFonts w:cs="Arial"/>
                <w:szCs w:val="20"/>
              </w:rPr>
              <w:t> </w:t>
            </w:r>
            <w:r w:rsidRPr="00812661">
              <w:rPr>
                <w:rFonts w:cs="Arial"/>
                <w:szCs w:val="20"/>
              </w:rPr>
              <w:t>1,8</w:t>
            </w:r>
            <w:r>
              <w:rPr>
                <w:rFonts w:cs="Arial"/>
                <w:szCs w:val="20"/>
              </w:rPr>
              <w:t> </w:t>
            </w:r>
            <w:r w:rsidRPr="00812661">
              <w:rPr>
                <w:rFonts w:cs="Arial"/>
                <w:szCs w:val="20"/>
              </w:rPr>
              <w:t>s</w:t>
            </w:r>
            <w:r>
              <w:rPr>
                <w:rFonts w:cs="Arial"/>
                <w:szCs w:val="20"/>
              </w:rPr>
              <w:t> </w:t>
            </w:r>
            <w:r w:rsidRPr="00812661">
              <w:rPr>
                <w:rFonts w:cs="Arial"/>
                <w:szCs w:val="20"/>
              </w:rPr>
              <w:t>/</w:t>
            </w:r>
            <w:r>
              <w:rPr>
                <w:rFonts w:cs="Arial"/>
                <w:szCs w:val="20"/>
              </w:rPr>
              <w:t> </w:t>
            </w:r>
            <w:r w:rsidRPr="00812661">
              <w:rPr>
                <w:rFonts w:cs="Arial"/>
                <w:szCs w:val="20"/>
              </w:rPr>
              <w:t>2,5</w:t>
            </w:r>
            <w:r>
              <w:rPr>
                <w:rFonts w:cs="Arial"/>
                <w:szCs w:val="20"/>
              </w:rPr>
              <w:t> s</w:t>
            </w:r>
            <w:r>
              <w:rPr>
                <w:rFonts w:cs="Arial"/>
                <w:szCs w:val="20"/>
              </w:rPr>
              <w:br/>
            </w:r>
            <w:r w:rsidRPr="00812661">
              <w:rPr>
                <w:rFonts w:cs="Arial"/>
                <w:szCs w:val="20"/>
              </w:rPr>
              <w:t>einstellbar</w:t>
            </w:r>
          </w:p>
        </w:tc>
      </w:tr>
      <w:tr w:rsidR="006665D1" w:rsidRPr="00C37538" w14:paraId="02C5942E" w14:textId="77777777" w:rsidTr="006665D1">
        <w:tc>
          <w:tcPr>
            <w:tcW w:w="3402" w:type="dxa"/>
          </w:tcPr>
          <w:p w14:paraId="186A2EA9" w14:textId="77777777" w:rsidR="006665D1" w:rsidRPr="00C37538" w:rsidRDefault="006665D1" w:rsidP="00D863A5">
            <w:pPr>
              <w:pStyle w:val="03-01Tabellentext"/>
            </w:pPr>
            <w:r w:rsidRPr="00C37538">
              <w:t>Schließzeiten:</w:t>
            </w:r>
          </w:p>
        </w:tc>
        <w:tc>
          <w:tcPr>
            <w:tcW w:w="3402" w:type="dxa"/>
          </w:tcPr>
          <w:p w14:paraId="3C8CDB4B" w14:textId="77777777" w:rsidR="006665D1" w:rsidRPr="00C37538" w:rsidRDefault="006665D1" w:rsidP="00D863A5">
            <w:pPr>
              <w:pStyle w:val="03-01Tabellentext"/>
            </w:pPr>
            <w:r>
              <w:t>1,3 s </w:t>
            </w:r>
            <w:r w:rsidRPr="00C37538">
              <w:t>/</w:t>
            </w:r>
            <w:r>
              <w:t> </w:t>
            </w:r>
            <w:r w:rsidRPr="00C37538">
              <w:t>1,8 s</w:t>
            </w:r>
            <w:r>
              <w:t> </w:t>
            </w:r>
            <w:r w:rsidRPr="00C37538">
              <w:t>/</w:t>
            </w:r>
            <w:r>
              <w:t> </w:t>
            </w:r>
            <w:r w:rsidRPr="00C37538">
              <w:t>2,5 s</w:t>
            </w:r>
          </w:p>
        </w:tc>
      </w:tr>
      <w:tr w:rsidR="006665D1" w:rsidRPr="00C37538" w14:paraId="25ADE0A6" w14:textId="77777777" w:rsidTr="006665D1">
        <w:tc>
          <w:tcPr>
            <w:tcW w:w="3402" w:type="dxa"/>
          </w:tcPr>
          <w:p w14:paraId="70D26A92" w14:textId="77777777" w:rsidR="006665D1" w:rsidRPr="00C37538" w:rsidRDefault="006665D1" w:rsidP="00D863A5">
            <w:pPr>
              <w:pStyle w:val="03-01Tabellentext"/>
            </w:pPr>
            <w:r w:rsidRPr="00C37538">
              <w:t>Temperaturbereich:</w:t>
            </w:r>
          </w:p>
        </w:tc>
        <w:tc>
          <w:tcPr>
            <w:tcW w:w="3402" w:type="dxa"/>
          </w:tcPr>
          <w:p w14:paraId="534F5648" w14:textId="77777777" w:rsidR="006665D1" w:rsidRPr="00C37538" w:rsidRDefault="006665D1" w:rsidP="00D863A5">
            <w:pPr>
              <w:pStyle w:val="03-01Tabellentext"/>
            </w:pPr>
            <w:r w:rsidRPr="00C37538">
              <w:t>–30° C bis +55° C</w:t>
            </w:r>
          </w:p>
        </w:tc>
      </w:tr>
      <w:tr w:rsidR="006665D1" w:rsidRPr="00C37538" w14:paraId="68F139EE" w14:textId="77777777" w:rsidTr="006665D1">
        <w:tc>
          <w:tcPr>
            <w:tcW w:w="3402" w:type="dxa"/>
          </w:tcPr>
          <w:p w14:paraId="1A9007A4" w14:textId="77777777" w:rsidR="006665D1" w:rsidRPr="00C37538" w:rsidRDefault="006665D1" w:rsidP="00D863A5">
            <w:pPr>
              <w:pStyle w:val="03-01Tabellentext"/>
            </w:pPr>
            <w:r w:rsidRPr="00C37538">
              <w:t>Abmessungen (B x T x H):</w:t>
            </w:r>
          </w:p>
        </w:tc>
        <w:tc>
          <w:tcPr>
            <w:tcW w:w="3402" w:type="dxa"/>
          </w:tcPr>
          <w:p w14:paraId="2281CF0F" w14:textId="77777777" w:rsidR="006665D1" w:rsidRPr="00C37538" w:rsidRDefault="006665D1" w:rsidP="00D863A5">
            <w:pPr>
              <w:pStyle w:val="03-01Tabellentext"/>
            </w:pPr>
            <w:r w:rsidRPr="00C37538">
              <w:t xml:space="preserve">315 mm x 360 mm x </w:t>
            </w:r>
            <w:r>
              <w:t>1.115</w:t>
            </w:r>
            <w:r w:rsidRPr="00C37538">
              <w:t> mm</w:t>
            </w:r>
          </w:p>
        </w:tc>
      </w:tr>
      <w:tr w:rsidR="006665D1" w:rsidRPr="00C37538" w14:paraId="1772C75F" w14:textId="77777777" w:rsidTr="006665D1">
        <w:tc>
          <w:tcPr>
            <w:tcW w:w="3402" w:type="dxa"/>
          </w:tcPr>
          <w:p w14:paraId="0948443E" w14:textId="77777777" w:rsidR="006665D1" w:rsidRPr="00C37538" w:rsidRDefault="006665D1" w:rsidP="00D863A5">
            <w:pPr>
              <w:pStyle w:val="03-01Tabellentext"/>
            </w:pPr>
            <w:r w:rsidRPr="00C37538">
              <w:t>Schutzart:</w:t>
            </w:r>
          </w:p>
        </w:tc>
        <w:tc>
          <w:tcPr>
            <w:tcW w:w="3402" w:type="dxa"/>
          </w:tcPr>
          <w:p w14:paraId="346EBDC4" w14:textId="77777777" w:rsidR="006665D1" w:rsidRPr="00C37538" w:rsidRDefault="006665D1" w:rsidP="00D863A5">
            <w:pPr>
              <w:pStyle w:val="03-01Tabellentext"/>
            </w:pPr>
            <w:r w:rsidRPr="00C37538">
              <w:t>IP 54</w:t>
            </w:r>
          </w:p>
        </w:tc>
      </w:tr>
      <w:tr w:rsidR="006665D1" w:rsidRPr="00C37538" w14:paraId="48F5B5A1" w14:textId="77777777" w:rsidTr="006665D1">
        <w:tc>
          <w:tcPr>
            <w:tcW w:w="3402" w:type="dxa"/>
          </w:tcPr>
          <w:p w14:paraId="29573FB6" w14:textId="77777777" w:rsidR="006665D1" w:rsidRPr="00C37538" w:rsidRDefault="006665D1" w:rsidP="00D863A5">
            <w:pPr>
              <w:pStyle w:val="03-01Tabellentext"/>
            </w:pPr>
            <w:r w:rsidRPr="00C37538">
              <w:t>Gewicht:</w:t>
            </w:r>
          </w:p>
        </w:tc>
        <w:tc>
          <w:tcPr>
            <w:tcW w:w="3402" w:type="dxa"/>
          </w:tcPr>
          <w:p w14:paraId="1333E570" w14:textId="77777777" w:rsidR="006665D1" w:rsidRPr="00C37538" w:rsidRDefault="006665D1" w:rsidP="00D863A5">
            <w:pPr>
              <w:pStyle w:val="03-01Tabellentext"/>
            </w:pPr>
            <w:r w:rsidRPr="00C37538">
              <w:t>4</w:t>
            </w:r>
            <w:r>
              <w:t>2</w:t>
            </w:r>
            <w:r w:rsidRPr="00C37538">
              <w:t> kg</w:t>
            </w:r>
          </w:p>
        </w:tc>
      </w:tr>
    </w:tbl>
    <w:p w14:paraId="1545C752" w14:textId="77777777" w:rsidR="005B7461" w:rsidRDefault="005B7461" w:rsidP="00D863A5"/>
    <w:p w14:paraId="30FC427F" w14:textId="77777777" w:rsidR="005B7461" w:rsidRPr="00DD2C22" w:rsidRDefault="006665D1" w:rsidP="00D863A5">
      <w:pPr>
        <w:pStyle w:val="02-01Listentitel"/>
      </w:pPr>
      <w:r>
        <w:t>Montage:</w:t>
      </w:r>
    </w:p>
    <w:p w14:paraId="588FD455" w14:textId="77777777" w:rsidR="005B7461" w:rsidRPr="00A81A4F" w:rsidRDefault="005B7461" w:rsidP="00A81A4F">
      <w:pPr>
        <w:pStyle w:val="02-02Listenpunkt"/>
      </w:pPr>
      <w:r w:rsidRPr="00A81A4F">
        <w:t xml:space="preserve">Auf bauseitigem Betonfundament mittels U-Profilen (im Lieferumfang) und 4 Klebeankern (separat bestellbar) </w:t>
      </w:r>
    </w:p>
    <w:p w14:paraId="20D1A4B0" w14:textId="77777777" w:rsidR="005B7461" w:rsidRPr="00A81A4F" w:rsidRDefault="005B7461" w:rsidP="00A81A4F">
      <w:pPr>
        <w:pStyle w:val="02-02Listenpunkt"/>
      </w:pPr>
      <w:r w:rsidRPr="00A81A4F">
        <w:t xml:space="preserve">Installation durch vom Hersteller zertifizierten Monteur </w:t>
      </w:r>
    </w:p>
    <w:p w14:paraId="25A7A551" w14:textId="77777777" w:rsidR="005B7461" w:rsidRPr="006665D1" w:rsidRDefault="005B7461" w:rsidP="00A81A4F">
      <w:pPr>
        <w:pStyle w:val="02-02Listenpunkt"/>
      </w:pPr>
      <w:r w:rsidRPr="00A81A4F">
        <w:t xml:space="preserve">Einweisung und Übergabe der Dokumentation inklusive </w:t>
      </w:r>
      <w:proofErr w:type="spellStart"/>
      <w:r w:rsidRPr="00A81A4F">
        <w:t>Prüfbuch</w:t>
      </w:r>
      <w:proofErr w:type="spellEnd"/>
      <w:r w:rsidRPr="00A81A4F">
        <w:t>, Konformitätserklärung nach Maschinenrichtlinie / Niederspannungsrichtlinie / EMV-Richtlinie und Leistungserklärung gemäß Bauproduktenverordnung</w:t>
      </w:r>
    </w:p>
    <w:p w14:paraId="2B7DE2CD" w14:textId="77777777" w:rsidR="006665D1" w:rsidRPr="00C37538" w:rsidRDefault="006665D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2B3813E8" w14:textId="77777777" w:rsidTr="006665D1">
        <w:tc>
          <w:tcPr>
            <w:tcW w:w="1134" w:type="dxa"/>
          </w:tcPr>
          <w:p w14:paraId="1772AC2A" w14:textId="77777777" w:rsidR="006665D1" w:rsidRPr="00C37538" w:rsidRDefault="006665D1" w:rsidP="00D863A5">
            <w:pPr>
              <w:pStyle w:val="03-01Tabellentext"/>
            </w:pPr>
            <w:r w:rsidRPr="00C37538">
              <w:t>Hersteller:</w:t>
            </w:r>
          </w:p>
        </w:tc>
        <w:tc>
          <w:tcPr>
            <w:tcW w:w="6804" w:type="dxa"/>
            <w:gridSpan w:val="4"/>
          </w:tcPr>
          <w:p w14:paraId="25438AFF" w14:textId="77777777" w:rsidR="006665D1" w:rsidRPr="00C37538" w:rsidRDefault="006665D1" w:rsidP="00D863A5">
            <w:pPr>
              <w:pStyle w:val="03-01Tabellentext"/>
              <w:rPr>
                <w:szCs w:val="20"/>
                <w:lang w:val="en-US"/>
              </w:rPr>
            </w:pPr>
            <w:r>
              <w:rPr>
                <w:lang w:val="en-US"/>
              </w:rPr>
              <w:t>MAGNETIC AUTOCONTROL GMBH</w:t>
            </w:r>
          </w:p>
        </w:tc>
      </w:tr>
      <w:tr w:rsidR="006665D1" w:rsidRPr="00C37538" w14:paraId="26A3B542" w14:textId="77777777" w:rsidTr="006665D1">
        <w:tc>
          <w:tcPr>
            <w:tcW w:w="1134" w:type="dxa"/>
          </w:tcPr>
          <w:p w14:paraId="216078C2" w14:textId="77777777" w:rsidR="006665D1" w:rsidRPr="00C37538" w:rsidRDefault="006665D1" w:rsidP="00D863A5">
            <w:pPr>
              <w:pStyle w:val="03-01Tabellentext"/>
            </w:pPr>
            <w:r w:rsidRPr="00C37538">
              <w:t>Typ:</w:t>
            </w:r>
          </w:p>
        </w:tc>
        <w:tc>
          <w:tcPr>
            <w:tcW w:w="6804" w:type="dxa"/>
            <w:gridSpan w:val="4"/>
          </w:tcPr>
          <w:p w14:paraId="0D057D47" w14:textId="77777777" w:rsidR="006665D1" w:rsidRPr="00C37538" w:rsidRDefault="00A81A4F" w:rsidP="00D863A5">
            <w:pPr>
              <w:pStyle w:val="03-01Tabellentext"/>
            </w:pPr>
            <w:r>
              <w:rPr>
                <w:szCs w:val="20"/>
              </w:rPr>
              <w:t>Toll</w:t>
            </w:r>
            <w:r w:rsidR="006665D1">
              <w:rPr>
                <w:szCs w:val="20"/>
              </w:rPr>
              <w:t xml:space="preserve"> </w:t>
            </w:r>
            <w:r w:rsidR="006665D1" w:rsidRPr="00734FA9">
              <w:rPr>
                <w:szCs w:val="20"/>
              </w:rPr>
              <w:t>mit Steuergerät MGC ohne Schleifendetektor</w:t>
            </w:r>
          </w:p>
        </w:tc>
      </w:tr>
      <w:tr w:rsidR="006665D1" w:rsidRPr="00C37538" w14:paraId="379028AF" w14:textId="77777777" w:rsidTr="006665D1">
        <w:trPr>
          <w:trHeight w:val="61"/>
        </w:trPr>
        <w:tc>
          <w:tcPr>
            <w:tcW w:w="1134" w:type="dxa"/>
          </w:tcPr>
          <w:p w14:paraId="716D5BBF" w14:textId="77777777" w:rsidR="006665D1" w:rsidRPr="00C37538" w:rsidRDefault="006665D1" w:rsidP="00D863A5">
            <w:pPr>
              <w:pStyle w:val="03-01Tabellentext"/>
            </w:pPr>
            <w:r w:rsidRPr="00C37538">
              <w:t>Menge:</w:t>
            </w:r>
          </w:p>
        </w:tc>
        <w:tc>
          <w:tcPr>
            <w:tcW w:w="1701" w:type="dxa"/>
          </w:tcPr>
          <w:p w14:paraId="0B65A620" w14:textId="77777777" w:rsidR="006665D1" w:rsidRPr="00C37538" w:rsidRDefault="006665D1" w:rsidP="00D863A5">
            <w:pPr>
              <w:pStyle w:val="03-01Tabellentext"/>
            </w:pPr>
            <w:r w:rsidRPr="00C37538">
              <w:t>…………….</w:t>
            </w:r>
          </w:p>
        </w:tc>
        <w:tc>
          <w:tcPr>
            <w:tcW w:w="1701" w:type="dxa"/>
          </w:tcPr>
          <w:p w14:paraId="55A2D74A" w14:textId="77777777" w:rsidR="006665D1" w:rsidRPr="00C37538" w:rsidRDefault="006665D1" w:rsidP="00D863A5">
            <w:pPr>
              <w:pStyle w:val="03-01Tabellentext"/>
            </w:pPr>
            <w:r>
              <w:t>Stück</w:t>
            </w:r>
          </w:p>
        </w:tc>
        <w:tc>
          <w:tcPr>
            <w:tcW w:w="1701" w:type="dxa"/>
          </w:tcPr>
          <w:p w14:paraId="632A1E87" w14:textId="77777777" w:rsidR="006665D1" w:rsidRPr="00C37538" w:rsidRDefault="006665D1" w:rsidP="00D863A5">
            <w:pPr>
              <w:pStyle w:val="03-01Tabellentext"/>
            </w:pPr>
            <w:r w:rsidRPr="00C37538">
              <w:t>EP: </w:t>
            </w:r>
            <w:r>
              <w:t>……………</w:t>
            </w:r>
          </w:p>
        </w:tc>
        <w:tc>
          <w:tcPr>
            <w:tcW w:w="1701" w:type="dxa"/>
          </w:tcPr>
          <w:p w14:paraId="61E2096B" w14:textId="77777777" w:rsidR="006665D1" w:rsidRPr="00C37538" w:rsidRDefault="006665D1" w:rsidP="00D863A5">
            <w:pPr>
              <w:pStyle w:val="03-01Tabellentext"/>
            </w:pPr>
            <w:r w:rsidRPr="00C37538">
              <w:t>GP: </w:t>
            </w:r>
            <w:r>
              <w:t>……………</w:t>
            </w:r>
          </w:p>
        </w:tc>
      </w:tr>
    </w:tbl>
    <w:p w14:paraId="3075A11C" w14:textId="77777777" w:rsidR="006665D1" w:rsidRPr="00C37538" w:rsidRDefault="006665D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34E9E415" w14:textId="77777777" w:rsidTr="006665D1">
        <w:tc>
          <w:tcPr>
            <w:tcW w:w="1134" w:type="dxa"/>
          </w:tcPr>
          <w:p w14:paraId="2BB2795A" w14:textId="77777777" w:rsidR="006665D1" w:rsidRPr="00C37538" w:rsidRDefault="006665D1" w:rsidP="00D863A5">
            <w:pPr>
              <w:pStyle w:val="03-01Tabellentext"/>
            </w:pPr>
            <w:r w:rsidRPr="00C37538">
              <w:t>Typ:</w:t>
            </w:r>
          </w:p>
        </w:tc>
        <w:tc>
          <w:tcPr>
            <w:tcW w:w="6804" w:type="dxa"/>
            <w:gridSpan w:val="4"/>
          </w:tcPr>
          <w:p w14:paraId="78E644CA" w14:textId="77777777" w:rsidR="006665D1" w:rsidRPr="00C37538" w:rsidRDefault="00A81A4F" w:rsidP="00D863A5">
            <w:pPr>
              <w:pStyle w:val="03-01Tabellentext"/>
            </w:pPr>
            <w:r>
              <w:rPr>
                <w:szCs w:val="20"/>
              </w:rPr>
              <w:t>Toll</w:t>
            </w:r>
            <w:r w:rsidR="006665D1">
              <w:rPr>
                <w:szCs w:val="20"/>
              </w:rPr>
              <w:t xml:space="preserve"> </w:t>
            </w:r>
            <w:r w:rsidR="006665D1" w:rsidRPr="00734FA9">
              <w:rPr>
                <w:szCs w:val="20"/>
              </w:rPr>
              <w:t xml:space="preserve">mit Steuergerät MGC </w:t>
            </w:r>
            <w:r w:rsidR="006665D1">
              <w:rPr>
                <w:szCs w:val="20"/>
              </w:rPr>
              <w:t>mit 2-Kanal-</w:t>
            </w:r>
            <w:r w:rsidR="006665D1" w:rsidRPr="00734FA9">
              <w:rPr>
                <w:szCs w:val="20"/>
              </w:rPr>
              <w:t>Schleifendetektor</w:t>
            </w:r>
          </w:p>
        </w:tc>
      </w:tr>
      <w:tr w:rsidR="006665D1" w:rsidRPr="00C37538" w14:paraId="2820DB91" w14:textId="77777777" w:rsidTr="006665D1">
        <w:trPr>
          <w:trHeight w:val="61"/>
        </w:trPr>
        <w:tc>
          <w:tcPr>
            <w:tcW w:w="1134" w:type="dxa"/>
          </w:tcPr>
          <w:p w14:paraId="0BDFC649" w14:textId="77777777" w:rsidR="006665D1" w:rsidRPr="00C37538" w:rsidRDefault="006665D1" w:rsidP="00D863A5">
            <w:pPr>
              <w:pStyle w:val="03-01Tabellentext"/>
            </w:pPr>
            <w:r w:rsidRPr="00C37538">
              <w:t>Menge:</w:t>
            </w:r>
          </w:p>
        </w:tc>
        <w:tc>
          <w:tcPr>
            <w:tcW w:w="1701" w:type="dxa"/>
          </w:tcPr>
          <w:p w14:paraId="22C68B07" w14:textId="77777777" w:rsidR="006665D1" w:rsidRPr="00C37538" w:rsidRDefault="006665D1" w:rsidP="00D863A5">
            <w:pPr>
              <w:pStyle w:val="03-01Tabellentext"/>
            </w:pPr>
            <w:r w:rsidRPr="00C37538">
              <w:t>…</w:t>
            </w:r>
            <w:r>
              <w:t>……………</w:t>
            </w:r>
          </w:p>
        </w:tc>
        <w:tc>
          <w:tcPr>
            <w:tcW w:w="1701" w:type="dxa"/>
          </w:tcPr>
          <w:p w14:paraId="35D06156" w14:textId="77777777" w:rsidR="006665D1" w:rsidRPr="00C37538" w:rsidRDefault="006665D1" w:rsidP="00D863A5">
            <w:pPr>
              <w:pStyle w:val="03-01Tabellentext"/>
            </w:pPr>
            <w:r>
              <w:t>Stück</w:t>
            </w:r>
          </w:p>
        </w:tc>
        <w:tc>
          <w:tcPr>
            <w:tcW w:w="1701" w:type="dxa"/>
          </w:tcPr>
          <w:p w14:paraId="1632F943" w14:textId="77777777" w:rsidR="006665D1" w:rsidRPr="00C37538" w:rsidRDefault="006665D1" w:rsidP="00D863A5">
            <w:pPr>
              <w:pStyle w:val="03-01Tabellentext"/>
            </w:pPr>
            <w:r w:rsidRPr="00C37538">
              <w:t>EP: </w:t>
            </w:r>
            <w:r>
              <w:t>……………</w:t>
            </w:r>
          </w:p>
        </w:tc>
        <w:tc>
          <w:tcPr>
            <w:tcW w:w="1701" w:type="dxa"/>
          </w:tcPr>
          <w:p w14:paraId="3C912AB9" w14:textId="77777777" w:rsidR="006665D1" w:rsidRPr="00C37538" w:rsidRDefault="006665D1" w:rsidP="00D863A5">
            <w:pPr>
              <w:pStyle w:val="03-01Tabellentext"/>
            </w:pPr>
            <w:r w:rsidRPr="00C37538">
              <w:t>GP: </w:t>
            </w:r>
            <w:r>
              <w:t>……………</w:t>
            </w:r>
          </w:p>
        </w:tc>
      </w:tr>
    </w:tbl>
    <w:p w14:paraId="0F9413C8" w14:textId="77777777" w:rsidR="006665D1" w:rsidRPr="00C37538" w:rsidRDefault="006665D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21034299" w14:textId="77777777" w:rsidTr="006665D1">
        <w:tc>
          <w:tcPr>
            <w:tcW w:w="1134" w:type="dxa"/>
          </w:tcPr>
          <w:p w14:paraId="3EC7ABC9" w14:textId="77777777" w:rsidR="006665D1" w:rsidRPr="00C37538" w:rsidRDefault="006665D1" w:rsidP="00D863A5">
            <w:pPr>
              <w:pStyle w:val="03-01Tabellentext"/>
            </w:pPr>
            <w:r w:rsidRPr="00C37538">
              <w:t>Typ:</w:t>
            </w:r>
          </w:p>
        </w:tc>
        <w:tc>
          <w:tcPr>
            <w:tcW w:w="6804" w:type="dxa"/>
            <w:gridSpan w:val="4"/>
          </w:tcPr>
          <w:p w14:paraId="0D16067B" w14:textId="77777777" w:rsidR="006665D1" w:rsidRPr="00C37538" w:rsidRDefault="00A81A4F" w:rsidP="00D863A5">
            <w:pPr>
              <w:pStyle w:val="03-01Tabellentext"/>
            </w:pPr>
            <w:r>
              <w:rPr>
                <w:szCs w:val="20"/>
              </w:rPr>
              <w:t>Toll</w:t>
            </w:r>
            <w:r w:rsidR="006665D1">
              <w:rPr>
                <w:szCs w:val="20"/>
              </w:rPr>
              <w:t xml:space="preserve"> </w:t>
            </w:r>
            <w:r w:rsidR="006665D1" w:rsidRPr="00734FA9">
              <w:rPr>
                <w:szCs w:val="20"/>
              </w:rPr>
              <w:t>mit Steuergerät MGC</w:t>
            </w:r>
            <w:r w:rsidR="006665D1">
              <w:rPr>
                <w:szCs w:val="20"/>
              </w:rPr>
              <w:t xml:space="preserve"> Pro</w:t>
            </w:r>
            <w:r w:rsidR="006665D1" w:rsidRPr="00734FA9">
              <w:rPr>
                <w:szCs w:val="20"/>
              </w:rPr>
              <w:t xml:space="preserve"> </w:t>
            </w:r>
            <w:r w:rsidR="006665D1">
              <w:rPr>
                <w:szCs w:val="20"/>
              </w:rPr>
              <w:t>mit 2-Kanal-Schleifendetektor und erweitertem Funktionsumfang</w:t>
            </w:r>
          </w:p>
        </w:tc>
      </w:tr>
      <w:tr w:rsidR="006665D1" w:rsidRPr="00C37538" w14:paraId="61E8504A" w14:textId="77777777" w:rsidTr="006665D1">
        <w:trPr>
          <w:trHeight w:val="61"/>
        </w:trPr>
        <w:tc>
          <w:tcPr>
            <w:tcW w:w="1134" w:type="dxa"/>
          </w:tcPr>
          <w:p w14:paraId="151EBDFA" w14:textId="77777777" w:rsidR="006665D1" w:rsidRPr="00C37538" w:rsidRDefault="006665D1" w:rsidP="00D863A5">
            <w:pPr>
              <w:pStyle w:val="03-01Tabellentext"/>
            </w:pPr>
            <w:r w:rsidRPr="00C37538">
              <w:t>Menge:</w:t>
            </w:r>
          </w:p>
        </w:tc>
        <w:tc>
          <w:tcPr>
            <w:tcW w:w="1701" w:type="dxa"/>
          </w:tcPr>
          <w:p w14:paraId="576AE3DB" w14:textId="77777777" w:rsidR="006665D1" w:rsidRPr="00C37538" w:rsidRDefault="006665D1" w:rsidP="00D863A5">
            <w:pPr>
              <w:pStyle w:val="03-01Tabellentext"/>
            </w:pPr>
            <w:r w:rsidRPr="00C37538">
              <w:t>…</w:t>
            </w:r>
            <w:r>
              <w:t>……………</w:t>
            </w:r>
          </w:p>
        </w:tc>
        <w:tc>
          <w:tcPr>
            <w:tcW w:w="1701" w:type="dxa"/>
          </w:tcPr>
          <w:p w14:paraId="3AB41FB3" w14:textId="77777777" w:rsidR="006665D1" w:rsidRPr="00C37538" w:rsidRDefault="006665D1" w:rsidP="00D863A5">
            <w:pPr>
              <w:pStyle w:val="03-01Tabellentext"/>
            </w:pPr>
            <w:r>
              <w:t>Stück</w:t>
            </w:r>
          </w:p>
        </w:tc>
        <w:tc>
          <w:tcPr>
            <w:tcW w:w="1701" w:type="dxa"/>
          </w:tcPr>
          <w:p w14:paraId="2B30F962" w14:textId="77777777" w:rsidR="006665D1" w:rsidRPr="00C37538" w:rsidRDefault="006665D1" w:rsidP="00D863A5">
            <w:pPr>
              <w:pStyle w:val="03-01Tabellentext"/>
            </w:pPr>
            <w:r w:rsidRPr="00C37538">
              <w:t>EP: </w:t>
            </w:r>
            <w:r>
              <w:t>……………</w:t>
            </w:r>
          </w:p>
        </w:tc>
        <w:tc>
          <w:tcPr>
            <w:tcW w:w="1701" w:type="dxa"/>
          </w:tcPr>
          <w:p w14:paraId="10DBF8E6" w14:textId="77777777" w:rsidR="006665D1" w:rsidRPr="00C37538" w:rsidRDefault="006665D1" w:rsidP="00D863A5">
            <w:pPr>
              <w:pStyle w:val="03-01Tabellentext"/>
            </w:pPr>
            <w:r w:rsidRPr="00C37538">
              <w:t>GP: </w:t>
            </w:r>
            <w:r>
              <w:t>……………</w:t>
            </w:r>
          </w:p>
        </w:tc>
      </w:tr>
    </w:tbl>
    <w:p w14:paraId="285D24B0" w14:textId="77777777" w:rsidR="005B7461" w:rsidRDefault="005B7461" w:rsidP="005B7461">
      <w:pPr>
        <w:pStyle w:val="Default"/>
        <w:ind w:firstLine="567"/>
        <w:rPr>
          <w:color w:val="auto"/>
          <w:sz w:val="20"/>
          <w:szCs w:val="20"/>
        </w:rPr>
      </w:pPr>
    </w:p>
    <w:tbl>
      <w:tblPr>
        <w:tblStyle w:val="Tabellenraster"/>
        <w:tblW w:w="0" w:type="auto"/>
        <w:jc w:val="center"/>
        <w:tblLook w:val="04A0" w:firstRow="1" w:lastRow="0" w:firstColumn="1" w:lastColumn="0" w:noHBand="0" w:noVBand="1"/>
      </w:tblPr>
      <w:tblGrid>
        <w:gridCol w:w="9147"/>
      </w:tblGrid>
      <w:tr w:rsidR="00225FB1" w14:paraId="3E78EF5E" w14:textId="77777777" w:rsidTr="00225FB1">
        <w:trPr>
          <w:trHeight w:val="618"/>
          <w:jc w:val="center"/>
        </w:trPr>
        <w:tc>
          <w:tcPr>
            <w:tcW w:w="9147" w:type="dxa"/>
          </w:tcPr>
          <w:p w14:paraId="18554CCE" w14:textId="77777777" w:rsidR="00225FB1" w:rsidRDefault="00225FB1" w:rsidP="00D863A5"/>
          <w:p w14:paraId="1B703EA6" w14:textId="77777777" w:rsidR="00225FB1" w:rsidRPr="00645EA2" w:rsidRDefault="00225FB1" w:rsidP="00D863A5">
            <w:pPr>
              <w:rPr>
                <w:b/>
                <w:szCs w:val="20"/>
                <w:u w:val="single"/>
              </w:rPr>
            </w:pPr>
            <w:r w:rsidRPr="00645EA2">
              <w:rPr>
                <w:b/>
                <w:szCs w:val="20"/>
                <w:u w:val="single"/>
              </w:rPr>
              <w:t>Hinweis für Planer:</w:t>
            </w:r>
          </w:p>
          <w:p w14:paraId="3C20288B" w14:textId="77777777" w:rsidR="00225FB1" w:rsidRDefault="00225FB1" w:rsidP="00D863A5">
            <w:r>
              <w:t>Es stehen 4 verschiedene Alternativen für Schrankenbaum</w:t>
            </w:r>
            <w:r w:rsidR="006665D1">
              <w:t xml:space="preserve"> und Baumflansch zur Verfügung.</w:t>
            </w:r>
          </w:p>
          <w:p w14:paraId="38C025DA" w14:textId="77777777" w:rsidR="00225FB1" w:rsidRDefault="00225FB1" w:rsidP="00D863A5">
            <w:pPr>
              <w:rPr>
                <w:szCs w:val="20"/>
              </w:rPr>
            </w:pPr>
          </w:p>
        </w:tc>
      </w:tr>
    </w:tbl>
    <w:p w14:paraId="4083B474" w14:textId="77777777" w:rsidR="005B7461" w:rsidRDefault="005B7461" w:rsidP="00D863A5"/>
    <w:p w14:paraId="17AE8EAD" w14:textId="77777777" w:rsidR="005B7461" w:rsidRDefault="005B7461" w:rsidP="00D863A5">
      <w:pPr>
        <w:pStyle w:val="00-02Option"/>
      </w:pPr>
      <w:r w:rsidRPr="005615D2">
        <w:t>Schrankenbaum</w:t>
      </w:r>
      <w:r w:rsidR="00A81A4F">
        <w:t xml:space="preserve"> A</w:t>
      </w:r>
      <w:r w:rsidRPr="005615D2">
        <w:t>lternative 1:</w:t>
      </w:r>
    </w:p>
    <w:p w14:paraId="1EA42FBB" w14:textId="77777777" w:rsidR="004862A1" w:rsidRPr="004862A1" w:rsidRDefault="004862A1" w:rsidP="004862A1"/>
    <w:p w14:paraId="1BC7EB35" w14:textId="77777777" w:rsidR="005B7461" w:rsidRPr="00D863A5" w:rsidRDefault="005B7461" w:rsidP="00D863A5">
      <w:pPr>
        <w:pStyle w:val="00-01Position"/>
      </w:pPr>
      <w:r w:rsidRPr="00D863A5">
        <w:t>[Position: …………..]</w:t>
      </w:r>
    </w:p>
    <w:p w14:paraId="5F9714A9" w14:textId="77777777" w:rsidR="005B7461" w:rsidRPr="005615D2" w:rsidRDefault="005B7461" w:rsidP="00D863A5">
      <w:pPr>
        <w:pStyle w:val="00-02Option"/>
      </w:pPr>
      <w:r w:rsidRPr="005615D2">
        <w:t xml:space="preserve">Schrankenbaum </w:t>
      </w:r>
      <w:proofErr w:type="spellStart"/>
      <w:r w:rsidRPr="005615D2">
        <w:t>MicroBoom</w:t>
      </w:r>
      <w:proofErr w:type="spellEnd"/>
      <w:r w:rsidRPr="005615D2">
        <w:t>-T mit Sperrbreite ………</w:t>
      </w:r>
      <w:r w:rsidR="006665D1">
        <w:t> </w:t>
      </w:r>
      <w:r w:rsidRPr="005615D2">
        <w:t>m (max. 3,0</w:t>
      </w:r>
      <w:r w:rsidR="006665D1">
        <w:t> </w:t>
      </w:r>
      <w:r w:rsidRPr="005615D2">
        <w:t>m)</w:t>
      </w:r>
    </w:p>
    <w:p w14:paraId="42009161" w14:textId="77777777" w:rsidR="005B7461" w:rsidRPr="005615D2" w:rsidRDefault="005B7461" w:rsidP="00D863A5">
      <w:pPr>
        <w:pStyle w:val="01-01Haupttext"/>
      </w:pPr>
      <w:r w:rsidRPr="005615D2">
        <w:t>Schrankenbaum aus rundem Aluminiumprofil Durchmesser 75</w:t>
      </w:r>
      <w:r w:rsidR="006665D1">
        <w:t> </w:t>
      </w:r>
      <w:r w:rsidRPr="005615D2">
        <w:t>mm, beidseitig r</w:t>
      </w:r>
      <w:r w:rsidR="006665D1">
        <w:t>ote Reflexionsstreifen alle 500 </w:t>
      </w:r>
      <w:r w:rsidRPr="005615D2">
        <w:t>mm</w:t>
      </w:r>
      <w:r w:rsidR="006665D1">
        <w:t>.</w:t>
      </w:r>
    </w:p>
    <w:p w14:paraId="2AD604FD" w14:textId="77777777" w:rsidR="005B7461" w:rsidRDefault="005B746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3148CE0F" w14:textId="77777777" w:rsidTr="006665D1">
        <w:tc>
          <w:tcPr>
            <w:tcW w:w="1134" w:type="dxa"/>
          </w:tcPr>
          <w:p w14:paraId="6F8A3413" w14:textId="77777777" w:rsidR="006665D1" w:rsidRPr="00C37538" w:rsidRDefault="006665D1" w:rsidP="00D863A5">
            <w:pPr>
              <w:pStyle w:val="03-01Tabellentext"/>
            </w:pPr>
            <w:r w:rsidRPr="00C37538">
              <w:t>Hersteller:</w:t>
            </w:r>
          </w:p>
        </w:tc>
        <w:tc>
          <w:tcPr>
            <w:tcW w:w="6804" w:type="dxa"/>
            <w:gridSpan w:val="4"/>
          </w:tcPr>
          <w:p w14:paraId="23FCB8C3" w14:textId="77777777" w:rsidR="006665D1" w:rsidRPr="00C37538" w:rsidRDefault="006665D1" w:rsidP="00D863A5">
            <w:pPr>
              <w:pStyle w:val="03-01Tabellentext"/>
              <w:rPr>
                <w:szCs w:val="20"/>
                <w:lang w:val="en-US"/>
              </w:rPr>
            </w:pPr>
            <w:r>
              <w:rPr>
                <w:lang w:val="en-US"/>
              </w:rPr>
              <w:t>MAGNETIC AUTOCONTROL GMBH</w:t>
            </w:r>
          </w:p>
        </w:tc>
      </w:tr>
      <w:tr w:rsidR="006665D1" w:rsidRPr="00C37538" w14:paraId="6D7C138A" w14:textId="77777777" w:rsidTr="006665D1">
        <w:tc>
          <w:tcPr>
            <w:tcW w:w="1134" w:type="dxa"/>
          </w:tcPr>
          <w:p w14:paraId="5115D849" w14:textId="77777777" w:rsidR="006665D1" w:rsidRPr="00C37538" w:rsidRDefault="006665D1" w:rsidP="00D863A5">
            <w:pPr>
              <w:pStyle w:val="03-01Tabellentext"/>
            </w:pPr>
            <w:r w:rsidRPr="00C37538">
              <w:t>Typ:</w:t>
            </w:r>
          </w:p>
        </w:tc>
        <w:tc>
          <w:tcPr>
            <w:tcW w:w="6804" w:type="dxa"/>
            <w:gridSpan w:val="4"/>
          </w:tcPr>
          <w:p w14:paraId="4E174342" w14:textId="77777777" w:rsidR="006665D1" w:rsidRPr="00C37538" w:rsidRDefault="00D93550" w:rsidP="00A81A4F">
            <w:pPr>
              <w:pStyle w:val="03-01Tabellentext"/>
            </w:pPr>
            <w:r>
              <w:rPr>
                <w:szCs w:val="20"/>
              </w:rPr>
              <w:t>MICROBOOM</w:t>
            </w:r>
            <w:r w:rsidR="006665D1" w:rsidRPr="006665D1">
              <w:rPr>
                <w:szCs w:val="20"/>
              </w:rPr>
              <w:t>-</w:t>
            </w:r>
            <w:proofErr w:type="spellStart"/>
            <w:r w:rsidR="006665D1" w:rsidRPr="006665D1">
              <w:rPr>
                <w:szCs w:val="20"/>
              </w:rPr>
              <w:t>Txxx</w:t>
            </w:r>
            <w:proofErr w:type="spellEnd"/>
          </w:p>
        </w:tc>
      </w:tr>
      <w:tr w:rsidR="006665D1" w:rsidRPr="00C37538" w14:paraId="64AFF566" w14:textId="77777777" w:rsidTr="006665D1">
        <w:trPr>
          <w:trHeight w:val="61"/>
        </w:trPr>
        <w:tc>
          <w:tcPr>
            <w:tcW w:w="1134" w:type="dxa"/>
          </w:tcPr>
          <w:p w14:paraId="4C0689CC" w14:textId="77777777" w:rsidR="006665D1" w:rsidRPr="00C37538" w:rsidRDefault="006665D1" w:rsidP="00D863A5">
            <w:pPr>
              <w:pStyle w:val="03-01Tabellentext"/>
            </w:pPr>
            <w:r w:rsidRPr="00C37538">
              <w:t>Menge:</w:t>
            </w:r>
          </w:p>
        </w:tc>
        <w:tc>
          <w:tcPr>
            <w:tcW w:w="1701" w:type="dxa"/>
          </w:tcPr>
          <w:p w14:paraId="31E129E8" w14:textId="77777777" w:rsidR="006665D1" w:rsidRPr="00C37538" w:rsidRDefault="006665D1" w:rsidP="00D863A5">
            <w:pPr>
              <w:pStyle w:val="03-01Tabellentext"/>
            </w:pPr>
            <w:r w:rsidRPr="00C37538">
              <w:t>…………….</w:t>
            </w:r>
          </w:p>
        </w:tc>
        <w:tc>
          <w:tcPr>
            <w:tcW w:w="1701" w:type="dxa"/>
          </w:tcPr>
          <w:p w14:paraId="2611781C" w14:textId="77777777" w:rsidR="006665D1" w:rsidRPr="00C37538" w:rsidRDefault="006665D1" w:rsidP="00D863A5">
            <w:pPr>
              <w:pStyle w:val="03-01Tabellentext"/>
            </w:pPr>
            <w:r>
              <w:t>Stück</w:t>
            </w:r>
          </w:p>
        </w:tc>
        <w:tc>
          <w:tcPr>
            <w:tcW w:w="1701" w:type="dxa"/>
          </w:tcPr>
          <w:p w14:paraId="073980F3" w14:textId="77777777" w:rsidR="006665D1" w:rsidRPr="00C37538" w:rsidRDefault="006665D1" w:rsidP="00D863A5">
            <w:pPr>
              <w:pStyle w:val="03-01Tabellentext"/>
            </w:pPr>
            <w:r w:rsidRPr="00C37538">
              <w:t>EP: </w:t>
            </w:r>
            <w:r>
              <w:t>……………</w:t>
            </w:r>
          </w:p>
        </w:tc>
        <w:tc>
          <w:tcPr>
            <w:tcW w:w="1701" w:type="dxa"/>
          </w:tcPr>
          <w:p w14:paraId="44149549" w14:textId="77777777" w:rsidR="006665D1" w:rsidRPr="00C37538" w:rsidRDefault="006665D1" w:rsidP="00D863A5">
            <w:pPr>
              <w:pStyle w:val="03-01Tabellentext"/>
            </w:pPr>
            <w:r w:rsidRPr="00C37538">
              <w:t>GP: </w:t>
            </w:r>
            <w:r>
              <w:t>……………</w:t>
            </w:r>
          </w:p>
        </w:tc>
      </w:tr>
    </w:tbl>
    <w:p w14:paraId="4D6628C3" w14:textId="77777777" w:rsidR="006665D1" w:rsidRPr="005615D2" w:rsidRDefault="006665D1" w:rsidP="00D863A5"/>
    <w:p w14:paraId="6336B175" w14:textId="77777777" w:rsidR="005B7461" w:rsidRPr="005615D2" w:rsidRDefault="005B7461" w:rsidP="00D863A5">
      <w:pPr>
        <w:rPr>
          <w:b/>
          <w:bCs/>
        </w:rPr>
      </w:pPr>
    </w:p>
    <w:p w14:paraId="4442AF91" w14:textId="77777777" w:rsidR="005B7461" w:rsidRPr="00D863A5" w:rsidRDefault="005B7461" w:rsidP="00D863A5">
      <w:pPr>
        <w:pStyle w:val="00-01Position"/>
      </w:pPr>
      <w:r w:rsidRPr="00D863A5">
        <w:t>[Position: …………..]</w:t>
      </w:r>
    </w:p>
    <w:p w14:paraId="4D563441" w14:textId="77777777" w:rsidR="005B7461" w:rsidRPr="005615D2" w:rsidRDefault="005B7461" w:rsidP="00D863A5">
      <w:pPr>
        <w:pStyle w:val="00-02Option"/>
      </w:pPr>
      <w:r w:rsidRPr="005615D2">
        <w:t>Swing-</w:t>
      </w:r>
      <w:proofErr w:type="spellStart"/>
      <w:r w:rsidRPr="005615D2">
        <w:t>Away</w:t>
      </w:r>
      <w:proofErr w:type="spellEnd"/>
      <w:r w:rsidRPr="005615D2">
        <w:t xml:space="preserve">-Flansch für </w:t>
      </w:r>
      <w:proofErr w:type="spellStart"/>
      <w:r w:rsidRPr="005615D2">
        <w:t>Rundbaum</w:t>
      </w:r>
      <w:proofErr w:type="spellEnd"/>
      <w:r w:rsidRPr="005615D2">
        <w:t xml:space="preserve"> </w:t>
      </w:r>
      <w:proofErr w:type="spellStart"/>
      <w:r w:rsidRPr="005615D2">
        <w:t>MicroBoom</w:t>
      </w:r>
      <w:proofErr w:type="spellEnd"/>
      <w:r w:rsidRPr="005615D2">
        <w:t>-T</w:t>
      </w:r>
    </w:p>
    <w:p w14:paraId="7F1F6EA3" w14:textId="77777777" w:rsidR="005B7461" w:rsidRPr="005615D2" w:rsidRDefault="005B7461" w:rsidP="00D863A5">
      <w:pPr>
        <w:pStyle w:val="01-01Haupttext"/>
      </w:pPr>
      <w:r w:rsidRPr="005615D2">
        <w:t xml:space="preserve">Schrankenbaum wird bei horizontalem Anprall durch ein Fahrzeug ausgeklinkt und schwenkt in Fahrtrichtung aus zum Schutz des Schrankenbaums und zur Reduktion von Schäden am Fahrzeug. Schrankenbaum kann anschließend wieder von Hand in den </w:t>
      </w:r>
      <w:r w:rsidR="006665D1">
        <w:t>Baumflansch eingeklinkt werden.</w:t>
      </w:r>
    </w:p>
    <w:p w14:paraId="73E458ED" w14:textId="77777777" w:rsidR="005B7461" w:rsidRPr="005615D2" w:rsidRDefault="005B7461" w:rsidP="00D863A5"/>
    <w:p w14:paraId="1A3463BA" w14:textId="77777777" w:rsidR="005B7461" w:rsidRPr="005615D2" w:rsidRDefault="005B7461" w:rsidP="00D863A5">
      <w:pPr>
        <w:pStyle w:val="01-01Haupttext"/>
      </w:pPr>
      <w:r w:rsidRPr="005615D2">
        <w:t>Hinweis: Option Baumkontakt BAK01 ist zwingend erforderlich für die Funktion.</w:t>
      </w:r>
    </w:p>
    <w:p w14:paraId="66E29223" w14:textId="77777777" w:rsidR="005B7461" w:rsidRDefault="005B746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108923BD" w14:textId="77777777" w:rsidTr="006665D1">
        <w:tc>
          <w:tcPr>
            <w:tcW w:w="1134" w:type="dxa"/>
          </w:tcPr>
          <w:p w14:paraId="1D0D3211" w14:textId="77777777" w:rsidR="006665D1" w:rsidRPr="00C37538" w:rsidRDefault="006665D1" w:rsidP="00D863A5">
            <w:pPr>
              <w:pStyle w:val="03-01Tabellentext"/>
            </w:pPr>
            <w:r w:rsidRPr="00C37538">
              <w:t>Hersteller:</w:t>
            </w:r>
          </w:p>
        </w:tc>
        <w:tc>
          <w:tcPr>
            <w:tcW w:w="6804" w:type="dxa"/>
            <w:gridSpan w:val="4"/>
          </w:tcPr>
          <w:p w14:paraId="1E46787D" w14:textId="77777777" w:rsidR="006665D1" w:rsidRPr="00C37538" w:rsidRDefault="006665D1" w:rsidP="00D863A5">
            <w:pPr>
              <w:pStyle w:val="03-01Tabellentext"/>
              <w:rPr>
                <w:szCs w:val="20"/>
                <w:lang w:val="en-US"/>
              </w:rPr>
            </w:pPr>
            <w:r>
              <w:rPr>
                <w:lang w:val="en-US"/>
              </w:rPr>
              <w:t>MAGNETIC AUTOCONTROL GMBH</w:t>
            </w:r>
          </w:p>
        </w:tc>
      </w:tr>
      <w:tr w:rsidR="006665D1" w:rsidRPr="00C37538" w14:paraId="7D19543F" w14:textId="77777777" w:rsidTr="006665D1">
        <w:tc>
          <w:tcPr>
            <w:tcW w:w="1134" w:type="dxa"/>
          </w:tcPr>
          <w:p w14:paraId="782CB258" w14:textId="77777777" w:rsidR="006665D1" w:rsidRPr="00C37538" w:rsidRDefault="006665D1" w:rsidP="00D863A5">
            <w:pPr>
              <w:pStyle w:val="03-01Tabellentext"/>
            </w:pPr>
            <w:r w:rsidRPr="00C37538">
              <w:t>Typ:</w:t>
            </w:r>
          </w:p>
        </w:tc>
        <w:tc>
          <w:tcPr>
            <w:tcW w:w="6804" w:type="dxa"/>
            <w:gridSpan w:val="4"/>
          </w:tcPr>
          <w:p w14:paraId="65C2CC02" w14:textId="77777777" w:rsidR="006665D1" w:rsidRPr="00C37538" w:rsidRDefault="006665D1" w:rsidP="00D863A5">
            <w:pPr>
              <w:pStyle w:val="03-01Tabellentext"/>
            </w:pPr>
            <w:r w:rsidRPr="005615D2">
              <w:rPr>
                <w:szCs w:val="20"/>
              </w:rPr>
              <w:t>FLSAMBT</w:t>
            </w:r>
          </w:p>
        </w:tc>
      </w:tr>
      <w:tr w:rsidR="006665D1" w:rsidRPr="00C37538" w14:paraId="0F182B99" w14:textId="77777777" w:rsidTr="006665D1">
        <w:trPr>
          <w:trHeight w:val="61"/>
        </w:trPr>
        <w:tc>
          <w:tcPr>
            <w:tcW w:w="1134" w:type="dxa"/>
          </w:tcPr>
          <w:p w14:paraId="4FC1E7D3" w14:textId="77777777" w:rsidR="006665D1" w:rsidRPr="00C37538" w:rsidRDefault="006665D1" w:rsidP="00D863A5">
            <w:pPr>
              <w:pStyle w:val="03-01Tabellentext"/>
            </w:pPr>
            <w:r w:rsidRPr="00C37538">
              <w:t>Menge:</w:t>
            </w:r>
          </w:p>
        </w:tc>
        <w:tc>
          <w:tcPr>
            <w:tcW w:w="1701" w:type="dxa"/>
          </w:tcPr>
          <w:p w14:paraId="5CE77C11" w14:textId="77777777" w:rsidR="006665D1" w:rsidRPr="00C37538" w:rsidRDefault="006665D1" w:rsidP="00D863A5">
            <w:pPr>
              <w:pStyle w:val="03-01Tabellentext"/>
            </w:pPr>
            <w:r w:rsidRPr="00C37538">
              <w:t>…………….</w:t>
            </w:r>
          </w:p>
        </w:tc>
        <w:tc>
          <w:tcPr>
            <w:tcW w:w="1701" w:type="dxa"/>
          </w:tcPr>
          <w:p w14:paraId="378F8007" w14:textId="77777777" w:rsidR="006665D1" w:rsidRPr="00C37538" w:rsidRDefault="006665D1" w:rsidP="00D863A5">
            <w:pPr>
              <w:pStyle w:val="03-01Tabellentext"/>
            </w:pPr>
            <w:r>
              <w:t>Stück</w:t>
            </w:r>
          </w:p>
        </w:tc>
        <w:tc>
          <w:tcPr>
            <w:tcW w:w="1701" w:type="dxa"/>
          </w:tcPr>
          <w:p w14:paraId="172F5CF2" w14:textId="77777777" w:rsidR="006665D1" w:rsidRPr="00C37538" w:rsidRDefault="006665D1" w:rsidP="00D863A5">
            <w:pPr>
              <w:pStyle w:val="03-01Tabellentext"/>
            </w:pPr>
            <w:r w:rsidRPr="00C37538">
              <w:t>EP: </w:t>
            </w:r>
            <w:r>
              <w:t>……………</w:t>
            </w:r>
          </w:p>
        </w:tc>
        <w:tc>
          <w:tcPr>
            <w:tcW w:w="1701" w:type="dxa"/>
          </w:tcPr>
          <w:p w14:paraId="0F0D5F92" w14:textId="77777777" w:rsidR="006665D1" w:rsidRPr="00C37538" w:rsidRDefault="006665D1" w:rsidP="00D863A5">
            <w:pPr>
              <w:pStyle w:val="03-01Tabellentext"/>
            </w:pPr>
            <w:r w:rsidRPr="00C37538">
              <w:t>GP: </w:t>
            </w:r>
            <w:r>
              <w:t>……………</w:t>
            </w:r>
          </w:p>
        </w:tc>
      </w:tr>
    </w:tbl>
    <w:p w14:paraId="2D4D51F8" w14:textId="77777777" w:rsidR="006665D1" w:rsidRPr="005615D2" w:rsidRDefault="006665D1" w:rsidP="00D863A5"/>
    <w:p w14:paraId="0A4E5237" w14:textId="77777777" w:rsidR="005B7461" w:rsidRPr="005615D2" w:rsidRDefault="005B7461" w:rsidP="00D863A5"/>
    <w:p w14:paraId="79B4C784" w14:textId="77777777" w:rsidR="005B7461" w:rsidRDefault="005B7461" w:rsidP="00D863A5">
      <w:pPr>
        <w:pStyle w:val="00-02Option"/>
      </w:pPr>
      <w:r w:rsidRPr="005615D2">
        <w:t>Schrankenbaum</w:t>
      </w:r>
      <w:r w:rsidR="00A81A4F">
        <w:t xml:space="preserve"> A</w:t>
      </w:r>
      <w:r w:rsidRPr="005615D2">
        <w:t>lternative 2:</w:t>
      </w:r>
    </w:p>
    <w:p w14:paraId="2757145B" w14:textId="77777777" w:rsidR="004862A1" w:rsidRPr="004862A1" w:rsidRDefault="004862A1" w:rsidP="004862A1"/>
    <w:p w14:paraId="52B4B535" w14:textId="77777777" w:rsidR="005B7461" w:rsidRPr="00D863A5" w:rsidRDefault="005B7461" w:rsidP="00D863A5">
      <w:pPr>
        <w:pStyle w:val="00-01Position"/>
      </w:pPr>
      <w:r w:rsidRPr="00D863A5">
        <w:t>[Position: …………..]</w:t>
      </w:r>
    </w:p>
    <w:p w14:paraId="79989D66" w14:textId="77777777" w:rsidR="005B7461" w:rsidRPr="005615D2" w:rsidRDefault="005B7461" w:rsidP="00D863A5">
      <w:pPr>
        <w:pStyle w:val="00-02Option"/>
      </w:pPr>
      <w:r w:rsidRPr="005615D2">
        <w:t>Schrankenbaum MicroBoom-AT030 mit Sperrbreite 3,0</w:t>
      </w:r>
      <w:r w:rsidR="006665D1">
        <w:t> m</w:t>
      </w:r>
    </w:p>
    <w:p w14:paraId="6EDB4884" w14:textId="77777777" w:rsidR="005B7461" w:rsidRPr="005615D2" w:rsidRDefault="005B7461" w:rsidP="00D863A5">
      <w:pPr>
        <w:pStyle w:val="01-01Haupttext"/>
      </w:pPr>
      <w:r w:rsidRPr="005615D2">
        <w:t>Weicher Schrankenbaum aus rund</w:t>
      </w:r>
      <w:r w:rsidR="006665D1">
        <w:t>em Aluminiumkern Durchmesser 38 </w:t>
      </w:r>
      <w:r w:rsidRPr="005615D2">
        <w:t>mm, ummantelt mit Schaumma</w:t>
      </w:r>
      <w:r w:rsidR="006665D1">
        <w:t>terial, Außendurchmesser ca. 80 </w:t>
      </w:r>
      <w:r w:rsidRPr="005615D2">
        <w:t>mm, umwickelt mit ro</w:t>
      </w:r>
      <w:r w:rsidR="006665D1">
        <w:t>ten Reflexionsstreifen alle 500 </w:t>
      </w:r>
      <w:r w:rsidRPr="005615D2">
        <w:t>mm</w:t>
      </w:r>
      <w:r w:rsidR="006665D1">
        <w:t>.</w:t>
      </w:r>
    </w:p>
    <w:p w14:paraId="6D79D089" w14:textId="77777777" w:rsidR="005B7461" w:rsidRPr="005615D2" w:rsidRDefault="005B7461" w:rsidP="00D863A5">
      <w:pPr>
        <w:pStyle w:val="01-01Haupttext"/>
      </w:pPr>
      <w:r w:rsidRPr="005615D2">
        <w:t>Feste Ba</w:t>
      </w:r>
      <w:r w:rsidR="006665D1">
        <w:t>umlänge für Sperrbreite 3,0 </w:t>
      </w:r>
      <w:r w:rsidRPr="005615D2">
        <w:t>m, kann nicht gekürzt werden.</w:t>
      </w:r>
    </w:p>
    <w:p w14:paraId="7541F6DA" w14:textId="77777777" w:rsidR="005B7461" w:rsidRDefault="005B746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6DF40BAD" w14:textId="77777777" w:rsidTr="006665D1">
        <w:tc>
          <w:tcPr>
            <w:tcW w:w="1134" w:type="dxa"/>
          </w:tcPr>
          <w:p w14:paraId="7EA7F65D" w14:textId="77777777" w:rsidR="006665D1" w:rsidRPr="00C37538" w:rsidRDefault="006665D1" w:rsidP="00D863A5">
            <w:pPr>
              <w:pStyle w:val="03-01Tabellentext"/>
            </w:pPr>
            <w:r w:rsidRPr="00C37538">
              <w:t>Hersteller:</w:t>
            </w:r>
          </w:p>
        </w:tc>
        <w:tc>
          <w:tcPr>
            <w:tcW w:w="6804" w:type="dxa"/>
            <w:gridSpan w:val="4"/>
          </w:tcPr>
          <w:p w14:paraId="0CA340A7" w14:textId="77777777" w:rsidR="006665D1" w:rsidRPr="00C37538" w:rsidRDefault="006665D1" w:rsidP="00D863A5">
            <w:pPr>
              <w:pStyle w:val="03-01Tabellentext"/>
              <w:rPr>
                <w:szCs w:val="20"/>
                <w:lang w:val="en-US"/>
              </w:rPr>
            </w:pPr>
            <w:r>
              <w:rPr>
                <w:lang w:val="en-US"/>
              </w:rPr>
              <w:t>MAGNETIC AUTOCONTROL GMBH</w:t>
            </w:r>
          </w:p>
        </w:tc>
      </w:tr>
      <w:tr w:rsidR="006665D1" w:rsidRPr="00C37538" w14:paraId="039E55C6" w14:textId="77777777" w:rsidTr="006665D1">
        <w:tc>
          <w:tcPr>
            <w:tcW w:w="1134" w:type="dxa"/>
          </w:tcPr>
          <w:p w14:paraId="4670D0DA" w14:textId="77777777" w:rsidR="006665D1" w:rsidRPr="00C37538" w:rsidRDefault="006665D1" w:rsidP="00D863A5">
            <w:pPr>
              <w:pStyle w:val="03-01Tabellentext"/>
            </w:pPr>
            <w:r w:rsidRPr="00C37538">
              <w:t>Typ:</w:t>
            </w:r>
          </w:p>
        </w:tc>
        <w:tc>
          <w:tcPr>
            <w:tcW w:w="6804" w:type="dxa"/>
            <w:gridSpan w:val="4"/>
          </w:tcPr>
          <w:p w14:paraId="71090F56" w14:textId="77777777" w:rsidR="006665D1" w:rsidRPr="00C37538" w:rsidRDefault="00D93550" w:rsidP="00D863A5">
            <w:pPr>
              <w:pStyle w:val="03-01Tabellentext"/>
            </w:pPr>
            <w:r>
              <w:rPr>
                <w:szCs w:val="20"/>
              </w:rPr>
              <w:t>MICROBOOM</w:t>
            </w:r>
            <w:r w:rsidR="006665D1" w:rsidRPr="006665D1">
              <w:rPr>
                <w:szCs w:val="20"/>
              </w:rPr>
              <w:t>-AT030</w:t>
            </w:r>
          </w:p>
        </w:tc>
      </w:tr>
      <w:tr w:rsidR="006665D1" w:rsidRPr="00C37538" w14:paraId="1FB3C7F8" w14:textId="77777777" w:rsidTr="006665D1">
        <w:trPr>
          <w:trHeight w:val="61"/>
        </w:trPr>
        <w:tc>
          <w:tcPr>
            <w:tcW w:w="1134" w:type="dxa"/>
          </w:tcPr>
          <w:p w14:paraId="6C4D4666" w14:textId="77777777" w:rsidR="006665D1" w:rsidRPr="00C37538" w:rsidRDefault="006665D1" w:rsidP="00D863A5">
            <w:pPr>
              <w:pStyle w:val="03-01Tabellentext"/>
            </w:pPr>
            <w:r w:rsidRPr="00C37538">
              <w:t>Menge:</w:t>
            </w:r>
          </w:p>
        </w:tc>
        <w:tc>
          <w:tcPr>
            <w:tcW w:w="1701" w:type="dxa"/>
          </w:tcPr>
          <w:p w14:paraId="6B929D1B" w14:textId="77777777" w:rsidR="006665D1" w:rsidRPr="00C37538" w:rsidRDefault="006665D1" w:rsidP="00D863A5">
            <w:pPr>
              <w:pStyle w:val="03-01Tabellentext"/>
            </w:pPr>
            <w:r w:rsidRPr="00C37538">
              <w:t>…………….</w:t>
            </w:r>
          </w:p>
        </w:tc>
        <w:tc>
          <w:tcPr>
            <w:tcW w:w="1701" w:type="dxa"/>
          </w:tcPr>
          <w:p w14:paraId="72A1FDEE" w14:textId="77777777" w:rsidR="006665D1" w:rsidRPr="00C37538" w:rsidRDefault="006665D1" w:rsidP="00D863A5">
            <w:pPr>
              <w:pStyle w:val="03-01Tabellentext"/>
            </w:pPr>
            <w:r>
              <w:t>Stück</w:t>
            </w:r>
          </w:p>
        </w:tc>
        <w:tc>
          <w:tcPr>
            <w:tcW w:w="1701" w:type="dxa"/>
          </w:tcPr>
          <w:p w14:paraId="4B978DAB" w14:textId="77777777" w:rsidR="006665D1" w:rsidRPr="00C37538" w:rsidRDefault="006665D1" w:rsidP="00D863A5">
            <w:pPr>
              <w:pStyle w:val="03-01Tabellentext"/>
            </w:pPr>
            <w:r w:rsidRPr="00C37538">
              <w:t>EP: </w:t>
            </w:r>
            <w:r>
              <w:t>……………</w:t>
            </w:r>
          </w:p>
        </w:tc>
        <w:tc>
          <w:tcPr>
            <w:tcW w:w="1701" w:type="dxa"/>
          </w:tcPr>
          <w:p w14:paraId="1022BCDB" w14:textId="77777777" w:rsidR="006665D1" w:rsidRPr="00C37538" w:rsidRDefault="006665D1" w:rsidP="00D863A5">
            <w:pPr>
              <w:pStyle w:val="03-01Tabellentext"/>
            </w:pPr>
            <w:r w:rsidRPr="00C37538">
              <w:t>GP: </w:t>
            </w:r>
            <w:r>
              <w:t>……………</w:t>
            </w:r>
          </w:p>
        </w:tc>
      </w:tr>
    </w:tbl>
    <w:p w14:paraId="4F0B4797" w14:textId="77777777" w:rsidR="006665D1" w:rsidRPr="005615D2" w:rsidRDefault="006665D1" w:rsidP="00D863A5"/>
    <w:p w14:paraId="7EC6452B" w14:textId="77777777" w:rsidR="005B7461" w:rsidRPr="005615D2" w:rsidRDefault="005B7461" w:rsidP="00D863A5">
      <w:pPr>
        <w:rPr>
          <w:b/>
          <w:bCs/>
        </w:rPr>
      </w:pPr>
    </w:p>
    <w:p w14:paraId="1758703E" w14:textId="77777777" w:rsidR="005B7461" w:rsidRPr="00D863A5" w:rsidRDefault="005B7461" w:rsidP="00D863A5">
      <w:pPr>
        <w:pStyle w:val="00-01Position"/>
      </w:pPr>
      <w:r w:rsidRPr="00D863A5">
        <w:t>[Position: …………..]</w:t>
      </w:r>
    </w:p>
    <w:p w14:paraId="36D6CA79" w14:textId="77777777" w:rsidR="005B7461" w:rsidRPr="005615D2" w:rsidRDefault="005B7461" w:rsidP="00D863A5">
      <w:pPr>
        <w:pStyle w:val="00-02Option"/>
      </w:pPr>
      <w:r w:rsidRPr="005615D2">
        <w:t>Swing-</w:t>
      </w:r>
      <w:proofErr w:type="spellStart"/>
      <w:r w:rsidRPr="005615D2">
        <w:t>Away</w:t>
      </w:r>
      <w:proofErr w:type="spellEnd"/>
      <w:r w:rsidRPr="005615D2">
        <w:t xml:space="preserve">-Flansch für weichen </w:t>
      </w:r>
      <w:proofErr w:type="spellStart"/>
      <w:r w:rsidRPr="005615D2">
        <w:t>Rundbaum</w:t>
      </w:r>
      <w:proofErr w:type="spellEnd"/>
      <w:r w:rsidRPr="005615D2">
        <w:t xml:space="preserve"> MicroBoom-AT030</w:t>
      </w:r>
    </w:p>
    <w:p w14:paraId="69225687" w14:textId="77777777" w:rsidR="005B7461" w:rsidRPr="005615D2" w:rsidRDefault="005B7461" w:rsidP="00D863A5">
      <w:pPr>
        <w:pStyle w:val="01-01Haupttext"/>
      </w:pPr>
      <w:r w:rsidRPr="005615D2">
        <w:t xml:space="preserve">Schrankenbaum wird bei horizontalem Anprall durch ein Fahrzeug ausgeklinkt und schwenkt in Fahrtrichtung aus zum Schutz des Schrankenbaums und zur Reduktion von Schäden am Fahrzeug. Schrankenbaum kann anschließend wieder von Hand in den Baumflansch eingeklinkt werden. </w:t>
      </w:r>
    </w:p>
    <w:p w14:paraId="655E5953" w14:textId="77777777" w:rsidR="005B7461" w:rsidRPr="005615D2" w:rsidRDefault="005B7461" w:rsidP="00D863A5"/>
    <w:p w14:paraId="6F95AEA6" w14:textId="77777777" w:rsidR="005B7461" w:rsidRPr="005615D2" w:rsidRDefault="005B7461" w:rsidP="00D863A5">
      <w:pPr>
        <w:pStyle w:val="01-01Haupttext"/>
      </w:pPr>
      <w:r w:rsidRPr="005615D2">
        <w:t>Hinweis: Option Baumkontakt BAK01 ist zwingend erforderlich für die Funktion.</w:t>
      </w:r>
    </w:p>
    <w:p w14:paraId="5C5A0CEA" w14:textId="77777777" w:rsidR="005B7461" w:rsidRDefault="005B746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72C98C13" w14:textId="77777777" w:rsidTr="006665D1">
        <w:tc>
          <w:tcPr>
            <w:tcW w:w="1134" w:type="dxa"/>
          </w:tcPr>
          <w:p w14:paraId="05AE5B88" w14:textId="77777777" w:rsidR="006665D1" w:rsidRPr="00C37538" w:rsidRDefault="006665D1" w:rsidP="00D863A5">
            <w:pPr>
              <w:pStyle w:val="03-01Tabellentext"/>
            </w:pPr>
            <w:r w:rsidRPr="00C37538">
              <w:t>Hersteller:</w:t>
            </w:r>
          </w:p>
        </w:tc>
        <w:tc>
          <w:tcPr>
            <w:tcW w:w="6804" w:type="dxa"/>
            <w:gridSpan w:val="4"/>
          </w:tcPr>
          <w:p w14:paraId="0CFA20D0" w14:textId="77777777" w:rsidR="006665D1" w:rsidRPr="00C37538" w:rsidRDefault="006665D1" w:rsidP="00D863A5">
            <w:pPr>
              <w:pStyle w:val="03-01Tabellentext"/>
              <w:rPr>
                <w:szCs w:val="20"/>
                <w:lang w:val="en-US"/>
              </w:rPr>
            </w:pPr>
            <w:r>
              <w:rPr>
                <w:lang w:val="en-US"/>
              </w:rPr>
              <w:t>MAGNETIC AUTOCONTROL GMBH</w:t>
            </w:r>
          </w:p>
        </w:tc>
      </w:tr>
      <w:tr w:rsidR="006665D1" w:rsidRPr="00C37538" w14:paraId="6A790A13" w14:textId="77777777" w:rsidTr="006665D1">
        <w:tc>
          <w:tcPr>
            <w:tcW w:w="1134" w:type="dxa"/>
          </w:tcPr>
          <w:p w14:paraId="390F9DCD" w14:textId="77777777" w:rsidR="006665D1" w:rsidRPr="00C37538" w:rsidRDefault="006665D1" w:rsidP="00D863A5">
            <w:pPr>
              <w:pStyle w:val="03-01Tabellentext"/>
            </w:pPr>
            <w:r w:rsidRPr="00C37538">
              <w:t>Typ:</w:t>
            </w:r>
          </w:p>
        </w:tc>
        <w:tc>
          <w:tcPr>
            <w:tcW w:w="6804" w:type="dxa"/>
            <w:gridSpan w:val="4"/>
          </w:tcPr>
          <w:p w14:paraId="2725A6B4" w14:textId="77777777" w:rsidR="006665D1" w:rsidRPr="00C37538" w:rsidRDefault="006665D1" w:rsidP="00D863A5">
            <w:pPr>
              <w:pStyle w:val="03-01Tabellentext"/>
            </w:pPr>
            <w:r w:rsidRPr="006F3F64">
              <w:rPr>
                <w:szCs w:val="20"/>
              </w:rPr>
              <w:t>FLSAMBXT</w:t>
            </w:r>
          </w:p>
        </w:tc>
      </w:tr>
      <w:tr w:rsidR="006665D1" w:rsidRPr="00C37538" w14:paraId="34424748" w14:textId="77777777" w:rsidTr="006665D1">
        <w:trPr>
          <w:trHeight w:val="61"/>
        </w:trPr>
        <w:tc>
          <w:tcPr>
            <w:tcW w:w="1134" w:type="dxa"/>
          </w:tcPr>
          <w:p w14:paraId="40846E11" w14:textId="77777777" w:rsidR="006665D1" w:rsidRPr="00C37538" w:rsidRDefault="006665D1" w:rsidP="00D863A5">
            <w:pPr>
              <w:pStyle w:val="03-01Tabellentext"/>
            </w:pPr>
            <w:r w:rsidRPr="00C37538">
              <w:t>Menge:</w:t>
            </w:r>
          </w:p>
        </w:tc>
        <w:tc>
          <w:tcPr>
            <w:tcW w:w="1701" w:type="dxa"/>
          </w:tcPr>
          <w:p w14:paraId="337F62FC" w14:textId="77777777" w:rsidR="006665D1" w:rsidRPr="00C37538" w:rsidRDefault="006665D1" w:rsidP="00D863A5">
            <w:pPr>
              <w:pStyle w:val="03-01Tabellentext"/>
            </w:pPr>
            <w:r w:rsidRPr="00C37538">
              <w:t>…………….</w:t>
            </w:r>
          </w:p>
        </w:tc>
        <w:tc>
          <w:tcPr>
            <w:tcW w:w="1701" w:type="dxa"/>
          </w:tcPr>
          <w:p w14:paraId="39052B19" w14:textId="77777777" w:rsidR="006665D1" w:rsidRPr="00C37538" w:rsidRDefault="006665D1" w:rsidP="00D863A5">
            <w:pPr>
              <w:pStyle w:val="03-01Tabellentext"/>
            </w:pPr>
            <w:r>
              <w:t>Stück</w:t>
            </w:r>
          </w:p>
        </w:tc>
        <w:tc>
          <w:tcPr>
            <w:tcW w:w="1701" w:type="dxa"/>
          </w:tcPr>
          <w:p w14:paraId="165337D9" w14:textId="77777777" w:rsidR="006665D1" w:rsidRPr="00C37538" w:rsidRDefault="006665D1" w:rsidP="00D863A5">
            <w:pPr>
              <w:pStyle w:val="03-01Tabellentext"/>
            </w:pPr>
            <w:r w:rsidRPr="00C37538">
              <w:t>EP: </w:t>
            </w:r>
            <w:r>
              <w:t>……………</w:t>
            </w:r>
          </w:p>
        </w:tc>
        <w:tc>
          <w:tcPr>
            <w:tcW w:w="1701" w:type="dxa"/>
          </w:tcPr>
          <w:p w14:paraId="11924A8A" w14:textId="77777777" w:rsidR="006665D1" w:rsidRPr="00C37538" w:rsidRDefault="006665D1" w:rsidP="00D863A5">
            <w:pPr>
              <w:pStyle w:val="03-01Tabellentext"/>
            </w:pPr>
            <w:r w:rsidRPr="00C37538">
              <w:t>GP: </w:t>
            </w:r>
            <w:r>
              <w:t>……………</w:t>
            </w:r>
          </w:p>
        </w:tc>
      </w:tr>
    </w:tbl>
    <w:p w14:paraId="6DB56301" w14:textId="77777777" w:rsidR="005B7461" w:rsidRDefault="005B7461" w:rsidP="00D863A5">
      <w:pPr>
        <w:pStyle w:val="00-02Option"/>
      </w:pPr>
      <w:r w:rsidRPr="005615D2">
        <w:lastRenderedPageBreak/>
        <w:t>Schrankenbaum</w:t>
      </w:r>
      <w:r w:rsidR="00A81A4F">
        <w:t xml:space="preserve"> A</w:t>
      </w:r>
      <w:r w:rsidRPr="005615D2">
        <w:t>lternative 3:</w:t>
      </w:r>
    </w:p>
    <w:p w14:paraId="62A41300" w14:textId="77777777" w:rsidR="004862A1" w:rsidRPr="004862A1" w:rsidRDefault="004862A1" w:rsidP="004862A1">
      <w:pPr>
        <w:pStyle w:val="01-01Haupttext"/>
      </w:pPr>
    </w:p>
    <w:p w14:paraId="4B79C7BB" w14:textId="77777777" w:rsidR="005B7461" w:rsidRPr="00D863A5" w:rsidRDefault="005B7461" w:rsidP="00D863A5">
      <w:pPr>
        <w:pStyle w:val="00-01Position"/>
      </w:pPr>
      <w:r w:rsidRPr="00D863A5">
        <w:t>[Position: …………..]</w:t>
      </w:r>
    </w:p>
    <w:p w14:paraId="19F03DE2" w14:textId="77777777" w:rsidR="005B7461" w:rsidRPr="005615D2" w:rsidRDefault="005B7461" w:rsidP="00D863A5">
      <w:pPr>
        <w:pStyle w:val="00-02Option"/>
      </w:pPr>
      <w:r w:rsidRPr="005615D2">
        <w:t>Schrankenbaum MicroBoom-AT030 mit Sperrbreite 3,0</w:t>
      </w:r>
      <w:r w:rsidR="006665D1">
        <w:t> m</w:t>
      </w:r>
    </w:p>
    <w:p w14:paraId="3082BEA0" w14:textId="77777777" w:rsidR="005B7461" w:rsidRPr="005615D2" w:rsidRDefault="005B7461" w:rsidP="00D863A5">
      <w:pPr>
        <w:pStyle w:val="01-01Haupttext"/>
      </w:pPr>
      <w:r w:rsidRPr="005615D2">
        <w:t>Weicher Schrankenbaum aus rundem Aluminiumkern Durchmesser 38</w:t>
      </w:r>
      <w:r w:rsidR="006665D1">
        <w:t> </w:t>
      </w:r>
      <w:r w:rsidRPr="005615D2">
        <w:t>mm, ummantelt mit Schaumma</w:t>
      </w:r>
      <w:r w:rsidR="006665D1">
        <w:t>terial, Außendurchmesser ca. 80 </w:t>
      </w:r>
      <w:r w:rsidRPr="005615D2">
        <w:t>mm, umwickelt mit ro</w:t>
      </w:r>
      <w:r w:rsidR="006665D1">
        <w:t>ten Reflexionsstreifen alle 500 </w:t>
      </w:r>
      <w:r w:rsidRPr="005615D2">
        <w:t>mm</w:t>
      </w:r>
      <w:r w:rsidR="006665D1">
        <w:t>.</w:t>
      </w:r>
    </w:p>
    <w:p w14:paraId="22D7CA75" w14:textId="77777777" w:rsidR="005B7461" w:rsidRPr="005615D2" w:rsidRDefault="005B7461" w:rsidP="00D863A5">
      <w:pPr>
        <w:pStyle w:val="01-01Haupttext"/>
      </w:pPr>
      <w:r w:rsidRPr="005615D2">
        <w:t>Feste Baumlänge für Sperrbreite 3,0</w:t>
      </w:r>
      <w:r w:rsidR="006665D1">
        <w:t> </w:t>
      </w:r>
      <w:r w:rsidRPr="005615D2">
        <w:t>m, kann nicht gekürzt werden.</w:t>
      </w:r>
    </w:p>
    <w:p w14:paraId="4B7EA52C" w14:textId="77777777" w:rsidR="005B7461" w:rsidRDefault="005B746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71917CF7" w14:textId="77777777" w:rsidTr="006665D1">
        <w:tc>
          <w:tcPr>
            <w:tcW w:w="1134" w:type="dxa"/>
          </w:tcPr>
          <w:p w14:paraId="54936B70" w14:textId="77777777" w:rsidR="006665D1" w:rsidRPr="00C37538" w:rsidRDefault="006665D1" w:rsidP="00D863A5">
            <w:pPr>
              <w:pStyle w:val="03-01Tabellentext"/>
            </w:pPr>
            <w:r w:rsidRPr="00C37538">
              <w:t>Hersteller:</w:t>
            </w:r>
          </w:p>
        </w:tc>
        <w:tc>
          <w:tcPr>
            <w:tcW w:w="6804" w:type="dxa"/>
            <w:gridSpan w:val="4"/>
          </w:tcPr>
          <w:p w14:paraId="368D9B74" w14:textId="77777777" w:rsidR="006665D1" w:rsidRPr="00C37538" w:rsidRDefault="006665D1" w:rsidP="00D863A5">
            <w:pPr>
              <w:pStyle w:val="03-01Tabellentext"/>
              <w:rPr>
                <w:szCs w:val="20"/>
                <w:lang w:val="en-US"/>
              </w:rPr>
            </w:pPr>
            <w:r>
              <w:rPr>
                <w:lang w:val="en-US"/>
              </w:rPr>
              <w:t>MAGNETIC AUTOCONTROL GMBH</w:t>
            </w:r>
          </w:p>
        </w:tc>
      </w:tr>
      <w:tr w:rsidR="006665D1" w:rsidRPr="00C37538" w14:paraId="2ABE5488" w14:textId="77777777" w:rsidTr="006665D1">
        <w:tc>
          <w:tcPr>
            <w:tcW w:w="1134" w:type="dxa"/>
          </w:tcPr>
          <w:p w14:paraId="75740909" w14:textId="77777777" w:rsidR="006665D1" w:rsidRPr="00C37538" w:rsidRDefault="006665D1" w:rsidP="00D863A5">
            <w:pPr>
              <w:pStyle w:val="03-01Tabellentext"/>
            </w:pPr>
            <w:r w:rsidRPr="00C37538">
              <w:t>Typ:</w:t>
            </w:r>
          </w:p>
        </w:tc>
        <w:tc>
          <w:tcPr>
            <w:tcW w:w="6804" w:type="dxa"/>
            <w:gridSpan w:val="4"/>
          </w:tcPr>
          <w:p w14:paraId="7F8BA177" w14:textId="77777777" w:rsidR="006665D1" w:rsidRPr="00C37538" w:rsidRDefault="00D93550" w:rsidP="00D863A5">
            <w:pPr>
              <w:pStyle w:val="03-01Tabellentext"/>
            </w:pPr>
            <w:r>
              <w:rPr>
                <w:szCs w:val="20"/>
              </w:rPr>
              <w:t>MICROBOOM</w:t>
            </w:r>
            <w:r w:rsidR="006665D1" w:rsidRPr="006665D1">
              <w:rPr>
                <w:szCs w:val="20"/>
              </w:rPr>
              <w:t>-AT030</w:t>
            </w:r>
          </w:p>
        </w:tc>
      </w:tr>
      <w:tr w:rsidR="006665D1" w:rsidRPr="00C37538" w14:paraId="01B98C52" w14:textId="77777777" w:rsidTr="006665D1">
        <w:trPr>
          <w:trHeight w:val="61"/>
        </w:trPr>
        <w:tc>
          <w:tcPr>
            <w:tcW w:w="1134" w:type="dxa"/>
          </w:tcPr>
          <w:p w14:paraId="62BDBA73" w14:textId="77777777" w:rsidR="006665D1" w:rsidRPr="00C37538" w:rsidRDefault="006665D1" w:rsidP="00D863A5">
            <w:pPr>
              <w:pStyle w:val="03-01Tabellentext"/>
            </w:pPr>
            <w:r w:rsidRPr="00C37538">
              <w:t>Menge:</w:t>
            </w:r>
          </w:p>
        </w:tc>
        <w:tc>
          <w:tcPr>
            <w:tcW w:w="1701" w:type="dxa"/>
          </w:tcPr>
          <w:p w14:paraId="23A6ADD6" w14:textId="77777777" w:rsidR="006665D1" w:rsidRPr="00C37538" w:rsidRDefault="006665D1" w:rsidP="00D863A5">
            <w:pPr>
              <w:pStyle w:val="03-01Tabellentext"/>
            </w:pPr>
            <w:r w:rsidRPr="00C37538">
              <w:t>…………….</w:t>
            </w:r>
          </w:p>
        </w:tc>
        <w:tc>
          <w:tcPr>
            <w:tcW w:w="1701" w:type="dxa"/>
          </w:tcPr>
          <w:p w14:paraId="4C67BF56" w14:textId="77777777" w:rsidR="006665D1" w:rsidRPr="00C37538" w:rsidRDefault="006665D1" w:rsidP="00D863A5">
            <w:pPr>
              <w:pStyle w:val="03-01Tabellentext"/>
            </w:pPr>
            <w:r>
              <w:t>Stück</w:t>
            </w:r>
          </w:p>
        </w:tc>
        <w:tc>
          <w:tcPr>
            <w:tcW w:w="1701" w:type="dxa"/>
          </w:tcPr>
          <w:p w14:paraId="432422DB" w14:textId="77777777" w:rsidR="006665D1" w:rsidRPr="00C37538" w:rsidRDefault="006665D1" w:rsidP="00D863A5">
            <w:pPr>
              <w:pStyle w:val="03-01Tabellentext"/>
            </w:pPr>
            <w:r w:rsidRPr="00C37538">
              <w:t>EP: </w:t>
            </w:r>
            <w:r>
              <w:t>……………</w:t>
            </w:r>
          </w:p>
        </w:tc>
        <w:tc>
          <w:tcPr>
            <w:tcW w:w="1701" w:type="dxa"/>
          </w:tcPr>
          <w:p w14:paraId="5C59F284" w14:textId="77777777" w:rsidR="006665D1" w:rsidRPr="00C37538" w:rsidRDefault="006665D1" w:rsidP="00D863A5">
            <w:pPr>
              <w:pStyle w:val="03-01Tabellentext"/>
            </w:pPr>
            <w:r w:rsidRPr="00C37538">
              <w:t>GP: </w:t>
            </w:r>
            <w:r>
              <w:t>……………</w:t>
            </w:r>
          </w:p>
        </w:tc>
      </w:tr>
    </w:tbl>
    <w:p w14:paraId="4648DB83" w14:textId="77777777" w:rsidR="006665D1" w:rsidRPr="005615D2" w:rsidRDefault="006665D1" w:rsidP="00D863A5"/>
    <w:p w14:paraId="741A137F" w14:textId="77777777" w:rsidR="005B7461" w:rsidRPr="005615D2" w:rsidRDefault="005B7461" w:rsidP="00D863A5">
      <w:pPr>
        <w:rPr>
          <w:b/>
          <w:bCs/>
        </w:rPr>
      </w:pPr>
    </w:p>
    <w:p w14:paraId="276AD6FD" w14:textId="77777777" w:rsidR="005B7461" w:rsidRPr="00D863A5" w:rsidRDefault="005B7461" w:rsidP="00D863A5">
      <w:pPr>
        <w:pStyle w:val="00-01Position"/>
      </w:pPr>
      <w:r w:rsidRPr="00D863A5">
        <w:t>[Position: …………..]</w:t>
      </w:r>
    </w:p>
    <w:p w14:paraId="48C67875" w14:textId="77777777" w:rsidR="005B7461" w:rsidRPr="005615D2" w:rsidRDefault="005B7461" w:rsidP="00D863A5">
      <w:pPr>
        <w:pStyle w:val="00-02Option"/>
      </w:pPr>
      <w:r w:rsidRPr="005615D2">
        <w:t>Automatischer Swing-</w:t>
      </w:r>
      <w:proofErr w:type="spellStart"/>
      <w:r w:rsidRPr="005615D2">
        <w:t>Away</w:t>
      </w:r>
      <w:proofErr w:type="spellEnd"/>
      <w:r w:rsidRPr="005615D2">
        <w:t xml:space="preserve">-Flansch für weichen </w:t>
      </w:r>
      <w:proofErr w:type="spellStart"/>
      <w:r w:rsidRPr="005615D2">
        <w:t>Rundbaum</w:t>
      </w:r>
      <w:proofErr w:type="spellEnd"/>
      <w:r w:rsidRPr="005615D2">
        <w:t xml:space="preserve"> MicroBoom-AT030</w:t>
      </w:r>
    </w:p>
    <w:p w14:paraId="01080476" w14:textId="77777777" w:rsidR="005B7461" w:rsidRPr="005615D2" w:rsidRDefault="005B7461" w:rsidP="00D863A5">
      <w:pPr>
        <w:pStyle w:val="01-01Haupttext"/>
      </w:pPr>
      <w:r w:rsidRPr="005615D2">
        <w:t>Schrankenbaum wird bei horizontalem Anprall durch ein Fahrzeug ausgeklinkt und schwenkt in Fahrtrichtung aus zum Schutz des Schrankenbaums und zur Reduktion von Schäden am Fahrzeug. Nach Auslenkung des Schrankenbaums öffnet die Schranke langsam und schwenkt den Schrankenbaum aus der Gefahrenzone. Mittels einer Feder wird der Schrankenbaum automatisch wieder zurückgeholt. Die anschließende Schließung der Schranke erfolgt je nach Parametereinstellung automatisch oder nach separatem Schließsignal.</w:t>
      </w:r>
    </w:p>
    <w:p w14:paraId="2B9FE22F" w14:textId="77777777" w:rsidR="005B7461" w:rsidRPr="005615D2" w:rsidRDefault="005B7461" w:rsidP="00D863A5"/>
    <w:p w14:paraId="2FB4EB36" w14:textId="77777777" w:rsidR="005B7461" w:rsidRPr="005615D2" w:rsidRDefault="005B7461" w:rsidP="00D863A5">
      <w:pPr>
        <w:pStyle w:val="01-01Haupttext"/>
      </w:pPr>
      <w:r w:rsidRPr="005615D2">
        <w:t>Hinweis: Option Baumkontakt BAK01 ist zwingend erforderlich für die Funktion.</w:t>
      </w:r>
    </w:p>
    <w:p w14:paraId="4AB03632" w14:textId="77777777" w:rsidR="005B7461" w:rsidRDefault="005B746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12EBF6E2" w14:textId="77777777" w:rsidTr="006665D1">
        <w:tc>
          <w:tcPr>
            <w:tcW w:w="1134" w:type="dxa"/>
          </w:tcPr>
          <w:p w14:paraId="651BE781" w14:textId="77777777" w:rsidR="006665D1" w:rsidRPr="00C37538" w:rsidRDefault="006665D1" w:rsidP="00D863A5">
            <w:pPr>
              <w:pStyle w:val="03-01Tabellentext"/>
            </w:pPr>
            <w:r w:rsidRPr="00C37538">
              <w:t>Hersteller:</w:t>
            </w:r>
          </w:p>
        </w:tc>
        <w:tc>
          <w:tcPr>
            <w:tcW w:w="6804" w:type="dxa"/>
            <w:gridSpan w:val="4"/>
          </w:tcPr>
          <w:p w14:paraId="7A8D1F05" w14:textId="77777777" w:rsidR="006665D1" w:rsidRPr="00C37538" w:rsidRDefault="006665D1" w:rsidP="00D863A5">
            <w:pPr>
              <w:pStyle w:val="03-01Tabellentext"/>
              <w:rPr>
                <w:szCs w:val="20"/>
                <w:lang w:val="en-US"/>
              </w:rPr>
            </w:pPr>
            <w:r>
              <w:rPr>
                <w:lang w:val="en-US"/>
              </w:rPr>
              <w:t>MAGNETIC AUTOCONTROL GMBH</w:t>
            </w:r>
          </w:p>
        </w:tc>
      </w:tr>
      <w:tr w:rsidR="006665D1" w:rsidRPr="00C37538" w14:paraId="283FDBBE" w14:textId="77777777" w:rsidTr="006665D1">
        <w:tc>
          <w:tcPr>
            <w:tcW w:w="1134" w:type="dxa"/>
          </w:tcPr>
          <w:p w14:paraId="016AFD85" w14:textId="77777777" w:rsidR="006665D1" w:rsidRPr="00C37538" w:rsidRDefault="006665D1" w:rsidP="00D863A5">
            <w:pPr>
              <w:pStyle w:val="03-01Tabellentext"/>
            </w:pPr>
            <w:r w:rsidRPr="00C37538">
              <w:t>Typ:</w:t>
            </w:r>
          </w:p>
        </w:tc>
        <w:tc>
          <w:tcPr>
            <w:tcW w:w="6804" w:type="dxa"/>
            <w:gridSpan w:val="4"/>
          </w:tcPr>
          <w:p w14:paraId="008C7A63" w14:textId="77777777" w:rsidR="006665D1" w:rsidRPr="00C37538" w:rsidRDefault="006665D1" w:rsidP="00D863A5">
            <w:pPr>
              <w:pStyle w:val="03-01Tabellentext"/>
            </w:pPr>
            <w:r w:rsidRPr="005615D2">
              <w:rPr>
                <w:szCs w:val="20"/>
              </w:rPr>
              <w:t>FLSAUTOMBXT</w:t>
            </w:r>
          </w:p>
        </w:tc>
      </w:tr>
      <w:tr w:rsidR="006665D1" w:rsidRPr="00C37538" w14:paraId="23F553B5" w14:textId="77777777" w:rsidTr="006665D1">
        <w:trPr>
          <w:trHeight w:val="61"/>
        </w:trPr>
        <w:tc>
          <w:tcPr>
            <w:tcW w:w="1134" w:type="dxa"/>
          </w:tcPr>
          <w:p w14:paraId="34DDDAB5" w14:textId="77777777" w:rsidR="006665D1" w:rsidRPr="00C37538" w:rsidRDefault="006665D1" w:rsidP="00D863A5">
            <w:pPr>
              <w:pStyle w:val="03-01Tabellentext"/>
            </w:pPr>
            <w:r w:rsidRPr="00C37538">
              <w:t>Menge:</w:t>
            </w:r>
          </w:p>
        </w:tc>
        <w:tc>
          <w:tcPr>
            <w:tcW w:w="1701" w:type="dxa"/>
          </w:tcPr>
          <w:p w14:paraId="3E1C124E" w14:textId="77777777" w:rsidR="006665D1" w:rsidRPr="00C37538" w:rsidRDefault="006665D1" w:rsidP="00D863A5">
            <w:pPr>
              <w:pStyle w:val="03-01Tabellentext"/>
            </w:pPr>
            <w:r w:rsidRPr="00C37538">
              <w:t>…………….</w:t>
            </w:r>
          </w:p>
        </w:tc>
        <w:tc>
          <w:tcPr>
            <w:tcW w:w="1701" w:type="dxa"/>
          </w:tcPr>
          <w:p w14:paraId="55F71389" w14:textId="77777777" w:rsidR="006665D1" w:rsidRPr="00C37538" w:rsidRDefault="006665D1" w:rsidP="00D863A5">
            <w:pPr>
              <w:pStyle w:val="03-01Tabellentext"/>
            </w:pPr>
            <w:r>
              <w:t>Stück</w:t>
            </w:r>
          </w:p>
        </w:tc>
        <w:tc>
          <w:tcPr>
            <w:tcW w:w="1701" w:type="dxa"/>
          </w:tcPr>
          <w:p w14:paraId="02B56529" w14:textId="77777777" w:rsidR="006665D1" w:rsidRPr="00C37538" w:rsidRDefault="006665D1" w:rsidP="00D863A5">
            <w:pPr>
              <w:pStyle w:val="03-01Tabellentext"/>
            </w:pPr>
            <w:r w:rsidRPr="00C37538">
              <w:t>EP: </w:t>
            </w:r>
            <w:r>
              <w:t>……………</w:t>
            </w:r>
          </w:p>
        </w:tc>
        <w:tc>
          <w:tcPr>
            <w:tcW w:w="1701" w:type="dxa"/>
          </w:tcPr>
          <w:p w14:paraId="03F68913" w14:textId="77777777" w:rsidR="006665D1" w:rsidRPr="00C37538" w:rsidRDefault="006665D1" w:rsidP="00D863A5">
            <w:pPr>
              <w:pStyle w:val="03-01Tabellentext"/>
            </w:pPr>
            <w:r w:rsidRPr="00C37538">
              <w:t>GP: </w:t>
            </w:r>
            <w:r>
              <w:t>……………</w:t>
            </w:r>
          </w:p>
        </w:tc>
      </w:tr>
    </w:tbl>
    <w:p w14:paraId="1598FAE6" w14:textId="77777777" w:rsidR="006665D1" w:rsidRPr="005615D2" w:rsidRDefault="006665D1" w:rsidP="00D863A5"/>
    <w:p w14:paraId="28DDFDF8" w14:textId="77777777" w:rsidR="00225FB1" w:rsidRDefault="00225FB1" w:rsidP="00D863A5">
      <w:pPr>
        <w:rPr>
          <w:b/>
        </w:rPr>
      </w:pPr>
    </w:p>
    <w:p w14:paraId="6764DBF6" w14:textId="77777777" w:rsidR="005B7461" w:rsidRDefault="005B7461" w:rsidP="00D863A5">
      <w:pPr>
        <w:pStyle w:val="00-02Option"/>
      </w:pPr>
      <w:r w:rsidRPr="005615D2">
        <w:t>Schrankenbaum</w:t>
      </w:r>
      <w:r w:rsidR="00A81A4F">
        <w:t xml:space="preserve"> A</w:t>
      </w:r>
      <w:r w:rsidRPr="005615D2">
        <w:t>lternative 4:</w:t>
      </w:r>
    </w:p>
    <w:p w14:paraId="23574BCA" w14:textId="77777777" w:rsidR="004862A1" w:rsidRPr="004862A1" w:rsidRDefault="004862A1" w:rsidP="004862A1">
      <w:pPr>
        <w:pStyle w:val="01-01Haupttext"/>
      </w:pPr>
    </w:p>
    <w:p w14:paraId="67035740" w14:textId="77777777" w:rsidR="005B7461" w:rsidRPr="00D863A5" w:rsidRDefault="005B7461" w:rsidP="00D863A5">
      <w:pPr>
        <w:pStyle w:val="00-01Position"/>
      </w:pPr>
      <w:r w:rsidRPr="00D863A5">
        <w:t>[Position: …………..]</w:t>
      </w:r>
    </w:p>
    <w:p w14:paraId="06372E69" w14:textId="77777777" w:rsidR="005B7461" w:rsidRPr="005615D2" w:rsidRDefault="005B7461" w:rsidP="00D863A5">
      <w:pPr>
        <w:pStyle w:val="00-02Option"/>
      </w:pPr>
      <w:r w:rsidRPr="005615D2">
        <w:t xml:space="preserve">Schrankenbaum </w:t>
      </w:r>
      <w:proofErr w:type="spellStart"/>
      <w:r w:rsidRPr="005615D2">
        <w:t>MicroBoom</w:t>
      </w:r>
      <w:proofErr w:type="spellEnd"/>
      <w:r w:rsidRPr="005615D2">
        <w:t>-S mit Sperrbreite ………</w:t>
      </w:r>
      <w:r w:rsidR="006665D1">
        <w:t> </w:t>
      </w:r>
      <w:r w:rsidRPr="005615D2">
        <w:t xml:space="preserve">m (max. </w:t>
      </w:r>
      <w:r>
        <w:t>3</w:t>
      </w:r>
      <w:r w:rsidRPr="005615D2">
        <w:t>,5</w:t>
      </w:r>
      <w:r w:rsidR="006665D1">
        <w:t> </w:t>
      </w:r>
      <w:r w:rsidRPr="005615D2">
        <w:t>m)</w:t>
      </w:r>
    </w:p>
    <w:p w14:paraId="0DFC24CD" w14:textId="77777777" w:rsidR="005B7461" w:rsidRPr="005615D2" w:rsidRDefault="005B7461" w:rsidP="00D863A5">
      <w:pPr>
        <w:pStyle w:val="01-01Haupttext"/>
      </w:pPr>
      <w:r w:rsidRPr="005615D2">
        <w:t xml:space="preserve">Schrankenbaum aus </w:t>
      </w:r>
      <w:proofErr w:type="spellStart"/>
      <w:r w:rsidRPr="005615D2">
        <w:t>Achtkant</w:t>
      </w:r>
      <w:proofErr w:type="spellEnd"/>
      <w:r w:rsidRPr="005615D2">
        <w:t>-Aluminiumprofil 100</w:t>
      </w:r>
      <w:r w:rsidR="006665D1">
        <w:t> </w:t>
      </w:r>
      <w:r w:rsidRPr="005615D2">
        <w:t>x</w:t>
      </w:r>
      <w:r w:rsidR="006665D1">
        <w:t> </w:t>
      </w:r>
      <w:r w:rsidRPr="005615D2">
        <w:t>55</w:t>
      </w:r>
      <w:r w:rsidR="006665D1">
        <w:t> </w:t>
      </w:r>
      <w:r w:rsidRPr="005615D2">
        <w:t>mm mit weichem Kantenschutz, beidseitig r</w:t>
      </w:r>
      <w:r w:rsidR="006665D1">
        <w:t>ote Reflexionsstreifen alle 500 </w:t>
      </w:r>
      <w:r w:rsidRPr="005615D2">
        <w:t>mm</w:t>
      </w:r>
      <w:r w:rsidR="006665D1">
        <w:t>.</w:t>
      </w:r>
    </w:p>
    <w:p w14:paraId="1D1C77DC" w14:textId="77777777" w:rsidR="005B7461" w:rsidRDefault="005B746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20C8BD73" w14:textId="77777777" w:rsidTr="006665D1">
        <w:tc>
          <w:tcPr>
            <w:tcW w:w="1134" w:type="dxa"/>
          </w:tcPr>
          <w:p w14:paraId="682EECEA" w14:textId="77777777" w:rsidR="006665D1" w:rsidRPr="00C37538" w:rsidRDefault="006665D1" w:rsidP="00D863A5">
            <w:pPr>
              <w:pStyle w:val="03-01Tabellentext"/>
            </w:pPr>
            <w:r w:rsidRPr="00C37538">
              <w:t>Hersteller:</w:t>
            </w:r>
          </w:p>
        </w:tc>
        <w:tc>
          <w:tcPr>
            <w:tcW w:w="6804" w:type="dxa"/>
            <w:gridSpan w:val="4"/>
          </w:tcPr>
          <w:p w14:paraId="6B43BD79" w14:textId="77777777" w:rsidR="006665D1" w:rsidRPr="00C37538" w:rsidRDefault="006665D1" w:rsidP="00D863A5">
            <w:pPr>
              <w:pStyle w:val="03-01Tabellentext"/>
              <w:rPr>
                <w:szCs w:val="20"/>
                <w:lang w:val="en-US"/>
              </w:rPr>
            </w:pPr>
            <w:r>
              <w:rPr>
                <w:lang w:val="en-US"/>
              </w:rPr>
              <w:t>MAGNETIC AUTOCONTROL GMBH</w:t>
            </w:r>
          </w:p>
        </w:tc>
      </w:tr>
      <w:tr w:rsidR="006665D1" w:rsidRPr="00C37538" w14:paraId="5C0EE64B" w14:textId="77777777" w:rsidTr="006665D1">
        <w:tc>
          <w:tcPr>
            <w:tcW w:w="1134" w:type="dxa"/>
          </w:tcPr>
          <w:p w14:paraId="5018AD3B" w14:textId="77777777" w:rsidR="006665D1" w:rsidRPr="00C37538" w:rsidRDefault="006665D1" w:rsidP="00D863A5">
            <w:pPr>
              <w:pStyle w:val="03-01Tabellentext"/>
            </w:pPr>
            <w:r w:rsidRPr="00C37538">
              <w:t>Typ:</w:t>
            </w:r>
          </w:p>
        </w:tc>
        <w:tc>
          <w:tcPr>
            <w:tcW w:w="6804" w:type="dxa"/>
            <w:gridSpan w:val="4"/>
          </w:tcPr>
          <w:p w14:paraId="5DBAA313" w14:textId="77777777" w:rsidR="006665D1" w:rsidRPr="00C37538" w:rsidRDefault="00D93550" w:rsidP="00D863A5">
            <w:pPr>
              <w:pStyle w:val="03-01Tabellentext"/>
            </w:pPr>
            <w:r>
              <w:rPr>
                <w:szCs w:val="20"/>
              </w:rPr>
              <w:t>MICROBOOM</w:t>
            </w:r>
            <w:r w:rsidR="006665D1" w:rsidRPr="006665D1">
              <w:rPr>
                <w:szCs w:val="20"/>
              </w:rPr>
              <w:t>-</w:t>
            </w:r>
            <w:proofErr w:type="spellStart"/>
            <w:r w:rsidR="006665D1" w:rsidRPr="006665D1">
              <w:rPr>
                <w:szCs w:val="20"/>
              </w:rPr>
              <w:t>Sxxx</w:t>
            </w:r>
            <w:proofErr w:type="spellEnd"/>
          </w:p>
        </w:tc>
      </w:tr>
      <w:tr w:rsidR="006665D1" w:rsidRPr="00C37538" w14:paraId="012DB4B3" w14:textId="77777777" w:rsidTr="006665D1">
        <w:trPr>
          <w:trHeight w:val="61"/>
        </w:trPr>
        <w:tc>
          <w:tcPr>
            <w:tcW w:w="1134" w:type="dxa"/>
          </w:tcPr>
          <w:p w14:paraId="42A5B5A5" w14:textId="77777777" w:rsidR="006665D1" w:rsidRPr="00C37538" w:rsidRDefault="006665D1" w:rsidP="00D863A5">
            <w:pPr>
              <w:pStyle w:val="03-01Tabellentext"/>
            </w:pPr>
            <w:r w:rsidRPr="00C37538">
              <w:t>Menge:</w:t>
            </w:r>
          </w:p>
        </w:tc>
        <w:tc>
          <w:tcPr>
            <w:tcW w:w="1701" w:type="dxa"/>
          </w:tcPr>
          <w:p w14:paraId="6A365215" w14:textId="77777777" w:rsidR="006665D1" w:rsidRPr="00C37538" w:rsidRDefault="006665D1" w:rsidP="00D863A5">
            <w:pPr>
              <w:pStyle w:val="03-01Tabellentext"/>
            </w:pPr>
            <w:r w:rsidRPr="00C37538">
              <w:t>…………….</w:t>
            </w:r>
          </w:p>
        </w:tc>
        <w:tc>
          <w:tcPr>
            <w:tcW w:w="1701" w:type="dxa"/>
          </w:tcPr>
          <w:p w14:paraId="40F7D2FC" w14:textId="77777777" w:rsidR="006665D1" w:rsidRPr="00C37538" w:rsidRDefault="006665D1" w:rsidP="00D863A5">
            <w:pPr>
              <w:pStyle w:val="03-01Tabellentext"/>
            </w:pPr>
            <w:r>
              <w:t>Stück</w:t>
            </w:r>
          </w:p>
        </w:tc>
        <w:tc>
          <w:tcPr>
            <w:tcW w:w="1701" w:type="dxa"/>
          </w:tcPr>
          <w:p w14:paraId="7E65E1D6" w14:textId="77777777" w:rsidR="006665D1" w:rsidRPr="00C37538" w:rsidRDefault="006665D1" w:rsidP="00D863A5">
            <w:pPr>
              <w:pStyle w:val="03-01Tabellentext"/>
            </w:pPr>
            <w:r w:rsidRPr="00C37538">
              <w:t>EP: </w:t>
            </w:r>
            <w:r>
              <w:t>……………</w:t>
            </w:r>
          </w:p>
        </w:tc>
        <w:tc>
          <w:tcPr>
            <w:tcW w:w="1701" w:type="dxa"/>
          </w:tcPr>
          <w:p w14:paraId="2595DC35" w14:textId="77777777" w:rsidR="006665D1" w:rsidRPr="00C37538" w:rsidRDefault="006665D1" w:rsidP="00D863A5">
            <w:pPr>
              <w:pStyle w:val="03-01Tabellentext"/>
            </w:pPr>
            <w:r w:rsidRPr="00C37538">
              <w:t>GP: </w:t>
            </w:r>
            <w:r>
              <w:t>……………</w:t>
            </w:r>
          </w:p>
        </w:tc>
      </w:tr>
    </w:tbl>
    <w:p w14:paraId="5179E987" w14:textId="77777777" w:rsidR="006665D1" w:rsidRPr="005615D2" w:rsidRDefault="006665D1" w:rsidP="00D863A5"/>
    <w:p w14:paraId="4D00CA38" w14:textId="77777777" w:rsidR="005B7461" w:rsidRPr="005615D2" w:rsidRDefault="005B7461" w:rsidP="00D863A5">
      <w:pPr>
        <w:rPr>
          <w:b/>
          <w:bCs/>
        </w:rPr>
      </w:pPr>
    </w:p>
    <w:p w14:paraId="325A940C" w14:textId="77777777" w:rsidR="005B7461" w:rsidRPr="00D863A5" w:rsidRDefault="005B7461" w:rsidP="00D863A5">
      <w:pPr>
        <w:pStyle w:val="00-01Position"/>
      </w:pPr>
      <w:r w:rsidRPr="00D863A5">
        <w:t>[Position: …………..]</w:t>
      </w:r>
    </w:p>
    <w:p w14:paraId="57EE51B2" w14:textId="77777777" w:rsidR="005B7461" w:rsidRPr="005615D2" w:rsidRDefault="005B7461" w:rsidP="00D863A5">
      <w:pPr>
        <w:pStyle w:val="00-02Option"/>
      </w:pPr>
      <w:r w:rsidRPr="005615D2">
        <w:t>Swing-</w:t>
      </w:r>
      <w:proofErr w:type="spellStart"/>
      <w:r w:rsidRPr="005615D2">
        <w:t>Away</w:t>
      </w:r>
      <w:proofErr w:type="spellEnd"/>
      <w:r w:rsidRPr="005615D2">
        <w:t xml:space="preserve">-Flansch für </w:t>
      </w:r>
      <w:proofErr w:type="spellStart"/>
      <w:r w:rsidRPr="005615D2">
        <w:t>Achtkant</w:t>
      </w:r>
      <w:proofErr w:type="spellEnd"/>
      <w:r w:rsidRPr="005615D2">
        <w:t xml:space="preserve">-Baum </w:t>
      </w:r>
      <w:proofErr w:type="spellStart"/>
      <w:r w:rsidRPr="005615D2">
        <w:t>MicroBoom</w:t>
      </w:r>
      <w:proofErr w:type="spellEnd"/>
      <w:r w:rsidRPr="005615D2">
        <w:t>-S</w:t>
      </w:r>
    </w:p>
    <w:p w14:paraId="6CC1027D" w14:textId="77777777" w:rsidR="005B7461" w:rsidRPr="005615D2" w:rsidRDefault="005B7461" w:rsidP="00D863A5">
      <w:pPr>
        <w:pStyle w:val="01-01Haupttext"/>
      </w:pPr>
      <w:r w:rsidRPr="005615D2">
        <w:t>Schrankenbaum wird bei horizontalem Anprall durch ein Fahrzeug ausgeklinkt und schwenkt in Fahrtrichtung aus zum Schutz des Schrankenbaums und zur Reduktion von Schäden am Fahrzeug. Schrankenbaum kann anschließend wieder von Hand in den Baumflansch eingeklinkt werden.</w:t>
      </w:r>
    </w:p>
    <w:p w14:paraId="438953AC" w14:textId="77777777" w:rsidR="005B7461" w:rsidRPr="005615D2" w:rsidRDefault="005B7461" w:rsidP="00D863A5"/>
    <w:p w14:paraId="065BB472" w14:textId="77777777" w:rsidR="005B7461" w:rsidRPr="005615D2" w:rsidRDefault="005B7461" w:rsidP="00D863A5">
      <w:pPr>
        <w:pStyle w:val="01-01Haupttext"/>
      </w:pPr>
      <w:r w:rsidRPr="005615D2">
        <w:t>Hinweis: Option Baumkontakt BAK01 ist zwingend erforderlich für die Funktion.</w:t>
      </w:r>
    </w:p>
    <w:p w14:paraId="07262D6B" w14:textId="77777777" w:rsidR="005B7461" w:rsidRDefault="005B746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14006D7A" w14:textId="77777777" w:rsidTr="006665D1">
        <w:tc>
          <w:tcPr>
            <w:tcW w:w="1134" w:type="dxa"/>
          </w:tcPr>
          <w:p w14:paraId="5EA91798" w14:textId="77777777" w:rsidR="006665D1" w:rsidRPr="00C37538" w:rsidRDefault="006665D1" w:rsidP="00D863A5">
            <w:pPr>
              <w:pStyle w:val="03-01Tabellentext"/>
            </w:pPr>
            <w:r w:rsidRPr="00C37538">
              <w:t>Hersteller:</w:t>
            </w:r>
          </w:p>
        </w:tc>
        <w:tc>
          <w:tcPr>
            <w:tcW w:w="6804" w:type="dxa"/>
            <w:gridSpan w:val="4"/>
          </w:tcPr>
          <w:p w14:paraId="17FB0520" w14:textId="77777777" w:rsidR="006665D1" w:rsidRPr="00C37538" w:rsidRDefault="006665D1" w:rsidP="00D863A5">
            <w:pPr>
              <w:pStyle w:val="03-01Tabellentext"/>
              <w:rPr>
                <w:szCs w:val="20"/>
                <w:lang w:val="en-US"/>
              </w:rPr>
            </w:pPr>
            <w:r>
              <w:rPr>
                <w:lang w:val="en-US"/>
              </w:rPr>
              <w:t>MAGNETIC AUTOCONTROL GMBH</w:t>
            </w:r>
          </w:p>
        </w:tc>
      </w:tr>
      <w:tr w:rsidR="006665D1" w:rsidRPr="00C37538" w14:paraId="430BEBAB" w14:textId="77777777" w:rsidTr="006665D1">
        <w:tc>
          <w:tcPr>
            <w:tcW w:w="1134" w:type="dxa"/>
          </w:tcPr>
          <w:p w14:paraId="6F74946B" w14:textId="77777777" w:rsidR="006665D1" w:rsidRPr="00C37538" w:rsidRDefault="006665D1" w:rsidP="00D863A5">
            <w:pPr>
              <w:pStyle w:val="03-01Tabellentext"/>
            </w:pPr>
            <w:r w:rsidRPr="00C37538">
              <w:t>Typ:</w:t>
            </w:r>
          </w:p>
        </w:tc>
        <w:tc>
          <w:tcPr>
            <w:tcW w:w="6804" w:type="dxa"/>
            <w:gridSpan w:val="4"/>
          </w:tcPr>
          <w:p w14:paraId="666EC86D" w14:textId="77777777" w:rsidR="006665D1" w:rsidRPr="00C37538" w:rsidRDefault="006665D1" w:rsidP="00D863A5">
            <w:pPr>
              <w:pStyle w:val="03-01Tabellentext"/>
            </w:pPr>
            <w:r w:rsidRPr="006F3F64">
              <w:rPr>
                <w:szCs w:val="20"/>
              </w:rPr>
              <w:t>FLSAMBS</w:t>
            </w:r>
          </w:p>
        </w:tc>
      </w:tr>
      <w:tr w:rsidR="006665D1" w:rsidRPr="00C37538" w14:paraId="30A58FAB" w14:textId="77777777" w:rsidTr="006665D1">
        <w:trPr>
          <w:trHeight w:val="61"/>
        </w:trPr>
        <w:tc>
          <w:tcPr>
            <w:tcW w:w="1134" w:type="dxa"/>
          </w:tcPr>
          <w:p w14:paraId="3B5CD271" w14:textId="77777777" w:rsidR="006665D1" w:rsidRPr="00C37538" w:rsidRDefault="006665D1" w:rsidP="00D863A5">
            <w:pPr>
              <w:pStyle w:val="03-01Tabellentext"/>
            </w:pPr>
            <w:r w:rsidRPr="00C37538">
              <w:t>Menge:</w:t>
            </w:r>
          </w:p>
        </w:tc>
        <w:tc>
          <w:tcPr>
            <w:tcW w:w="1701" w:type="dxa"/>
          </w:tcPr>
          <w:p w14:paraId="7302124A" w14:textId="77777777" w:rsidR="006665D1" w:rsidRPr="00C37538" w:rsidRDefault="006665D1" w:rsidP="00D863A5">
            <w:pPr>
              <w:pStyle w:val="03-01Tabellentext"/>
            </w:pPr>
            <w:r w:rsidRPr="00C37538">
              <w:t>…………….</w:t>
            </w:r>
          </w:p>
        </w:tc>
        <w:tc>
          <w:tcPr>
            <w:tcW w:w="1701" w:type="dxa"/>
          </w:tcPr>
          <w:p w14:paraId="31848789" w14:textId="77777777" w:rsidR="006665D1" w:rsidRPr="00C37538" w:rsidRDefault="006665D1" w:rsidP="00D863A5">
            <w:pPr>
              <w:pStyle w:val="03-01Tabellentext"/>
            </w:pPr>
            <w:r>
              <w:t>Stück</w:t>
            </w:r>
          </w:p>
        </w:tc>
        <w:tc>
          <w:tcPr>
            <w:tcW w:w="1701" w:type="dxa"/>
          </w:tcPr>
          <w:p w14:paraId="445066EA" w14:textId="77777777" w:rsidR="006665D1" w:rsidRPr="00C37538" w:rsidRDefault="006665D1" w:rsidP="00D863A5">
            <w:pPr>
              <w:pStyle w:val="03-01Tabellentext"/>
            </w:pPr>
            <w:r w:rsidRPr="00C37538">
              <w:t>EP: </w:t>
            </w:r>
            <w:r>
              <w:t>……………</w:t>
            </w:r>
          </w:p>
        </w:tc>
        <w:tc>
          <w:tcPr>
            <w:tcW w:w="1701" w:type="dxa"/>
          </w:tcPr>
          <w:p w14:paraId="5B88F82C" w14:textId="77777777" w:rsidR="006665D1" w:rsidRPr="00C37538" w:rsidRDefault="006665D1" w:rsidP="00D863A5">
            <w:pPr>
              <w:pStyle w:val="03-01Tabellentext"/>
            </w:pPr>
            <w:r w:rsidRPr="00C37538">
              <w:t>GP: </w:t>
            </w:r>
            <w:r>
              <w:t>……………</w:t>
            </w:r>
          </w:p>
        </w:tc>
      </w:tr>
    </w:tbl>
    <w:p w14:paraId="5A856B3C" w14:textId="77777777" w:rsidR="006665D1" w:rsidRDefault="006665D1" w:rsidP="00D863A5">
      <w:pPr>
        <w:rPr>
          <w:rFonts w:cs="Arial"/>
        </w:rPr>
      </w:pPr>
      <w:r>
        <w:br w:type="page"/>
      </w:r>
    </w:p>
    <w:p w14:paraId="4B6FCE03" w14:textId="77777777" w:rsidR="005B7461" w:rsidRDefault="005B7461" w:rsidP="005B7461">
      <w:pPr>
        <w:pStyle w:val="Default"/>
        <w:ind w:firstLine="567"/>
        <w:jc w:val="both"/>
        <w:rPr>
          <w:rStyle w:val="Fett"/>
          <w:sz w:val="20"/>
          <w:szCs w:val="20"/>
        </w:rPr>
      </w:pPr>
      <w:r w:rsidRPr="00D863A5">
        <w:rPr>
          <w:rStyle w:val="Fett"/>
          <w:sz w:val="20"/>
          <w:szCs w:val="20"/>
        </w:rPr>
        <w:lastRenderedPageBreak/>
        <w:t xml:space="preserve">Zusätzlich </w:t>
      </w:r>
      <w:r w:rsidR="0058393F">
        <w:rPr>
          <w:rStyle w:val="Fett"/>
          <w:sz w:val="20"/>
          <w:szCs w:val="20"/>
        </w:rPr>
        <w:t xml:space="preserve">wird </w:t>
      </w:r>
      <w:r w:rsidRPr="00D863A5">
        <w:rPr>
          <w:rStyle w:val="Fett"/>
          <w:sz w:val="20"/>
          <w:szCs w:val="20"/>
        </w:rPr>
        <w:t xml:space="preserve">für alle </w:t>
      </w:r>
      <w:r w:rsidR="000F1C87">
        <w:rPr>
          <w:rStyle w:val="Fett"/>
          <w:sz w:val="20"/>
          <w:szCs w:val="20"/>
        </w:rPr>
        <w:t>Schrankenbaum-</w:t>
      </w:r>
      <w:r w:rsidR="00A81A4F">
        <w:rPr>
          <w:rStyle w:val="Fett"/>
          <w:sz w:val="20"/>
          <w:szCs w:val="20"/>
        </w:rPr>
        <w:t xml:space="preserve">Alternativen </w:t>
      </w:r>
      <w:r w:rsidR="00D77EEE" w:rsidRPr="00D863A5">
        <w:rPr>
          <w:rStyle w:val="Fett"/>
          <w:sz w:val="20"/>
          <w:szCs w:val="20"/>
        </w:rPr>
        <w:t>folgendes Zubehör</w:t>
      </w:r>
      <w:r w:rsidRPr="00D863A5">
        <w:rPr>
          <w:rStyle w:val="Fett"/>
          <w:sz w:val="20"/>
          <w:szCs w:val="20"/>
        </w:rPr>
        <w:t xml:space="preserve"> benötigt:</w:t>
      </w:r>
    </w:p>
    <w:p w14:paraId="04E320F9" w14:textId="77777777" w:rsidR="00FC23C8" w:rsidRDefault="00FC23C8" w:rsidP="005B7461">
      <w:pPr>
        <w:pStyle w:val="Default"/>
        <w:ind w:firstLine="567"/>
        <w:jc w:val="both"/>
        <w:rPr>
          <w:rStyle w:val="Fett"/>
          <w:sz w:val="20"/>
          <w:szCs w:val="20"/>
        </w:rPr>
      </w:pPr>
    </w:p>
    <w:p w14:paraId="1B3F348A" w14:textId="77777777" w:rsidR="000F1C87" w:rsidRPr="00D863A5" w:rsidRDefault="000F1C87" w:rsidP="005B7461">
      <w:pPr>
        <w:pStyle w:val="Default"/>
        <w:ind w:firstLine="567"/>
        <w:jc w:val="both"/>
        <w:rPr>
          <w:rStyle w:val="Fett"/>
          <w:sz w:val="20"/>
          <w:szCs w:val="20"/>
        </w:rPr>
      </w:pPr>
    </w:p>
    <w:p w14:paraId="62CF57BD" w14:textId="77777777" w:rsidR="005B7461" w:rsidRPr="00D863A5" w:rsidRDefault="005B7461" w:rsidP="00D863A5">
      <w:pPr>
        <w:pStyle w:val="00-01Position"/>
      </w:pPr>
      <w:r w:rsidRPr="00D863A5">
        <w:t>[Position: …………..]</w:t>
      </w:r>
    </w:p>
    <w:p w14:paraId="4765E40C" w14:textId="77777777" w:rsidR="005B7461" w:rsidRPr="005615D2" w:rsidRDefault="005B7461" w:rsidP="00D863A5">
      <w:pPr>
        <w:pStyle w:val="00-02Option"/>
      </w:pPr>
      <w:r w:rsidRPr="005615D2">
        <w:t>Baumkontakt BAK01</w:t>
      </w:r>
    </w:p>
    <w:p w14:paraId="2AEA79E6" w14:textId="77777777" w:rsidR="005B7461" w:rsidRPr="005615D2" w:rsidRDefault="005B7461" w:rsidP="00D863A5">
      <w:pPr>
        <w:pStyle w:val="01-01Haupttext"/>
      </w:pPr>
      <w:r w:rsidRPr="005615D2">
        <w:t>Gibt eine Rüc</w:t>
      </w:r>
      <w:r w:rsidR="006665D1">
        <w:t>kmeldung an das Steuergerät MGC </w:t>
      </w:r>
      <w:r w:rsidRPr="005615D2">
        <w:t>/</w:t>
      </w:r>
      <w:r w:rsidR="006665D1">
        <w:t> </w:t>
      </w:r>
      <w:r w:rsidRPr="005615D2">
        <w:t>MGC Pro, wenn der Schrankenbaum ausgeklinkt wurde. Die Schranke dreht dann den Baumflansch in die geöffnete Stellung, sodass der Schrankenbaum aus dem F</w:t>
      </w:r>
      <w:r w:rsidR="006665D1">
        <w:t>ahrbahnbereich geschwenkt wird.</w:t>
      </w:r>
    </w:p>
    <w:p w14:paraId="005348B8" w14:textId="77777777" w:rsidR="005B7461" w:rsidRPr="005615D2" w:rsidRDefault="005B7461" w:rsidP="00D863A5">
      <w:pPr>
        <w:pStyle w:val="01-01Haupttext"/>
      </w:pPr>
      <w:r w:rsidRPr="005615D2">
        <w:t>Bei Verwendung des Steuergerätes MGC Pro kann zusätzlich ein Alarm vom Steuergerät an einem Ausgang ausgegeben werden.</w:t>
      </w:r>
    </w:p>
    <w:p w14:paraId="16197E5B" w14:textId="77777777" w:rsidR="006665D1" w:rsidRDefault="006665D1" w:rsidP="00D863A5"/>
    <w:p w14:paraId="6B1135C9" w14:textId="77777777" w:rsidR="006665D1" w:rsidRDefault="006665D1" w:rsidP="00D863A5"/>
    <w:p w14:paraId="0E49483B" w14:textId="77777777" w:rsidR="005B7461" w:rsidRDefault="005B7461" w:rsidP="00D863A5">
      <w:pPr>
        <w:pStyle w:val="00-02Option"/>
      </w:pPr>
      <w:r w:rsidRPr="00DD2C22">
        <w:t xml:space="preserve">Optionen für </w:t>
      </w:r>
      <w:r>
        <w:t>Maut</w:t>
      </w:r>
      <w:r w:rsidRPr="00DD2C22">
        <w:t xml:space="preserve">schranke </w:t>
      </w:r>
      <w:proofErr w:type="spellStart"/>
      <w:r w:rsidRPr="00DD2C22">
        <w:t>Magnetic</w:t>
      </w:r>
      <w:proofErr w:type="spellEnd"/>
      <w:r w:rsidRPr="00DD2C22">
        <w:t xml:space="preserve"> MHTM™ </w:t>
      </w:r>
      <w:proofErr w:type="spellStart"/>
      <w:r w:rsidRPr="00DD2C22">
        <w:t>MicroDrive</w:t>
      </w:r>
      <w:proofErr w:type="spellEnd"/>
      <w:r w:rsidRPr="00DD2C22">
        <w:t xml:space="preserve">, Typ </w:t>
      </w:r>
      <w:r w:rsidR="00A81A4F">
        <w:t>Toll</w:t>
      </w:r>
    </w:p>
    <w:p w14:paraId="2C64ADD1" w14:textId="77777777" w:rsidR="000F1C87" w:rsidRPr="000F1C87" w:rsidRDefault="000F1C87" w:rsidP="000F1C87">
      <w:pPr>
        <w:pStyle w:val="01-01Haupttext"/>
      </w:pPr>
    </w:p>
    <w:p w14:paraId="2D6CEF1D" w14:textId="77777777" w:rsidR="00A91720" w:rsidRPr="00D863A5" w:rsidRDefault="00A91720" w:rsidP="00D863A5">
      <w:pPr>
        <w:pStyle w:val="00-01Position"/>
      </w:pPr>
      <w:r w:rsidRPr="00D863A5">
        <w:t>[Position: …………..]</w:t>
      </w:r>
    </w:p>
    <w:p w14:paraId="471DEA40" w14:textId="77777777" w:rsidR="00A91720" w:rsidRPr="00BB79C1" w:rsidRDefault="00A91720" w:rsidP="00D863A5">
      <w:pPr>
        <w:pStyle w:val="00-02Option"/>
      </w:pPr>
      <w:r w:rsidRPr="00BB79C1">
        <w:t xml:space="preserve">Option </w:t>
      </w:r>
      <w:r>
        <w:t>Sonderfarbe SL01</w:t>
      </w:r>
    </w:p>
    <w:p w14:paraId="61B0745C" w14:textId="77777777" w:rsidR="00A91720" w:rsidRDefault="00A91720" w:rsidP="00D863A5">
      <w:pPr>
        <w:pStyle w:val="01-01Haupttext"/>
      </w:pPr>
      <w:r w:rsidRPr="00EC460E">
        <w:t xml:space="preserve">Schrankengehäuse und Haube in gleicher </w:t>
      </w:r>
      <w:r>
        <w:t xml:space="preserve">frei wählbarer </w:t>
      </w:r>
      <w:r w:rsidRPr="00EC460E">
        <w:t>Farbe</w:t>
      </w:r>
      <w:r>
        <w:t>: RAL ………….. (bitte eintragen)</w:t>
      </w:r>
      <w:r w:rsidR="006665D1">
        <w:t>.</w:t>
      </w:r>
    </w:p>
    <w:p w14:paraId="496CE8D4" w14:textId="77777777" w:rsidR="00A91720" w:rsidRPr="00EC460E" w:rsidRDefault="00A91720" w:rsidP="00D863A5">
      <w:pPr>
        <w:pStyle w:val="01-01Haupttext"/>
      </w:pPr>
      <w:r>
        <w:t>Türen in Standardfarbe (Schwarzgrau, ähnlich RAL</w:t>
      </w:r>
      <w:r w:rsidR="006665D1">
        <w:t> </w:t>
      </w:r>
      <w:r>
        <w:t>7021)</w:t>
      </w:r>
      <w:r w:rsidR="006665D1">
        <w:t>.</w:t>
      </w:r>
    </w:p>
    <w:p w14:paraId="722CED12" w14:textId="77777777" w:rsidR="00A91720" w:rsidRDefault="00A91720"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41AAB694" w14:textId="77777777" w:rsidTr="006665D1">
        <w:tc>
          <w:tcPr>
            <w:tcW w:w="1134" w:type="dxa"/>
          </w:tcPr>
          <w:p w14:paraId="408FC67F" w14:textId="77777777" w:rsidR="006665D1" w:rsidRPr="00C37538" w:rsidRDefault="006665D1" w:rsidP="00D863A5">
            <w:pPr>
              <w:pStyle w:val="03-01Tabellentext"/>
            </w:pPr>
            <w:r w:rsidRPr="00C37538">
              <w:t>Hersteller:</w:t>
            </w:r>
          </w:p>
        </w:tc>
        <w:tc>
          <w:tcPr>
            <w:tcW w:w="6804" w:type="dxa"/>
            <w:gridSpan w:val="4"/>
          </w:tcPr>
          <w:p w14:paraId="66BED2D2" w14:textId="77777777" w:rsidR="006665D1" w:rsidRPr="00C37538" w:rsidRDefault="006665D1" w:rsidP="00D863A5">
            <w:pPr>
              <w:pStyle w:val="03-01Tabellentext"/>
              <w:rPr>
                <w:szCs w:val="20"/>
                <w:lang w:val="en-US"/>
              </w:rPr>
            </w:pPr>
            <w:r>
              <w:rPr>
                <w:lang w:val="en-US"/>
              </w:rPr>
              <w:t>MAGNETIC AUTOCONTROL GMBH</w:t>
            </w:r>
          </w:p>
        </w:tc>
      </w:tr>
      <w:tr w:rsidR="006665D1" w:rsidRPr="00C37538" w14:paraId="2FE9A7D3" w14:textId="77777777" w:rsidTr="006665D1">
        <w:tc>
          <w:tcPr>
            <w:tcW w:w="1134" w:type="dxa"/>
          </w:tcPr>
          <w:p w14:paraId="4D2B2202" w14:textId="77777777" w:rsidR="006665D1" w:rsidRPr="00C37538" w:rsidRDefault="006665D1" w:rsidP="00D863A5">
            <w:pPr>
              <w:pStyle w:val="03-01Tabellentext"/>
            </w:pPr>
            <w:r w:rsidRPr="00C37538">
              <w:t>Typ:</w:t>
            </w:r>
          </w:p>
        </w:tc>
        <w:tc>
          <w:tcPr>
            <w:tcW w:w="6804" w:type="dxa"/>
            <w:gridSpan w:val="4"/>
          </w:tcPr>
          <w:p w14:paraId="0AC48331" w14:textId="77777777" w:rsidR="006665D1" w:rsidRPr="00C37538" w:rsidRDefault="006665D1" w:rsidP="00D863A5">
            <w:pPr>
              <w:pStyle w:val="03-01Tabellentext"/>
            </w:pPr>
            <w:r>
              <w:rPr>
                <w:szCs w:val="20"/>
              </w:rPr>
              <w:t>SL01</w:t>
            </w:r>
          </w:p>
        </w:tc>
      </w:tr>
      <w:tr w:rsidR="006665D1" w:rsidRPr="00C37538" w14:paraId="24601C9C" w14:textId="77777777" w:rsidTr="006665D1">
        <w:trPr>
          <w:trHeight w:val="61"/>
        </w:trPr>
        <w:tc>
          <w:tcPr>
            <w:tcW w:w="1134" w:type="dxa"/>
          </w:tcPr>
          <w:p w14:paraId="31D805E5" w14:textId="77777777" w:rsidR="006665D1" w:rsidRPr="00C37538" w:rsidRDefault="006665D1" w:rsidP="00D863A5">
            <w:pPr>
              <w:pStyle w:val="03-01Tabellentext"/>
            </w:pPr>
            <w:r w:rsidRPr="00C37538">
              <w:t>Menge:</w:t>
            </w:r>
          </w:p>
        </w:tc>
        <w:tc>
          <w:tcPr>
            <w:tcW w:w="1701" w:type="dxa"/>
          </w:tcPr>
          <w:p w14:paraId="4766FD87" w14:textId="77777777" w:rsidR="006665D1" w:rsidRPr="00C37538" w:rsidRDefault="006665D1" w:rsidP="00D863A5">
            <w:pPr>
              <w:pStyle w:val="03-01Tabellentext"/>
            </w:pPr>
            <w:r w:rsidRPr="00C37538">
              <w:t>…………….</w:t>
            </w:r>
          </w:p>
        </w:tc>
        <w:tc>
          <w:tcPr>
            <w:tcW w:w="1701" w:type="dxa"/>
          </w:tcPr>
          <w:p w14:paraId="55190DFE" w14:textId="77777777" w:rsidR="006665D1" w:rsidRPr="00C37538" w:rsidRDefault="006665D1" w:rsidP="00D863A5">
            <w:pPr>
              <w:pStyle w:val="03-01Tabellentext"/>
            </w:pPr>
            <w:r>
              <w:t>Stück</w:t>
            </w:r>
          </w:p>
        </w:tc>
        <w:tc>
          <w:tcPr>
            <w:tcW w:w="1701" w:type="dxa"/>
          </w:tcPr>
          <w:p w14:paraId="3D3A9CF8" w14:textId="77777777" w:rsidR="006665D1" w:rsidRPr="00C37538" w:rsidRDefault="006665D1" w:rsidP="00D863A5">
            <w:pPr>
              <w:pStyle w:val="03-01Tabellentext"/>
            </w:pPr>
            <w:r w:rsidRPr="00C37538">
              <w:t>EP: </w:t>
            </w:r>
            <w:r>
              <w:t>……………</w:t>
            </w:r>
          </w:p>
        </w:tc>
        <w:tc>
          <w:tcPr>
            <w:tcW w:w="1701" w:type="dxa"/>
          </w:tcPr>
          <w:p w14:paraId="0CA4ABD1" w14:textId="77777777" w:rsidR="006665D1" w:rsidRPr="00C37538" w:rsidRDefault="006665D1" w:rsidP="00D863A5">
            <w:pPr>
              <w:pStyle w:val="03-01Tabellentext"/>
            </w:pPr>
            <w:r w:rsidRPr="00C37538">
              <w:t>GP: </w:t>
            </w:r>
            <w:r>
              <w:t>……………</w:t>
            </w:r>
          </w:p>
        </w:tc>
      </w:tr>
    </w:tbl>
    <w:p w14:paraId="1636628B" w14:textId="77777777" w:rsidR="006665D1" w:rsidRDefault="006665D1" w:rsidP="00D863A5"/>
    <w:p w14:paraId="3F6F281E" w14:textId="77777777" w:rsidR="00A91720" w:rsidRDefault="00A91720" w:rsidP="00D863A5">
      <w:pPr>
        <w:rPr>
          <w:b/>
        </w:rPr>
      </w:pPr>
    </w:p>
    <w:p w14:paraId="2662D487" w14:textId="77777777" w:rsidR="00A91720" w:rsidRPr="00D863A5" w:rsidRDefault="00A91720" w:rsidP="00D863A5">
      <w:pPr>
        <w:pStyle w:val="00-01Position"/>
      </w:pPr>
      <w:r w:rsidRPr="00D863A5">
        <w:t>[Position: …………..]</w:t>
      </w:r>
    </w:p>
    <w:p w14:paraId="387FF96A" w14:textId="77777777" w:rsidR="00A91720" w:rsidRPr="00BB79C1" w:rsidRDefault="00A91720" w:rsidP="00D863A5">
      <w:pPr>
        <w:pStyle w:val="00-02Option"/>
      </w:pPr>
      <w:r w:rsidRPr="00BB79C1">
        <w:t xml:space="preserve">Option </w:t>
      </w:r>
      <w:r>
        <w:t>Sonderfarbe SL02</w:t>
      </w:r>
    </w:p>
    <w:p w14:paraId="20901E18" w14:textId="77777777" w:rsidR="00A91720" w:rsidRDefault="00A91720" w:rsidP="00D863A5">
      <w:pPr>
        <w:pStyle w:val="01-01Haupttext"/>
      </w:pPr>
      <w:r w:rsidRPr="00EC460E">
        <w:t>Schrankengehäuse</w:t>
      </w:r>
      <w:r>
        <w:t>,</w:t>
      </w:r>
      <w:r w:rsidRPr="00EC460E">
        <w:t xml:space="preserve"> Haube </w:t>
      </w:r>
      <w:r>
        <w:t xml:space="preserve">und Türen </w:t>
      </w:r>
      <w:r w:rsidRPr="00EC460E">
        <w:t xml:space="preserve">in gleicher </w:t>
      </w:r>
      <w:r>
        <w:t xml:space="preserve">frei wählbarer </w:t>
      </w:r>
      <w:r w:rsidRPr="00EC460E">
        <w:t>Farbe</w:t>
      </w:r>
      <w:r>
        <w:t>: RAL ………….. (bitte eintragen)</w:t>
      </w:r>
      <w:r w:rsidR="006665D1">
        <w:t>.</w:t>
      </w:r>
    </w:p>
    <w:p w14:paraId="53DF363D" w14:textId="77777777" w:rsidR="00A91720" w:rsidRDefault="00A91720"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420F3187" w14:textId="77777777" w:rsidTr="006665D1">
        <w:tc>
          <w:tcPr>
            <w:tcW w:w="1134" w:type="dxa"/>
          </w:tcPr>
          <w:p w14:paraId="3530B2DA" w14:textId="77777777" w:rsidR="006665D1" w:rsidRPr="00C37538" w:rsidRDefault="006665D1" w:rsidP="00D863A5">
            <w:pPr>
              <w:pStyle w:val="03-01Tabellentext"/>
            </w:pPr>
            <w:r w:rsidRPr="00C37538">
              <w:t>Hersteller:</w:t>
            </w:r>
          </w:p>
        </w:tc>
        <w:tc>
          <w:tcPr>
            <w:tcW w:w="6804" w:type="dxa"/>
            <w:gridSpan w:val="4"/>
          </w:tcPr>
          <w:p w14:paraId="284A363B" w14:textId="77777777" w:rsidR="006665D1" w:rsidRPr="00C37538" w:rsidRDefault="006665D1" w:rsidP="00D863A5">
            <w:pPr>
              <w:pStyle w:val="03-01Tabellentext"/>
              <w:rPr>
                <w:szCs w:val="20"/>
                <w:lang w:val="en-US"/>
              </w:rPr>
            </w:pPr>
            <w:r>
              <w:rPr>
                <w:lang w:val="en-US"/>
              </w:rPr>
              <w:t>MAGNETIC AUTOCONTROL GMBH</w:t>
            </w:r>
          </w:p>
        </w:tc>
      </w:tr>
      <w:tr w:rsidR="006665D1" w:rsidRPr="00C37538" w14:paraId="17C21779" w14:textId="77777777" w:rsidTr="006665D1">
        <w:tc>
          <w:tcPr>
            <w:tcW w:w="1134" w:type="dxa"/>
          </w:tcPr>
          <w:p w14:paraId="5BEBD571" w14:textId="77777777" w:rsidR="006665D1" w:rsidRPr="00C37538" w:rsidRDefault="006665D1" w:rsidP="00D863A5">
            <w:pPr>
              <w:pStyle w:val="03-01Tabellentext"/>
            </w:pPr>
            <w:r w:rsidRPr="00C37538">
              <w:t>Typ:</w:t>
            </w:r>
          </w:p>
        </w:tc>
        <w:tc>
          <w:tcPr>
            <w:tcW w:w="6804" w:type="dxa"/>
            <w:gridSpan w:val="4"/>
          </w:tcPr>
          <w:p w14:paraId="0168423F" w14:textId="77777777" w:rsidR="006665D1" w:rsidRPr="00C37538" w:rsidRDefault="006665D1" w:rsidP="00D863A5">
            <w:pPr>
              <w:pStyle w:val="03-01Tabellentext"/>
            </w:pPr>
            <w:r>
              <w:rPr>
                <w:szCs w:val="20"/>
              </w:rPr>
              <w:t>SL02</w:t>
            </w:r>
          </w:p>
        </w:tc>
      </w:tr>
      <w:tr w:rsidR="006665D1" w:rsidRPr="00C37538" w14:paraId="56C0A442" w14:textId="77777777" w:rsidTr="006665D1">
        <w:trPr>
          <w:trHeight w:val="61"/>
        </w:trPr>
        <w:tc>
          <w:tcPr>
            <w:tcW w:w="1134" w:type="dxa"/>
          </w:tcPr>
          <w:p w14:paraId="0C0B335C" w14:textId="77777777" w:rsidR="006665D1" w:rsidRPr="00C37538" w:rsidRDefault="006665D1" w:rsidP="00D863A5">
            <w:pPr>
              <w:pStyle w:val="03-01Tabellentext"/>
            </w:pPr>
            <w:r w:rsidRPr="00C37538">
              <w:t>Menge:</w:t>
            </w:r>
          </w:p>
        </w:tc>
        <w:tc>
          <w:tcPr>
            <w:tcW w:w="1701" w:type="dxa"/>
          </w:tcPr>
          <w:p w14:paraId="24BE0A75" w14:textId="77777777" w:rsidR="006665D1" w:rsidRPr="00C37538" w:rsidRDefault="006665D1" w:rsidP="00D863A5">
            <w:pPr>
              <w:pStyle w:val="03-01Tabellentext"/>
            </w:pPr>
            <w:r w:rsidRPr="00C37538">
              <w:t>…………….</w:t>
            </w:r>
          </w:p>
        </w:tc>
        <w:tc>
          <w:tcPr>
            <w:tcW w:w="1701" w:type="dxa"/>
          </w:tcPr>
          <w:p w14:paraId="29A3E4EA" w14:textId="77777777" w:rsidR="006665D1" w:rsidRPr="00C37538" w:rsidRDefault="006665D1" w:rsidP="00D863A5">
            <w:pPr>
              <w:pStyle w:val="03-01Tabellentext"/>
            </w:pPr>
            <w:r>
              <w:t>Stück</w:t>
            </w:r>
          </w:p>
        </w:tc>
        <w:tc>
          <w:tcPr>
            <w:tcW w:w="1701" w:type="dxa"/>
          </w:tcPr>
          <w:p w14:paraId="0F919BE5" w14:textId="77777777" w:rsidR="006665D1" w:rsidRPr="00C37538" w:rsidRDefault="006665D1" w:rsidP="00D863A5">
            <w:pPr>
              <w:pStyle w:val="03-01Tabellentext"/>
            </w:pPr>
            <w:r w:rsidRPr="00C37538">
              <w:t>EP: </w:t>
            </w:r>
            <w:r>
              <w:t>……………</w:t>
            </w:r>
          </w:p>
        </w:tc>
        <w:tc>
          <w:tcPr>
            <w:tcW w:w="1701" w:type="dxa"/>
          </w:tcPr>
          <w:p w14:paraId="601668D5" w14:textId="77777777" w:rsidR="006665D1" w:rsidRPr="00C37538" w:rsidRDefault="006665D1" w:rsidP="00D863A5">
            <w:pPr>
              <w:pStyle w:val="03-01Tabellentext"/>
            </w:pPr>
            <w:r w:rsidRPr="00C37538">
              <w:t>GP: </w:t>
            </w:r>
            <w:r>
              <w:t>……………</w:t>
            </w:r>
          </w:p>
        </w:tc>
      </w:tr>
    </w:tbl>
    <w:p w14:paraId="376A5749" w14:textId="77777777" w:rsidR="006665D1" w:rsidRDefault="006665D1" w:rsidP="00D863A5"/>
    <w:p w14:paraId="05A36729" w14:textId="77777777" w:rsidR="00A91720" w:rsidRDefault="00A91720" w:rsidP="00D863A5">
      <w:pPr>
        <w:rPr>
          <w:b/>
        </w:rPr>
      </w:pPr>
    </w:p>
    <w:p w14:paraId="68B948FD" w14:textId="77777777" w:rsidR="00A91720" w:rsidRPr="00D863A5" w:rsidRDefault="00A91720" w:rsidP="00D863A5">
      <w:pPr>
        <w:pStyle w:val="00-01Position"/>
      </w:pPr>
      <w:r w:rsidRPr="00D863A5">
        <w:t>[Position: …………..]</w:t>
      </w:r>
    </w:p>
    <w:p w14:paraId="2731FB7C" w14:textId="77777777" w:rsidR="00A91720" w:rsidRPr="00BB79C1" w:rsidRDefault="00A91720" w:rsidP="00D863A5">
      <w:pPr>
        <w:pStyle w:val="00-02Option"/>
      </w:pPr>
      <w:r w:rsidRPr="00BB79C1">
        <w:t xml:space="preserve">Option </w:t>
      </w:r>
      <w:r>
        <w:t>Sonderfarbe SL03</w:t>
      </w:r>
    </w:p>
    <w:p w14:paraId="43899B43" w14:textId="77777777" w:rsidR="00A91720" w:rsidRDefault="00A91720" w:rsidP="00D863A5">
      <w:pPr>
        <w:pStyle w:val="01-01Haupttext"/>
      </w:pPr>
      <w:r w:rsidRPr="00EC460E">
        <w:t xml:space="preserve">Schrankengehäuse und Haube in </w:t>
      </w:r>
      <w:r>
        <w:t>frei wählbarer Farbe: RAL ………….. (bitte eintragen)</w:t>
      </w:r>
      <w:r w:rsidR="006665D1">
        <w:t>.</w:t>
      </w:r>
    </w:p>
    <w:p w14:paraId="111643AB" w14:textId="77777777" w:rsidR="00A91720" w:rsidRDefault="00A91720" w:rsidP="00D863A5">
      <w:pPr>
        <w:pStyle w:val="01-01Haupttext"/>
      </w:pPr>
      <w:r>
        <w:t>Türen in anderer frei wählbarer Farbe: RAL ………….. (bitte eintragen)</w:t>
      </w:r>
      <w:r w:rsidR="006665D1">
        <w:t>.</w:t>
      </w:r>
    </w:p>
    <w:p w14:paraId="1E2EA0EF" w14:textId="77777777" w:rsidR="00A91720" w:rsidRDefault="00A91720"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0104AE70" w14:textId="77777777" w:rsidTr="006665D1">
        <w:tc>
          <w:tcPr>
            <w:tcW w:w="1134" w:type="dxa"/>
          </w:tcPr>
          <w:p w14:paraId="7DE0B1EF" w14:textId="77777777" w:rsidR="006665D1" w:rsidRPr="00C37538" w:rsidRDefault="006665D1" w:rsidP="00D863A5">
            <w:pPr>
              <w:pStyle w:val="03-01Tabellentext"/>
            </w:pPr>
            <w:r w:rsidRPr="00C37538">
              <w:t>Hersteller:</w:t>
            </w:r>
          </w:p>
        </w:tc>
        <w:tc>
          <w:tcPr>
            <w:tcW w:w="6804" w:type="dxa"/>
            <w:gridSpan w:val="4"/>
          </w:tcPr>
          <w:p w14:paraId="3017181C" w14:textId="77777777" w:rsidR="006665D1" w:rsidRPr="00C37538" w:rsidRDefault="006665D1" w:rsidP="00D863A5">
            <w:pPr>
              <w:pStyle w:val="03-01Tabellentext"/>
              <w:rPr>
                <w:szCs w:val="20"/>
                <w:lang w:val="en-US"/>
              </w:rPr>
            </w:pPr>
            <w:r>
              <w:rPr>
                <w:lang w:val="en-US"/>
              </w:rPr>
              <w:t>MAGNETIC AUTOCONTROL GMBH</w:t>
            </w:r>
          </w:p>
        </w:tc>
      </w:tr>
      <w:tr w:rsidR="006665D1" w:rsidRPr="00C37538" w14:paraId="110638C4" w14:textId="77777777" w:rsidTr="006665D1">
        <w:tc>
          <w:tcPr>
            <w:tcW w:w="1134" w:type="dxa"/>
          </w:tcPr>
          <w:p w14:paraId="2BA49E02" w14:textId="77777777" w:rsidR="006665D1" w:rsidRPr="00C37538" w:rsidRDefault="006665D1" w:rsidP="00D863A5">
            <w:pPr>
              <w:pStyle w:val="03-01Tabellentext"/>
            </w:pPr>
            <w:r w:rsidRPr="00C37538">
              <w:t>Typ:</w:t>
            </w:r>
          </w:p>
        </w:tc>
        <w:tc>
          <w:tcPr>
            <w:tcW w:w="6804" w:type="dxa"/>
            <w:gridSpan w:val="4"/>
          </w:tcPr>
          <w:p w14:paraId="654E89B8" w14:textId="77777777" w:rsidR="006665D1" w:rsidRPr="00C37538" w:rsidRDefault="006665D1" w:rsidP="00D863A5">
            <w:pPr>
              <w:pStyle w:val="03-01Tabellentext"/>
            </w:pPr>
            <w:r>
              <w:rPr>
                <w:szCs w:val="20"/>
              </w:rPr>
              <w:t>SL03</w:t>
            </w:r>
          </w:p>
        </w:tc>
      </w:tr>
      <w:tr w:rsidR="006665D1" w:rsidRPr="00C37538" w14:paraId="6CACDF7A" w14:textId="77777777" w:rsidTr="006665D1">
        <w:trPr>
          <w:trHeight w:val="61"/>
        </w:trPr>
        <w:tc>
          <w:tcPr>
            <w:tcW w:w="1134" w:type="dxa"/>
          </w:tcPr>
          <w:p w14:paraId="36BC7BFD" w14:textId="77777777" w:rsidR="006665D1" w:rsidRPr="00C37538" w:rsidRDefault="006665D1" w:rsidP="00D863A5">
            <w:pPr>
              <w:pStyle w:val="03-01Tabellentext"/>
            </w:pPr>
            <w:r w:rsidRPr="00C37538">
              <w:t>Menge:</w:t>
            </w:r>
          </w:p>
        </w:tc>
        <w:tc>
          <w:tcPr>
            <w:tcW w:w="1701" w:type="dxa"/>
          </w:tcPr>
          <w:p w14:paraId="77ED6901" w14:textId="77777777" w:rsidR="006665D1" w:rsidRPr="00C37538" w:rsidRDefault="006665D1" w:rsidP="00D863A5">
            <w:pPr>
              <w:pStyle w:val="03-01Tabellentext"/>
            </w:pPr>
            <w:r w:rsidRPr="00C37538">
              <w:t>…………….</w:t>
            </w:r>
          </w:p>
        </w:tc>
        <w:tc>
          <w:tcPr>
            <w:tcW w:w="1701" w:type="dxa"/>
          </w:tcPr>
          <w:p w14:paraId="69E2523B" w14:textId="77777777" w:rsidR="006665D1" w:rsidRPr="00C37538" w:rsidRDefault="006665D1" w:rsidP="00D863A5">
            <w:pPr>
              <w:pStyle w:val="03-01Tabellentext"/>
            </w:pPr>
            <w:r>
              <w:t>Stück</w:t>
            </w:r>
          </w:p>
        </w:tc>
        <w:tc>
          <w:tcPr>
            <w:tcW w:w="1701" w:type="dxa"/>
          </w:tcPr>
          <w:p w14:paraId="2A799FD7" w14:textId="77777777" w:rsidR="006665D1" w:rsidRPr="00C37538" w:rsidRDefault="006665D1" w:rsidP="00D863A5">
            <w:pPr>
              <w:pStyle w:val="03-01Tabellentext"/>
            </w:pPr>
            <w:r w:rsidRPr="00C37538">
              <w:t>EP: </w:t>
            </w:r>
            <w:r>
              <w:t>……………</w:t>
            </w:r>
          </w:p>
        </w:tc>
        <w:tc>
          <w:tcPr>
            <w:tcW w:w="1701" w:type="dxa"/>
          </w:tcPr>
          <w:p w14:paraId="16F5BEFE" w14:textId="77777777" w:rsidR="006665D1" w:rsidRPr="00C37538" w:rsidRDefault="006665D1" w:rsidP="00D863A5">
            <w:pPr>
              <w:pStyle w:val="03-01Tabellentext"/>
            </w:pPr>
            <w:r w:rsidRPr="00C37538">
              <w:t>GP: </w:t>
            </w:r>
            <w:r>
              <w:t>……………</w:t>
            </w:r>
          </w:p>
        </w:tc>
      </w:tr>
    </w:tbl>
    <w:p w14:paraId="3F0636EB" w14:textId="77777777" w:rsidR="006665D1" w:rsidRDefault="006665D1" w:rsidP="00D863A5"/>
    <w:p w14:paraId="6C75A8EA" w14:textId="77777777" w:rsidR="00A91720" w:rsidRDefault="00A91720" w:rsidP="00D863A5">
      <w:pPr>
        <w:rPr>
          <w:b/>
        </w:rPr>
      </w:pPr>
    </w:p>
    <w:p w14:paraId="78DE0726" w14:textId="77777777" w:rsidR="00A91720" w:rsidRPr="00D863A5" w:rsidRDefault="00A91720" w:rsidP="00D863A5">
      <w:pPr>
        <w:pStyle w:val="00-01Position"/>
      </w:pPr>
      <w:r w:rsidRPr="00D863A5">
        <w:t>[Position: …………..]</w:t>
      </w:r>
    </w:p>
    <w:p w14:paraId="78C53D9A" w14:textId="77777777" w:rsidR="00A91720" w:rsidRPr="00BB79C1" w:rsidRDefault="00A91720" w:rsidP="00D863A5">
      <w:pPr>
        <w:pStyle w:val="00-02Option"/>
      </w:pPr>
      <w:r w:rsidRPr="00BB79C1">
        <w:t xml:space="preserve">Option </w:t>
      </w:r>
      <w:r>
        <w:t>Sonderfarbe SL04</w:t>
      </w:r>
    </w:p>
    <w:p w14:paraId="41D94670" w14:textId="77777777" w:rsidR="00A91720" w:rsidRDefault="00A91720" w:rsidP="00D863A5">
      <w:pPr>
        <w:pStyle w:val="01-01Haupttext"/>
      </w:pPr>
      <w:r w:rsidRPr="00EC460E">
        <w:t xml:space="preserve">Schrankengehäuse </w:t>
      </w:r>
      <w:r>
        <w:t>in frei wählbarer Farbe: RAL ………….. (bitte eintragen)</w:t>
      </w:r>
      <w:r w:rsidR="006665D1">
        <w:t>.</w:t>
      </w:r>
    </w:p>
    <w:p w14:paraId="47701C84" w14:textId="77777777" w:rsidR="00A91720" w:rsidRDefault="00A91720" w:rsidP="00D863A5">
      <w:pPr>
        <w:pStyle w:val="01-01Haupttext"/>
      </w:pPr>
      <w:r w:rsidRPr="00EC460E">
        <w:t xml:space="preserve">Haube in </w:t>
      </w:r>
      <w:r>
        <w:t>frei wählbarer Farbe: RAL ………….. (bitte eintragen)</w:t>
      </w:r>
      <w:r w:rsidR="006665D1">
        <w:t>.</w:t>
      </w:r>
    </w:p>
    <w:p w14:paraId="3302C806" w14:textId="77777777" w:rsidR="00A91720" w:rsidRDefault="00A91720" w:rsidP="00D863A5">
      <w:pPr>
        <w:pStyle w:val="01-01Haupttext"/>
      </w:pPr>
      <w:r>
        <w:t>Türen in frei wählbarer Farbe: RAL ………….. (bitte eintragen)</w:t>
      </w:r>
      <w:r w:rsidR="006665D1">
        <w:t>.</w:t>
      </w:r>
    </w:p>
    <w:p w14:paraId="0CC06061" w14:textId="77777777" w:rsidR="00A91720" w:rsidRDefault="00A91720"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0EEA3705" w14:textId="77777777" w:rsidTr="006665D1">
        <w:tc>
          <w:tcPr>
            <w:tcW w:w="1134" w:type="dxa"/>
          </w:tcPr>
          <w:p w14:paraId="4B3E26AE" w14:textId="77777777" w:rsidR="006665D1" w:rsidRPr="00C37538" w:rsidRDefault="006665D1" w:rsidP="00D863A5">
            <w:pPr>
              <w:pStyle w:val="03-01Tabellentext"/>
            </w:pPr>
            <w:r w:rsidRPr="00C37538">
              <w:t>Hersteller:</w:t>
            </w:r>
          </w:p>
        </w:tc>
        <w:tc>
          <w:tcPr>
            <w:tcW w:w="6804" w:type="dxa"/>
            <w:gridSpan w:val="4"/>
          </w:tcPr>
          <w:p w14:paraId="2A5EB8F4" w14:textId="77777777" w:rsidR="006665D1" w:rsidRPr="00C37538" w:rsidRDefault="006665D1" w:rsidP="00D863A5">
            <w:pPr>
              <w:pStyle w:val="03-01Tabellentext"/>
              <w:rPr>
                <w:szCs w:val="20"/>
                <w:lang w:val="en-US"/>
              </w:rPr>
            </w:pPr>
            <w:r>
              <w:rPr>
                <w:lang w:val="en-US"/>
              </w:rPr>
              <w:t>MAGNETIC AUTOCONTROL GMBH</w:t>
            </w:r>
          </w:p>
        </w:tc>
      </w:tr>
      <w:tr w:rsidR="006665D1" w:rsidRPr="00C37538" w14:paraId="3B75B0FB" w14:textId="77777777" w:rsidTr="006665D1">
        <w:tc>
          <w:tcPr>
            <w:tcW w:w="1134" w:type="dxa"/>
          </w:tcPr>
          <w:p w14:paraId="4A4D6E24" w14:textId="77777777" w:rsidR="006665D1" w:rsidRPr="00C37538" w:rsidRDefault="006665D1" w:rsidP="00D863A5">
            <w:pPr>
              <w:pStyle w:val="03-01Tabellentext"/>
            </w:pPr>
            <w:r w:rsidRPr="00C37538">
              <w:t>Typ:</w:t>
            </w:r>
          </w:p>
        </w:tc>
        <w:tc>
          <w:tcPr>
            <w:tcW w:w="6804" w:type="dxa"/>
            <w:gridSpan w:val="4"/>
          </w:tcPr>
          <w:p w14:paraId="1787452E" w14:textId="77777777" w:rsidR="006665D1" w:rsidRPr="00C37538" w:rsidRDefault="006665D1" w:rsidP="00D863A5">
            <w:pPr>
              <w:pStyle w:val="03-01Tabellentext"/>
            </w:pPr>
            <w:r>
              <w:rPr>
                <w:szCs w:val="20"/>
              </w:rPr>
              <w:t>SL04</w:t>
            </w:r>
          </w:p>
        </w:tc>
      </w:tr>
      <w:tr w:rsidR="006665D1" w:rsidRPr="00C37538" w14:paraId="3A287DF1" w14:textId="77777777" w:rsidTr="006665D1">
        <w:trPr>
          <w:trHeight w:val="61"/>
        </w:trPr>
        <w:tc>
          <w:tcPr>
            <w:tcW w:w="1134" w:type="dxa"/>
          </w:tcPr>
          <w:p w14:paraId="2D135AA9" w14:textId="77777777" w:rsidR="006665D1" w:rsidRPr="00C37538" w:rsidRDefault="006665D1" w:rsidP="00D863A5">
            <w:pPr>
              <w:pStyle w:val="03-01Tabellentext"/>
            </w:pPr>
            <w:r w:rsidRPr="00C37538">
              <w:t>Menge:</w:t>
            </w:r>
          </w:p>
        </w:tc>
        <w:tc>
          <w:tcPr>
            <w:tcW w:w="1701" w:type="dxa"/>
          </w:tcPr>
          <w:p w14:paraId="5A89D830" w14:textId="77777777" w:rsidR="006665D1" w:rsidRPr="00C37538" w:rsidRDefault="006665D1" w:rsidP="00D863A5">
            <w:pPr>
              <w:pStyle w:val="03-01Tabellentext"/>
            </w:pPr>
            <w:r w:rsidRPr="00C37538">
              <w:t>…………….</w:t>
            </w:r>
          </w:p>
        </w:tc>
        <w:tc>
          <w:tcPr>
            <w:tcW w:w="1701" w:type="dxa"/>
          </w:tcPr>
          <w:p w14:paraId="75379E9F" w14:textId="77777777" w:rsidR="006665D1" w:rsidRPr="00C37538" w:rsidRDefault="006665D1" w:rsidP="00D863A5">
            <w:pPr>
              <w:pStyle w:val="03-01Tabellentext"/>
            </w:pPr>
            <w:r>
              <w:t>Stück</w:t>
            </w:r>
          </w:p>
        </w:tc>
        <w:tc>
          <w:tcPr>
            <w:tcW w:w="1701" w:type="dxa"/>
          </w:tcPr>
          <w:p w14:paraId="71CD3D42" w14:textId="77777777" w:rsidR="006665D1" w:rsidRPr="00C37538" w:rsidRDefault="006665D1" w:rsidP="00D863A5">
            <w:pPr>
              <w:pStyle w:val="03-01Tabellentext"/>
            </w:pPr>
            <w:r w:rsidRPr="00C37538">
              <w:t>EP: </w:t>
            </w:r>
            <w:r>
              <w:t>……………</w:t>
            </w:r>
          </w:p>
        </w:tc>
        <w:tc>
          <w:tcPr>
            <w:tcW w:w="1701" w:type="dxa"/>
          </w:tcPr>
          <w:p w14:paraId="69B404C9" w14:textId="77777777" w:rsidR="006665D1" w:rsidRPr="00C37538" w:rsidRDefault="006665D1" w:rsidP="00D863A5">
            <w:pPr>
              <w:pStyle w:val="03-01Tabellentext"/>
            </w:pPr>
            <w:r w:rsidRPr="00C37538">
              <w:t>GP: </w:t>
            </w:r>
            <w:r>
              <w:t>……………</w:t>
            </w:r>
          </w:p>
        </w:tc>
      </w:tr>
    </w:tbl>
    <w:p w14:paraId="3E74681C" w14:textId="77777777" w:rsidR="00A91720" w:rsidRDefault="00A91720" w:rsidP="00D863A5">
      <w:pPr>
        <w:rPr>
          <w:rFonts w:cs="Arial"/>
          <w:color w:val="000000"/>
        </w:rPr>
      </w:pPr>
      <w:r>
        <w:br w:type="page"/>
      </w:r>
    </w:p>
    <w:p w14:paraId="12CAC0AF" w14:textId="77777777" w:rsidR="005B7461" w:rsidRPr="00D863A5" w:rsidRDefault="005B7461" w:rsidP="00D863A5">
      <w:pPr>
        <w:pStyle w:val="00-01Position"/>
      </w:pPr>
      <w:r w:rsidRPr="00D863A5">
        <w:lastRenderedPageBreak/>
        <w:t>[Position: …………..]</w:t>
      </w:r>
    </w:p>
    <w:p w14:paraId="074EAA22" w14:textId="77777777" w:rsidR="006665D1" w:rsidRDefault="005B7461" w:rsidP="00D863A5">
      <w:pPr>
        <w:pStyle w:val="00-02Option"/>
      </w:pPr>
      <w:r w:rsidRPr="00DD2C22">
        <w:t xml:space="preserve">Option </w:t>
      </w:r>
      <w:r w:rsidR="00D93550">
        <w:t>Befestigungssatz</w:t>
      </w:r>
      <w:r w:rsidRPr="00DD2C22">
        <w:t xml:space="preserve"> BSS01</w:t>
      </w:r>
    </w:p>
    <w:p w14:paraId="6FE18270" w14:textId="77777777" w:rsidR="005B7461" w:rsidRPr="00DD2C22" w:rsidRDefault="005B7461" w:rsidP="00D863A5">
      <w:pPr>
        <w:pStyle w:val="01-01Haupttext"/>
      </w:pPr>
      <w:r w:rsidRPr="00DD2C22">
        <w:t xml:space="preserve">Installationsmaterial für die Verschraubung </w:t>
      </w:r>
      <w:r w:rsidRPr="00012694">
        <w:t xml:space="preserve">einer Schranke </w:t>
      </w:r>
      <w:r w:rsidRPr="00DD2C22">
        <w:t xml:space="preserve">auf dem </w:t>
      </w:r>
      <w:r w:rsidR="006665D1">
        <w:t>Betonfundament, bestehend aus 4 </w:t>
      </w:r>
      <w:r w:rsidRPr="00DD2C22">
        <w:t>Klebepatronen und Verschraubungsteilen.</w:t>
      </w:r>
    </w:p>
    <w:p w14:paraId="3955E359" w14:textId="77777777" w:rsidR="005B7461" w:rsidRDefault="005B746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29165879" w14:textId="77777777" w:rsidTr="006665D1">
        <w:tc>
          <w:tcPr>
            <w:tcW w:w="1134" w:type="dxa"/>
          </w:tcPr>
          <w:p w14:paraId="2EFF8D19" w14:textId="77777777" w:rsidR="006665D1" w:rsidRPr="00C37538" w:rsidRDefault="006665D1" w:rsidP="00D863A5">
            <w:pPr>
              <w:pStyle w:val="03-01Tabellentext"/>
            </w:pPr>
            <w:r w:rsidRPr="00C37538">
              <w:t>Hersteller:</w:t>
            </w:r>
          </w:p>
        </w:tc>
        <w:tc>
          <w:tcPr>
            <w:tcW w:w="6804" w:type="dxa"/>
            <w:gridSpan w:val="4"/>
          </w:tcPr>
          <w:p w14:paraId="1CD4C1AA" w14:textId="77777777" w:rsidR="006665D1" w:rsidRPr="00C37538" w:rsidRDefault="006665D1" w:rsidP="00D863A5">
            <w:pPr>
              <w:pStyle w:val="03-01Tabellentext"/>
              <w:rPr>
                <w:szCs w:val="20"/>
                <w:lang w:val="en-US"/>
              </w:rPr>
            </w:pPr>
            <w:r>
              <w:rPr>
                <w:lang w:val="en-US"/>
              </w:rPr>
              <w:t>MAGNETIC AUTOCONTROL GMBH</w:t>
            </w:r>
          </w:p>
        </w:tc>
      </w:tr>
      <w:tr w:rsidR="006665D1" w:rsidRPr="00C37538" w14:paraId="7FB3154B" w14:textId="77777777" w:rsidTr="006665D1">
        <w:tc>
          <w:tcPr>
            <w:tcW w:w="1134" w:type="dxa"/>
          </w:tcPr>
          <w:p w14:paraId="594CD8E5" w14:textId="77777777" w:rsidR="006665D1" w:rsidRPr="00C37538" w:rsidRDefault="006665D1" w:rsidP="00D863A5">
            <w:pPr>
              <w:pStyle w:val="03-01Tabellentext"/>
            </w:pPr>
            <w:r w:rsidRPr="00C37538">
              <w:t>Typ:</w:t>
            </w:r>
          </w:p>
        </w:tc>
        <w:tc>
          <w:tcPr>
            <w:tcW w:w="6804" w:type="dxa"/>
            <w:gridSpan w:val="4"/>
          </w:tcPr>
          <w:p w14:paraId="7429B935" w14:textId="77777777" w:rsidR="006665D1" w:rsidRPr="00D863A5" w:rsidRDefault="00D863A5" w:rsidP="00D863A5">
            <w:pPr>
              <w:pStyle w:val="03-01Tabellentext"/>
            </w:pPr>
            <w:r w:rsidRPr="00D863A5">
              <w:t>BSS01</w:t>
            </w:r>
          </w:p>
        </w:tc>
      </w:tr>
      <w:tr w:rsidR="006665D1" w:rsidRPr="00C37538" w14:paraId="6837537B" w14:textId="77777777" w:rsidTr="006665D1">
        <w:trPr>
          <w:trHeight w:val="61"/>
        </w:trPr>
        <w:tc>
          <w:tcPr>
            <w:tcW w:w="1134" w:type="dxa"/>
          </w:tcPr>
          <w:p w14:paraId="1444E5F2" w14:textId="77777777" w:rsidR="006665D1" w:rsidRPr="00C37538" w:rsidRDefault="006665D1" w:rsidP="00D863A5">
            <w:pPr>
              <w:pStyle w:val="03-01Tabellentext"/>
            </w:pPr>
            <w:r w:rsidRPr="00C37538">
              <w:t>Menge:</w:t>
            </w:r>
          </w:p>
        </w:tc>
        <w:tc>
          <w:tcPr>
            <w:tcW w:w="1701" w:type="dxa"/>
          </w:tcPr>
          <w:p w14:paraId="32362698" w14:textId="77777777" w:rsidR="006665D1" w:rsidRPr="00C37538" w:rsidRDefault="006665D1" w:rsidP="00D863A5">
            <w:pPr>
              <w:pStyle w:val="03-01Tabellentext"/>
            </w:pPr>
            <w:r w:rsidRPr="00C37538">
              <w:t>…………….</w:t>
            </w:r>
          </w:p>
        </w:tc>
        <w:tc>
          <w:tcPr>
            <w:tcW w:w="1701" w:type="dxa"/>
          </w:tcPr>
          <w:p w14:paraId="6273591A" w14:textId="77777777" w:rsidR="006665D1" w:rsidRPr="00C37538" w:rsidRDefault="006665D1" w:rsidP="00D863A5">
            <w:pPr>
              <w:pStyle w:val="03-01Tabellentext"/>
            </w:pPr>
            <w:r>
              <w:t>Stück</w:t>
            </w:r>
          </w:p>
        </w:tc>
        <w:tc>
          <w:tcPr>
            <w:tcW w:w="1701" w:type="dxa"/>
          </w:tcPr>
          <w:p w14:paraId="7E2E2A03" w14:textId="77777777" w:rsidR="006665D1" w:rsidRPr="00C37538" w:rsidRDefault="006665D1" w:rsidP="00D863A5">
            <w:pPr>
              <w:pStyle w:val="03-01Tabellentext"/>
            </w:pPr>
            <w:r w:rsidRPr="00C37538">
              <w:t>EP: </w:t>
            </w:r>
            <w:r>
              <w:t>……………</w:t>
            </w:r>
          </w:p>
        </w:tc>
        <w:tc>
          <w:tcPr>
            <w:tcW w:w="1701" w:type="dxa"/>
          </w:tcPr>
          <w:p w14:paraId="4C0EA0B0" w14:textId="77777777" w:rsidR="006665D1" w:rsidRPr="00C37538" w:rsidRDefault="006665D1" w:rsidP="00D863A5">
            <w:pPr>
              <w:pStyle w:val="03-01Tabellentext"/>
            </w:pPr>
            <w:r w:rsidRPr="00C37538">
              <w:t>GP: </w:t>
            </w:r>
            <w:r>
              <w:t>……………</w:t>
            </w:r>
          </w:p>
        </w:tc>
      </w:tr>
    </w:tbl>
    <w:p w14:paraId="2D8A83D4" w14:textId="77777777" w:rsidR="006665D1" w:rsidRPr="00DD2C22" w:rsidRDefault="006665D1" w:rsidP="00D863A5"/>
    <w:p w14:paraId="35F0364E" w14:textId="77777777" w:rsidR="005B7461" w:rsidRPr="00DD2C22" w:rsidRDefault="005B7461" w:rsidP="00D863A5">
      <w:pPr>
        <w:rPr>
          <w:b/>
          <w:bCs/>
        </w:rPr>
      </w:pPr>
    </w:p>
    <w:p w14:paraId="5B602374" w14:textId="77777777" w:rsidR="005B7461" w:rsidRPr="00D863A5" w:rsidRDefault="005B7461" w:rsidP="00D863A5">
      <w:pPr>
        <w:pStyle w:val="00-01Position"/>
      </w:pPr>
      <w:r w:rsidRPr="00D863A5">
        <w:t>[Position: …………..]</w:t>
      </w:r>
    </w:p>
    <w:p w14:paraId="123D002C" w14:textId="77777777" w:rsidR="005B7461" w:rsidRPr="00DD2C22" w:rsidRDefault="005B7461" w:rsidP="00D863A5">
      <w:pPr>
        <w:pStyle w:val="00-02Option"/>
      </w:pPr>
      <w:r w:rsidRPr="00DD2C22">
        <w:t xml:space="preserve">Option zweites </w:t>
      </w:r>
      <w:r w:rsidR="00A81A4F">
        <w:t>Schleifendetektorm</w:t>
      </w:r>
      <w:r w:rsidRPr="00DD2C22">
        <w:t xml:space="preserve">odul </w:t>
      </w:r>
      <w:r w:rsidR="00A81A4F">
        <w:t xml:space="preserve">2-Kanal </w:t>
      </w:r>
      <w:r w:rsidRPr="00DD2C22">
        <w:t>DM02</w:t>
      </w:r>
    </w:p>
    <w:p w14:paraId="493C4218" w14:textId="77777777" w:rsidR="006665D1" w:rsidRDefault="005B7461" w:rsidP="00D863A5">
      <w:pPr>
        <w:pStyle w:val="01-01Haupttext"/>
      </w:pPr>
      <w:r w:rsidRPr="00DD2C22">
        <w:t>Einsteckbares Modul zur Erweiterung der Steuerung MGC (Pro) auf 4</w:t>
      </w:r>
      <w:r w:rsidR="006665D1">
        <w:t> </w:t>
      </w:r>
      <w:r w:rsidRPr="00DD2C22">
        <w:t>Sch</w:t>
      </w:r>
      <w:r w:rsidR="006665D1">
        <w:t xml:space="preserve">leifenkanäle, </w:t>
      </w:r>
      <w:r w:rsidR="006665D1">
        <w:br/>
        <w:t>Multiplex aller 4 </w:t>
      </w:r>
      <w:r w:rsidRPr="00DD2C22">
        <w:t>Schleifen ohne gegenseitiges Übersprechen</w:t>
      </w:r>
    </w:p>
    <w:p w14:paraId="27C06FB5" w14:textId="77777777" w:rsidR="005B7461" w:rsidRDefault="005B746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665D1" w:rsidRPr="00C37538" w14:paraId="2A213AE9" w14:textId="77777777" w:rsidTr="006665D1">
        <w:tc>
          <w:tcPr>
            <w:tcW w:w="1134" w:type="dxa"/>
          </w:tcPr>
          <w:p w14:paraId="1C8A3631" w14:textId="77777777" w:rsidR="006665D1" w:rsidRPr="00C37538" w:rsidRDefault="006665D1" w:rsidP="00D863A5">
            <w:pPr>
              <w:pStyle w:val="03-01Tabellentext"/>
            </w:pPr>
            <w:r w:rsidRPr="00C37538">
              <w:t>Hersteller:</w:t>
            </w:r>
          </w:p>
        </w:tc>
        <w:tc>
          <w:tcPr>
            <w:tcW w:w="6804" w:type="dxa"/>
            <w:gridSpan w:val="4"/>
          </w:tcPr>
          <w:p w14:paraId="7D4DBB8E" w14:textId="77777777" w:rsidR="006665D1" w:rsidRPr="00C37538" w:rsidRDefault="006665D1" w:rsidP="00D863A5">
            <w:pPr>
              <w:pStyle w:val="03-01Tabellentext"/>
              <w:rPr>
                <w:szCs w:val="20"/>
                <w:lang w:val="en-US"/>
              </w:rPr>
            </w:pPr>
            <w:r>
              <w:rPr>
                <w:lang w:val="en-US"/>
              </w:rPr>
              <w:t>MAGNETIC AUTOCONTROL GMBH</w:t>
            </w:r>
          </w:p>
        </w:tc>
      </w:tr>
      <w:tr w:rsidR="006665D1" w:rsidRPr="00C37538" w14:paraId="4E112C7A" w14:textId="77777777" w:rsidTr="006665D1">
        <w:tc>
          <w:tcPr>
            <w:tcW w:w="1134" w:type="dxa"/>
          </w:tcPr>
          <w:p w14:paraId="57DDCE17" w14:textId="77777777" w:rsidR="006665D1" w:rsidRPr="00C37538" w:rsidRDefault="006665D1" w:rsidP="00D863A5">
            <w:pPr>
              <w:pStyle w:val="03-01Tabellentext"/>
            </w:pPr>
            <w:r w:rsidRPr="00C37538">
              <w:t>Typ:</w:t>
            </w:r>
          </w:p>
        </w:tc>
        <w:tc>
          <w:tcPr>
            <w:tcW w:w="6804" w:type="dxa"/>
            <w:gridSpan w:val="4"/>
          </w:tcPr>
          <w:p w14:paraId="73383333" w14:textId="77777777" w:rsidR="006665D1" w:rsidRPr="00D863A5" w:rsidRDefault="00D863A5" w:rsidP="00D863A5">
            <w:pPr>
              <w:pStyle w:val="03-01Tabellentext"/>
            </w:pPr>
            <w:r w:rsidRPr="00D863A5">
              <w:t>DM02</w:t>
            </w:r>
          </w:p>
        </w:tc>
      </w:tr>
      <w:tr w:rsidR="006665D1" w:rsidRPr="00C37538" w14:paraId="126501F6" w14:textId="77777777" w:rsidTr="006665D1">
        <w:trPr>
          <w:trHeight w:val="61"/>
        </w:trPr>
        <w:tc>
          <w:tcPr>
            <w:tcW w:w="1134" w:type="dxa"/>
          </w:tcPr>
          <w:p w14:paraId="03E43564" w14:textId="77777777" w:rsidR="006665D1" w:rsidRPr="00C37538" w:rsidRDefault="006665D1" w:rsidP="00D863A5">
            <w:pPr>
              <w:pStyle w:val="03-01Tabellentext"/>
            </w:pPr>
            <w:r w:rsidRPr="00C37538">
              <w:t>Menge:</w:t>
            </w:r>
          </w:p>
        </w:tc>
        <w:tc>
          <w:tcPr>
            <w:tcW w:w="1701" w:type="dxa"/>
          </w:tcPr>
          <w:p w14:paraId="64E0F479" w14:textId="77777777" w:rsidR="006665D1" w:rsidRPr="00C37538" w:rsidRDefault="006665D1" w:rsidP="00D863A5">
            <w:pPr>
              <w:pStyle w:val="03-01Tabellentext"/>
            </w:pPr>
            <w:r w:rsidRPr="00C37538">
              <w:t>…………….</w:t>
            </w:r>
          </w:p>
        </w:tc>
        <w:tc>
          <w:tcPr>
            <w:tcW w:w="1701" w:type="dxa"/>
          </w:tcPr>
          <w:p w14:paraId="250FBA2C" w14:textId="77777777" w:rsidR="006665D1" w:rsidRPr="00C37538" w:rsidRDefault="006665D1" w:rsidP="00D863A5">
            <w:pPr>
              <w:pStyle w:val="03-01Tabellentext"/>
            </w:pPr>
            <w:r>
              <w:t>Stück</w:t>
            </w:r>
          </w:p>
        </w:tc>
        <w:tc>
          <w:tcPr>
            <w:tcW w:w="1701" w:type="dxa"/>
          </w:tcPr>
          <w:p w14:paraId="6765F942" w14:textId="77777777" w:rsidR="006665D1" w:rsidRPr="00C37538" w:rsidRDefault="006665D1" w:rsidP="00D863A5">
            <w:pPr>
              <w:pStyle w:val="03-01Tabellentext"/>
            </w:pPr>
            <w:r w:rsidRPr="00C37538">
              <w:t>EP: </w:t>
            </w:r>
            <w:r>
              <w:t>……………</w:t>
            </w:r>
          </w:p>
        </w:tc>
        <w:tc>
          <w:tcPr>
            <w:tcW w:w="1701" w:type="dxa"/>
          </w:tcPr>
          <w:p w14:paraId="4E18398F" w14:textId="77777777" w:rsidR="006665D1" w:rsidRPr="00C37538" w:rsidRDefault="006665D1" w:rsidP="00D863A5">
            <w:pPr>
              <w:pStyle w:val="03-01Tabellentext"/>
            </w:pPr>
            <w:r w:rsidRPr="00C37538">
              <w:t>GP: </w:t>
            </w:r>
            <w:r>
              <w:t>……………</w:t>
            </w:r>
          </w:p>
        </w:tc>
      </w:tr>
    </w:tbl>
    <w:p w14:paraId="4808FA22" w14:textId="77777777" w:rsidR="006665D1" w:rsidRPr="00DD2C22" w:rsidRDefault="006665D1" w:rsidP="00D863A5"/>
    <w:p w14:paraId="1B70B3EF" w14:textId="77777777" w:rsidR="005B7461" w:rsidRDefault="005B7461" w:rsidP="00D863A5"/>
    <w:p w14:paraId="4DB39989" w14:textId="77777777" w:rsidR="005B7461" w:rsidRPr="00D863A5" w:rsidRDefault="005B7461" w:rsidP="00D863A5">
      <w:pPr>
        <w:pStyle w:val="00-01Position"/>
      </w:pPr>
      <w:r w:rsidRPr="00D863A5">
        <w:t>[Position: …………..]</w:t>
      </w:r>
    </w:p>
    <w:p w14:paraId="7E160212" w14:textId="77777777" w:rsidR="005B7461" w:rsidRPr="00E910F7" w:rsidRDefault="005B7461" w:rsidP="00D863A5">
      <w:pPr>
        <w:pStyle w:val="00-02Option"/>
      </w:pPr>
      <w:r w:rsidRPr="00E910F7">
        <w:t>Option Ethernet-Modul EM01</w:t>
      </w:r>
    </w:p>
    <w:p w14:paraId="2D5A5C8F" w14:textId="77777777" w:rsidR="005B7461" w:rsidRPr="00E910F7" w:rsidRDefault="005B7461" w:rsidP="00D863A5">
      <w:pPr>
        <w:pStyle w:val="01-01Haupttext"/>
      </w:pPr>
      <w:r w:rsidRPr="00E910F7">
        <w:t>Steckbares Ethernet-Modul für Kommunikation über Modbus TCP/IP-Protokoll.</w:t>
      </w:r>
    </w:p>
    <w:p w14:paraId="7E9DA2B3" w14:textId="77777777" w:rsidR="005B7461" w:rsidRPr="00E910F7" w:rsidRDefault="005B7461" w:rsidP="00D863A5">
      <w:pPr>
        <w:pStyle w:val="01-01Haupttext"/>
      </w:pPr>
      <w:r w:rsidRPr="00E910F7">
        <w:t xml:space="preserve">Ansteuerung und Parametrierung von MHTM™ </w:t>
      </w:r>
      <w:proofErr w:type="spellStart"/>
      <w:r w:rsidRPr="00E910F7">
        <w:t>MicroDrive</w:t>
      </w:r>
      <w:proofErr w:type="spellEnd"/>
      <w:r w:rsidRPr="00E910F7">
        <w:t>-Schranken, sowie Auslesen von Parametern, Informationen und Betriebszuständen möglich.</w:t>
      </w:r>
    </w:p>
    <w:p w14:paraId="0077BB8C" w14:textId="77777777" w:rsidR="0059404C" w:rsidRDefault="0059404C"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9404C" w:rsidRPr="00C37538" w14:paraId="35F76BC4" w14:textId="77777777" w:rsidTr="00E37700">
        <w:tc>
          <w:tcPr>
            <w:tcW w:w="1134" w:type="dxa"/>
          </w:tcPr>
          <w:p w14:paraId="0C62898F" w14:textId="77777777" w:rsidR="0059404C" w:rsidRPr="00C37538" w:rsidRDefault="0059404C" w:rsidP="00D863A5">
            <w:pPr>
              <w:pStyle w:val="03-01Tabellentext"/>
            </w:pPr>
            <w:r w:rsidRPr="00C37538">
              <w:t>Hersteller:</w:t>
            </w:r>
          </w:p>
        </w:tc>
        <w:tc>
          <w:tcPr>
            <w:tcW w:w="6804" w:type="dxa"/>
            <w:gridSpan w:val="4"/>
          </w:tcPr>
          <w:p w14:paraId="3B43E00F" w14:textId="77777777" w:rsidR="0059404C" w:rsidRPr="00C37538" w:rsidRDefault="0059404C" w:rsidP="00D863A5">
            <w:pPr>
              <w:pStyle w:val="03-01Tabellentext"/>
              <w:rPr>
                <w:szCs w:val="20"/>
                <w:lang w:val="en-US"/>
              </w:rPr>
            </w:pPr>
            <w:r>
              <w:rPr>
                <w:lang w:val="en-US"/>
              </w:rPr>
              <w:t>MAGNETIC AUTOCONTROL GMBH</w:t>
            </w:r>
          </w:p>
        </w:tc>
      </w:tr>
      <w:tr w:rsidR="0059404C" w:rsidRPr="00C37538" w14:paraId="4E971277" w14:textId="77777777" w:rsidTr="00E37700">
        <w:tc>
          <w:tcPr>
            <w:tcW w:w="1134" w:type="dxa"/>
          </w:tcPr>
          <w:p w14:paraId="6FEE04EF" w14:textId="77777777" w:rsidR="0059404C" w:rsidRPr="00C37538" w:rsidRDefault="0059404C" w:rsidP="00D863A5">
            <w:pPr>
              <w:pStyle w:val="03-01Tabellentext"/>
            </w:pPr>
            <w:r w:rsidRPr="00C37538">
              <w:t>Typ:</w:t>
            </w:r>
          </w:p>
        </w:tc>
        <w:tc>
          <w:tcPr>
            <w:tcW w:w="6804" w:type="dxa"/>
            <w:gridSpan w:val="4"/>
          </w:tcPr>
          <w:p w14:paraId="194030A6" w14:textId="77777777" w:rsidR="0059404C" w:rsidRPr="00D863A5" w:rsidRDefault="00D863A5" w:rsidP="00D863A5">
            <w:pPr>
              <w:pStyle w:val="03-01Tabellentext"/>
            </w:pPr>
            <w:r w:rsidRPr="00D863A5">
              <w:t>EM01</w:t>
            </w:r>
          </w:p>
        </w:tc>
      </w:tr>
      <w:tr w:rsidR="0059404C" w:rsidRPr="00C37538" w14:paraId="1E70050E" w14:textId="77777777" w:rsidTr="00E37700">
        <w:trPr>
          <w:trHeight w:val="61"/>
        </w:trPr>
        <w:tc>
          <w:tcPr>
            <w:tcW w:w="1134" w:type="dxa"/>
          </w:tcPr>
          <w:p w14:paraId="14AC47FC" w14:textId="77777777" w:rsidR="0059404C" w:rsidRPr="00C37538" w:rsidRDefault="0059404C" w:rsidP="00D863A5">
            <w:pPr>
              <w:pStyle w:val="03-01Tabellentext"/>
            </w:pPr>
            <w:r w:rsidRPr="00C37538">
              <w:t>Menge:</w:t>
            </w:r>
          </w:p>
        </w:tc>
        <w:tc>
          <w:tcPr>
            <w:tcW w:w="1701" w:type="dxa"/>
          </w:tcPr>
          <w:p w14:paraId="30523F7A" w14:textId="77777777" w:rsidR="0059404C" w:rsidRPr="00C37538" w:rsidRDefault="0059404C" w:rsidP="00D863A5">
            <w:pPr>
              <w:pStyle w:val="03-01Tabellentext"/>
            </w:pPr>
            <w:r w:rsidRPr="00C37538">
              <w:t>…………….</w:t>
            </w:r>
          </w:p>
        </w:tc>
        <w:tc>
          <w:tcPr>
            <w:tcW w:w="1701" w:type="dxa"/>
          </w:tcPr>
          <w:p w14:paraId="5E59F63F" w14:textId="77777777" w:rsidR="0059404C" w:rsidRPr="00C37538" w:rsidRDefault="0059404C" w:rsidP="00D863A5">
            <w:pPr>
              <w:pStyle w:val="03-01Tabellentext"/>
            </w:pPr>
            <w:r>
              <w:t>Stück</w:t>
            </w:r>
          </w:p>
        </w:tc>
        <w:tc>
          <w:tcPr>
            <w:tcW w:w="1701" w:type="dxa"/>
          </w:tcPr>
          <w:p w14:paraId="3C48C14E" w14:textId="77777777" w:rsidR="0059404C" w:rsidRPr="00C37538" w:rsidRDefault="0059404C" w:rsidP="00D863A5">
            <w:pPr>
              <w:pStyle w:val="03-01Tabellentext"/>
            </w:pPr>
            <w:r w:rsidRPr="00C37538">
              <w:t>EP: </w:t>
            </w:r>
            <w:r>
              <w:t>……………</w:t>
            </w:r>
          </w:p>
        </w:tc>
        <w:tc>
          <w:tcPr>
            <w:tcW w:w="1701" w:type="dxa"/>
          </w:tcPr>
          <w:p w14:paraId="4E2C8ED3" w14:textId="77777777" w:rsidR="0059404C" w:rsidRPr="00C37538" w:rsidRDefault="0059404C" w:rsidP="00D863A5">
            <w:pPr>
              <w:pStyle w:val="03-01Tabellentext"/>
            </w:pPr>
            <w:r w:rsidRPr="00C37538">
              <w:t>GP: </w:t>
            </w:r>
            <w:r>
              <w:t>……………</w:t>
            </w:r>
          </w:p>
        </w:tc>
      </w:tr>
    </w:tbl>
    <w:p w14:paraId="4A7E99BD" w14:textId="77777777" w:rsidR="0059404C" w:rsidRDefault="0059404C" w:rsidP="00D863A5"/>
    <w:p w14:paraId="75DCD594" w14:textId="77777777" w:rsidR="005B7461" w:rsidRPr="006665D1" w:rsidRDefault="005B7461" w:rsidP="00D863A5">
      <w:pPr>
        <w:rPr>
          <w:b/>
          <w:bCs/>
        </w:rPr>
      </w:pPr>
    </w:p>
    <w:p w14:paraId="33FA7A83" w14:textId="77777777" w:rsidR="005B7461" w:rsidRPr="00D863A5" w:rsidRDefault="005B7461" w:rsidP="00D863A5">
      <w:pPr>
        <w:pStyle w:val="00-01Position"/>
      </w:pPr>
      <w:r w:rsidRPr="00D863A5">
        <w:t>[Position: …………..]</w:t>
      </w:r>
    </w:p>
    <w:p w14:paraId="2B3AD539" w14:textId="77777777" w:rsidR="005B7461" w:rsidRPr="006665D1" w:rsidRDefault="005B7461" w:rsidP="00D863A5">
      <w:pPr>
        <w:pStyle w:val="00-02Option"/>
      </w:pPr>
      <w:r w:rsidRPr="006665D1">
        <w:t>Option RS485-Modul RSM01</w:t>
      </w:r>
    </w:p>
    <w:p w14:paraId="0B12B930" w14:textId="77777777" w:rsidR="005B7461" w:rsidRPr="00E910F7" w:rsidRDefault="005B7461" w:rsidP="00D863A5">
      <w:pPr>
        <w:pStyle w:val="01-01Haupttext"/>
      </w:pPr>
      <w:r w:rsidRPr="00E910F7">
        <w:t>Steckbares RS485-Modul für Kommunikation über Modbus-Protokoll.</w:t>
      </w:r>
    </w:p>
    <w:p w14:paraId="685712DE" w14:textId="77777777" w:rsidR="005B7461" w:rsidRPr="00E910F7" w:rsidRDefault="005B7461" w:rsidP="00D863A5">
      <w:pPr>
        <w:pStyle w:val="01-01Haupttext"/>
      </w:pPr>
      <w:r w:rsidRPr="00E910F7">
        <w:t xml:space="preserve">Ansteuerung und Parametrierung von MHTM™ </w:t>
      </w:r>
      <w:proofErr w:type="spellStart"/>
      <w:r w:rsidRPr="00E910F7">
        <w:t>MicroDrive</w:t>
      </w:r>
      <w:proofErr w:type="spellEnd"/>
      <w:r w:rsidRPr="00E910F7">
        <w:t>-Schranken, sowie Auslesen von Parametern, Informationen und Betriebszuständen möglich.</w:t>
      </w:r>
    </w:p>
    <w:p w14:paraId="6F7BC3D5" w14:textId="77777777" w:rsidR="0059404C" w:rsidRDefault="0059404C"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9404C" w:rsidRPr="00C37538" w14:paraId="0E116800" w14:textId="77777777" w:rsidTr="00E37700">
        <w:tc>
          <w:tcPr>
            <w:tcW w:w="1134" w:type="dxa"/>
          </w:tcPr>
          <w:p w14:paraId="7A14C5E0" w14:textId="77777777" w:rsidR="0059404C" w:rsidRPr="00C37538" w:rsidRDefault="0059404C" w:rsidP="00D863A5">
            <w:pPr>
              <w:pStyle w:val="03-01Tabellentext"/>
            </w:pPr>
            <w:r w:rsidRPr="00C37538">
              <w:t>Hersteller:</w:t>
            </w:r>
          </w:p>
        </w:tc>
        <w:tc>
          <w:tcPr>
            <w:tcW w:w="6804" w:type="dxa"/>
            <w:gridSpan w:val="4"/>
          </w:tcPr>
          <w:p w14:paraId="09F81A30" w14:textId="77777777" w:rsidR="0059404C" w:rsidRPr="00C37538" w:rsidRDefault="0059404C" w:rsidP="00D863A5">
            <w:pPr>
              <w:pStyle w:val="03-01Tabellentext"/>
              <w:rPr>
                <w:szCs w:val="20"/>
                <w:lang w:val="en-US"/>
              </w:rPr>
            </w:pPr>
            <w:r>
              <w:rPr>
                <w:lang w:val="en-US"/>
              </w:rPr>
              <w:t>MAGNETIC AUTOCONTROL GMBH</w:t>
            </w:r>
          </w:p>
        </w:tc>
      </w:tr>
      <w:tr w:rsidR="0059404C" w:rsidRPr="00C37538" w14:paraId="33402C67" w14:textId="77777777" w:rsidTr="00E37700">
        <w:tc>
          <w:tcPr>
            <w:tcW w:w="1134" w:type="dxa"/>
          </w:tcPr>
          <w:p w14:paraId="4CCF8331" w14:textId="77777777" w:rsidR="0059404C" w:rsidRPr="00C37538" w:rsidRDefault="0059404C" w:rsidP="00D863A5">
            <w:pPr>
              <w:pStyle w:val="03-01Tabellentext"/>
            </w:pPr>
            <w:r w:rsidRPr="00C37538">
              <w:t>Typ:</w:t>
            </w:r>
          </w:p>
        </w:tc>
        <w:tc>
          <w:tcPr>
            <w:tcW w:w="6804" w:type="dxa"/>
            <w:gridSpan w:val="4"/>
          </w:tcPr>
          <w:p w14:paraId="4FE8DBAC" w14:textId="77777777" w:rsidR="0059404C" w:rsidRPr="00D863A5" w:rsidRDefault="00D863A5" w:rsidP="00D863A5">
            <w:pPr>
              <w:pStyle w:val="03-01Tabellentext"/>
            </w:pPr>
            <w:r w:rsidRPr="00D863A5">
              <w:t>RSM01</w:t>
            </w:r>
          </w:p>
        </w:tc>
      </w:tr>
      <w:tr w:rsidR="0059404C" w:rsidRPr="00C37538" w14:paraId="4D80D154" w14:textId="77777777" w:rsidTr="00E37700">
        <w:trPr>
          <w:trHeight w:val="61"/>
        </w:trPr>
        <w:tc>
          <w:tcPr>
            <w:tcW w:w="1134" w:type="dxa"/>
          </w:tcPr>
          <w:p w14:paraId="3FF439DE" w14:textId="77777777" w:rsidR="0059404C" w:rsidRPr="00C37538" w:rsidRDefault="0059404C" w:rsidP="00D863A5">
            <w:pPr>
              <w:pStyle w:val="03-01Tabellentext"/>
            </w:pPr>
            <w:r w:rsidRPr="00C37538">
              <w:t>Menge:</w:t>
            </w:r>
          </w:p>
        </w:tc>
        <w:tc>
          <w:tcPr>
            <w:tcW w:w="1701" w:type="dxa"/>
          </w:tcPr>
          <w:p w14:paraId="175CDA4F" w14:textId="77777777" w:rsidR="0059404C" w:rsidRPr="00C37538" w:rsidRDefault="0059404C" w:rsidP="00D863A5">
            <w:pPr>
              <w:pStyle w:val="03-01Tabellentext"/>
            </w:pPr>
            <w:r w:rsidRPr="00C37538">
              <w:t>…………….</w:t>
            </w:r>
          </w:p>
        </w:tc>
        <w:tc>
          <w:tcPr>
            <w:tcW w:w="1701" w:type="dxa"/>
          </w:tcPr>
          <w:p w14:paraId="602FC850" w14:textId="77777777" w:rsidR="0059404C" w:rsidRPr="00C37538" w:rsidRDefault="0059404C" w:rsidP="00D863A5">
            <w:pPr>
              <w:pStyle w:val="03-01Tabellentext"/>
            </w:pPr>
            <w:r>
              <w:t>Stück</w:t>
            </w:r>
          </w:p>
        </w:tc>
        <w:tc>
          <w:tcPr>
            <w:tcW w:w="1701" w:type="dxa"/>
          </w:tcPr>
          <w:p w14:paraId="24248712" w14:textId="77777777" w:rsidR="0059404C" w:rsidRPr="00C37538" w:rsidRDefault="0059404C" w:rsidP="00D863A5">
            <w:pPr>
              <w:pStyle w:val="03-01Tabellentext"/>
            </w:pPr>
            <w:r w:rsidRPr="00C37538">
              <w:t>EP: </w:t>
            </w:r>
            <w:r>
              <w:t>……………</w:t>
            </w:r>
          </w:p>
        </w:tc>
        <w:tc>
          <w:tcPr>
            <w:tcW w:w="1701" w:type="dxa"/>
          </w:tcPr>
          <w:p w14:paraId="285E877F" w14:textId="77777777" w:rsidR="0059404C" w:rsidRPr="00C37538" w:rsidRDefault="0059404C" w:rsidP="00D863A5">
            <w:pPr>
              <w:pStyle w:val="03-01Tabellentext"/>
            </w:pPr>
            <w:r w:rsidRPr="00C37538">
              <w:t>GP: </w:t>
            </w:r>
            <w:r>
              <w:t>……………</w:t>
            </w:r>
          </w:p>
        </w:tc>
      </w:tr>
    </w:tbl>
    <w:p w14:paraId="61EB5436" w14:textId="77777777" w:rsidR="0059404C" w:rsidRDefault="0059404C" w:rsidP="00D863A5"/>
    <w:p w14:paraId="1C0A8D83" w14:textId="77777777" w:rsidR="005B7461" w:rsidRPr="006665D1" w:rsidRDefault="005B7461" w:rsidP="00D863A5">
      <w:pPr>
        <w:rPr>
          <w:b/>
          <w:bCs/>
        </w:rPr>
      </w:pPr>
    </w:p>
    <w:p w14:paraId="5BE391A9" w14:textId="77777777" w:rsidR="005B7461" w:rsidRPr="00D863A5" w:rsidRDefault="005B7461" w:rsidP="00D863A5">
      <w:pPr>
        <w:pStyle w:val="00-01Position"/>
      </w:pPr>
      <w:r w:rsidRPr="00D863A5">
        <w:t>[Position: …………..]</w:t>
      </w:r>
    </w:p>
    <w:p w14:paraId="4457EDA4" w14:textId="77777777" w:rsidR="005B7461" w:rsidRPr="006665D1" w:rsidRDefault="005B7461" w:rsidP="00D863A5">
      <w:pPr>
        <w:pStyle w:val="00-02Option"/>
      </w:pPr>
      <w:r w:rsidRPr="006665D1">
        <w:t>Option CAN-Modul ECN01</w:t>
      </w:r>
    </w:p>
    <w:p w14:paraId="7C447FF8" w14:textId="77777777" w:rsidR="005B7461" w:rsidRPr="00E910F7" w:rsidRDefault="005B7461" w:rsidP="00D863A5">
      <w:pPr>
        <w:pStyle w:val="01-01Haupttext"/>
      </w:pPr>
      <w:r w:rsidRPr="00E910F7">
        <w:t xml:space="preserve">Steckbares CAN-Modul für Kommunikation über </w:t>
      </w:r>
      <w:proofErr w:type="spellStart"/>
      <w:r w:rsidRPr="00E910F7">
        <w:t>CANOpen</w:t>
      </w:r>
      <w:proofErr w:type="spellEnd"/>
      <w:r w:rsidRPr="00E910F7">
        <w:t>-Protokoll.</w:t>
      </w:r>
    </w:p>
    <w:p w14:paraId="6AEE53AA" w14:textId="77777777" w:rsidR="005B7461" w:rsidRPr="00E910F7" w:rsidRDefault="005B7461" w:rsidP="00D863A5">
      <w:pPr>
        <w:pStyle w:val="01-01Haupttext"/>
      </w:pPr>
      <w:r w:rsidRPr="00E910F7">
        <w:t>Verwendung für Zählung von Fahrzeugen im Master-Slave-Betrieb mehrerer Schranken.</w:t>
      </w:r>
    </w:p>
    <w:p w14:paraId="540C834A" w14:textId="77777777" w:rsidR="005B7461" w:rsidRPr="00E910F7" w:rsidRDefault="005B7461" w:rsidP="00D863A5">
      <w:pPr>
        <w:pStyle w:val="01-01Haupttext"/>
      </w:pPr>
      <w:r w:rsidRPr="00E910F7">
        <w:t xml:space="preserve">Ansteuerung und Parametrierung von MHTM™ </w:t>
      </w:r>
      <w:proofErr w:type="spellStart"/>
      <w:r w:rsidRPr="00E910F7">
        <w:t>MicroDrive</w:t>
      </w:r>
      <w:proofErr w:type="spellEnd"/>
      <w:r w:rsidRPr="00E910F7">
        <w:t>-Schranken, sowie Auslesen von Parametern, Informationen und Betriebszuständen möglich.</w:t>
      </w:r>
    </w:p>
    <w:p w14:paraId="7F158253" w14:textId="77777777" w:rsidR="0059404C" w:rsidRDefault="0059404C"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9404C" w:rsidRPr="00C37538" w14:paraId="3FAB9B6E" w14:textId="77777777" w:rsidTr="00E37700">
        <w:tc>
          <w:tcPr>
            <w:tcW w:w="1134" w:type="dxa"/>
          </w:tcPr>
          <w:p w14:paraId="77359F30" w14:textId="77777777" w:rsidR="0059404C" w:rsidRPr="00C37538" w:rsidRDefault="0059404C" w:rsidP="00D863A5">
            <w:pPr>
              <w:pStyle w:val="03-01Tabellentext"/>
            </w:pPr>
            <w:r w:rsidRPr="00C37538">
              <w:t>Hersteller:</w:t>
            </w:r>
          </w:p>
        </w:tc>
        <w:tc>
          <w:tcPr>
            <w:tcW w:w="6804" w:type="dxa"/>
            <w:gridSpan w:val="4"/>
          </w:tcPr>
          <w:p w14:paraId="5F28EA26" w14:textId="77777777" w:rsidR="0059404C" w:rsidRPr="00C37538" w:rsidRDefault="0059404C" w:rsidP="00D863A5">
            <w:pPr>
              <w:pStyle w:val="03-01Tabellentext"/>
              <w:rPr>
                <w:szCs w:val="20"/>
                <w:lang w:val="en-US"/>
              </w:rPr>
            </w:pPr>
            <w:r>
              <w:rPr>
                <w:lang w:val="en-US"/>
              </w:rPr>
              <w:t>MAGNETIC AUTOCONTROL GMBH</w:t>
            </w:r>
          </w:p>
        </w:tc>
      </w:tr>
      <w:tr w:rsidR="0059404C" w:rsidRPr="00C37538" w14:paraId="75088D21" w14:textId="77777777" w:rsidTr="00E37700">
        <w:tc>
          <w:tcPr>
            <w:tcW w:w="1134" w:type="dxa"/>
          </w:tcPr>
          <w:p w14:paraId="3576ACD1" w14:textId="77777777" w:rsidR="0059404C" w:rsidRPr="00C37538" w:rsidRDefault="0059404C" w:rsidP="00D863A5">
            <w:pPr>
              <w:pStyle w:val="03-01Tabellentext"/>
            </w:pPr>
            <w:r w:rsidRPr="00C37538">
              <w:t>Typ:</w:t>
            </w:r>
          </w:p>
        </w:tc>
        <w:tc>
          <w:tcPr>
            <w:tcW w:w="6804" w:type="dxa"/>
            <w:gridSpan w:val="4"/>
          </w:tcPr>
          <w:p w14:paraId="24D0B04F" w14:textId="77777777" w:rsidR="0059404C" w:rsidRPr="00D863A5" w:rsidRDefault="00D863A5" w:rsidP="00D863A5">
            <w:pPr>
              <w:pStyle w:val="03-01Tabellentext"/>
            </w:pPr>
            <w:r w:rsidRPr="00D863A5">
              <w:t>ECN01</w:t>
            </w:r>
          </w:p>
        </w:tc>
      </w:tr>
      <w:tr w:rsidR="0059404C" w:rsidRPr="00C37538" w14:paraId="58FC18DE" w14:textId="77777777" w:rsidTr="00E37700">
        <w:trPr>
          <w:trHeight w:val="61"/>
        </w:trPr>
        <w:tc>
          <w:tcPr>
            <w:tcW w:w="1134" w:type="dxa"/>
          </w:tcPr>
          <w:p w14:paraId="641B214C" w14:textId="77777777" w:rsidR="0059404C" w:rsidRPr="00C37538" w:rsidRDefault="0059404C" w:rsidP="00D863A5">
            <w:pPr>
              <w:pStyle w:val="03-01Tabellentext"/>
            </w:pPr>
            <w:r w:rsidRPr="00C37538">
              <w:t>Menge:</w:t>
            </w:r>
          </w:p>
        </w:tc>
        <w:tc>
          <w:tcPr>
            <w:tcW w:w="1701" w:type="dxa"/>
          </w:tcPr>
          <w:p w14:paraId="7FD9599D" w14:textId="77777777" w:rsidR="0059404C" w:rsidRPr="00C37538" w:rsidRDefault="0059404C" w:rsidP="00D863A5">
            <w:pPr>
              <w:pStyle w:val="03-01Tabellentext"/>
            </w:pPr>
            <w:r w:rsidRPr="00C37538">
              <w:t>…………….</w:t>
            </w:r>
          </w:p>
        </w:tc>
        <w:tc>
          <w:tcPr>
            <w:tcW w:w="1701" w:type="dxa"/>
          </w:tcPr>
          <w:p w14:paraId="504FE9A6" w14:textId="77777777" w:rsidR="0059404C" w:rsidRPr="00C37538" w:rsidRDefault="0059404C" w:rsidP="00D863A5">
            <w:pPr>
              <w:pStyle w:val="03-01Tabellentext"/>
            </w:pPr>
            <w:r>
              <w:t>Stück</w:t>
            </w:r>
          </w:p>
        </w:tc>
        <w:tc>
          <w:tcPr>
            <w:tcW w:w="1701" w:type="dxa"/>
          </w:tcPr>
          <w:p w14:paraId="24C36AD6" w14:textId="77777777" w:rsidR="0059404C" w:rsidRPr="00C37538" w:rsidRDefault="0059404C" w:rsidP="00D863A5">
            <w:pPr>
              <w:pStyle w:val="03-01Tabellentext"/>
            </w:pPr>
            <w:r w:rsidRPr="00C37538">
              <w:t>EP: </w:t>
            </w:r>
            <w:r>
              <w:t>……………</w:t>
            </w:r>
          </w:p>
        </w:tc>
        <w:tc>
          <w:tcPr>
            <w:tcW w:w="1701" w:type="dxa"/>
          </w:tcPr>
          <w:p w14:paraId="77E64BEF" w14:textId="77777777" w:rsidR="0059404C" w:rsidRPr="00C37538" w:rsidRDefault="0059404C" w:rsidP="00D863A5">
            <w:pPr>
              <w:pStyle w:val="03-01Tabellentext"/>
            </w:pPr>
            <w:r w:rsidRPr="00C37538">
              <w:t>GP: </w:t>
            </w:r>
            <w:r>
              <w:t>……………</w:t>
            </w:r>
          </w:p>
        </w:tc>
      </w:tr>
    </w:tbl>
    <w:p w14:paraId="5A52DF07" w14:textId="77777777" w:rsidR="005B7461" w:rsidRDefault="005B7461" w:rsidP="00D863A5">
      <w:pPr>
        <w:rPr>
          <w:rFonts w:cs="Arial"/>
          <w:color w:val="000000"/>
        </w:rPr>
      </w:pPr>
      <w:r>
        <w:br w:type="page"/>
      </w:r>
    </w:p>
    <w:p w14:paraId="3842FC57" w14:textId="77777777" w:rsidR="005B7461" w:rsidRPr="00D863A5" w:rsidRDefault="005B7461" w:rsidP="00D863A5">
      <w:pPr>
        <w:pStyle w:val="00-01Position"/>
      </w:pPr>
      <w:r w:rsidRPr="00D863A5">
        <w:lastRenderedPageBreak/>
        <w:t>[Position: …………..]</w:t>
      </w:r>
    </w:p>
    <w:p w14:paraId="7CD7658D" w14:textId="77777777" w:rsidR="005B7461" w:rsidRPr="00DD2C22" w:rsidRDefault="005B7461" w:rsidP="00D863A5">
      <w:pPr>
        <w:pStyle w:val="00-02Option"/>
      </w:pPr>
      <w:r w:rsidRPr="00DD2C22">
        <w:t>Option Schlüsselschalter SS01</w:t>
      </w:r>
    </w:p>
    <w:p w14:paraId="6E5FCB28" w14:textId="77777777" w:rsidR="005B7461" w:rsidRPr="00DD2C22" w:rsidRDefault="005B7461" w:rsidP="00D863A5">
      <w:pPr>
        <w:pStyle w:val="01-01Haupttext"/>
      </w:pPr>
      <w:r w:rsidRPr="00DD2C22">
        <w:t>Für Dauer-Auf</w:t>
      </w:r>
      <w:r w:rsidR="0059404C">
        <w:t> </w:t>
      </w:r>
      <w:r w:rsidRPr="00DD2C22">
        <w:t>/</w:t>
      </w:r>
      <w:r w:rsidR="0059404C">
        <w:t> </w:t>
      </w:r>
      <w:r w:rsidRPr="00DD2C22">
        <w:t>Tastfunktion ZU</w:t>
      </w:r>
      <w:r w:rsidR="0059404C">
        <w:t>.</w:t>
      </w:r>
    </w:p>
    <w:p w14:paraId="6C019DF6" w14:textId="77777777" w:rsidR="005B7461" w:rsidRPr="00DD2C22" w:rsidRDefault="005B7461" w:rsidP="00D863A5">
      <w:pPr>
        <w:pStyle w:val="01-01Haupttext"/>
      </w:pPr>
      <w:r w:rsidRPr="00DD2C22">
        <w:t>Im Schrankengehäuse eingebaut. Ausführung für bause</w:t>
      </w:r>
      <w:r w:rsidR="0059404C">
        <w:t>itig gestellten Profilzylinder.</w:t>
      </w:r>
    </w:p>
    <w:p w14:paraId="1515DDE1" w14:textId="77777777" w:rsidR="005B7461" w:rsidRDefault="005B746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9404C" w:rsidRPr="00C37538" w14:paraId="2DC4DED3" w14:textId="77777777" w:rsidTr="00E37700">
        <w:tc>
          <w:tcPr>
            <w:tcW w:w="1134" w:type="dxa"/>
          </w:tcPr>
          <w:p w14:paraId="02EDCFCB" w14:textId="77777777" w:rsidR="0059404C" w:rsidRPr="00C37538" w:rsidRDefault="0059404C" w:rsidP="00D863A5">
            <w:pPr>
              <w:pStyle w:val="03-01Tabellentext"/>
            </w:pPr>
            <w:r w:rsidRPr="00C37538">
              <w:t>Hersteller:</w:t>
            </w:r>
          </w:p>
        </w:tc>
        <w:tc>
          <w:tcPr>
            <w:tcW w:w="6804" w:type="dxa"/>
            <w:gridSpan w:val="4"/>
          </w:tcPr>
          <w:p w14:paraId="7849440F" w14:textId="77777777" w:rsidR="0059404C" w:rsidRPr="00C37538" w:rsidRDefault="0059404C" w:rsidP="00D863A5">
            <w:pPr>
              <w:pStyle w:val="03-01Tabellentext"/>
              <w:rPr>
                <w:szCs w:val="20"/>
                <w:lang w:val="en-US"/>
              </w:rPr>
            </w:pPr>
            <w:r>
              <w:rPr>
                <w:lang w:val="en-US"/>
              </w:rPr>
              <w:t>MAGNETIC AUTOCONTROL GMBH</w:t>
            </w:r>
          </w:p>
        </w:tc>
      </w:tr>
      <w:tr w:rsidR="0059404C" w:rsidRPr="00C37538" w14:paraId="69975A13" w14:textId="77777777" w:rsidTr="00E37700">
        <w:tc>
          <w:tcPr>
            <w:tcW w:w="1134" w:type="dxa"/>
          </w:tcPr>
          <w:p w14:paraId="74A51A4B" w14:textId="77777777" w:rsidR="0059404C" w:rsidRPr="00C37538" w:rsidRDefault="0059404C" w:rsidP="00D863A5">
            <w:pPr>
              <w:pStyle w:val="03-01Tabellentext"/>
            </w:pPr>
            <w:r w:rsidRPr="00C37538">
              <w:t>Typ:</w:t>
            </w:r>
          </w:p>
        </w:tc>
        <w:tc>
          <w:tcPr>
            <w:tcW w:w="6804" w:type="dxa"/>
            <w:gridSpan w:val="4"/>
          </w:tcPr>
          <w:p w14:paraId="7CEEA0AF" w14:textId="77777777" w:rsidR="0059404C" w:rsidRPr="00D863A5" w:rsidRDefault="00D863A5" w:rsidP="00D863A5">
            <w:pPr>
              <w:pStyle w:val="03-01Tabellentext"/>
            </w:pPr>
            <w:r w:rsidRPr="00D863A5">
              <w:t>SS01</w:t>
            </w:r>
          </w:p>
        </w:tc>
      </w:tr>
      <w:tr w:rsidR="0059404C" w:rsidRPr="00C37538" w14:paraId="68472059" w14:textId="77777777" w:rsidTr="00E37700">
        <w:trPr>
          <w:trHeight w:val="61"/>
        </w:trPr>
        <w:tc>
          <w:tcPr>
            <w:tcW w:w="1134" w:type="dxa"/>
          </w:tcPr>
          <w:p w14:paraId="6E677885" w14:textId="77777777" w:rsidR="0059404C" w:rsidRPr="00C37538" w:rsidRDefault="0059404C" w:rsidP="00D863A5">
            <w:pPr>
              <w:pStyle w:val="03-01Tabellentext"/>
            </w:pPr>
            <w:r w:rsidRPr="00C37538">
              <w:t>Menge:</w:t>
            </w:r>
          </w:p>
        </w:tc>
        <w:tc>
          <w:tcPr>
            <w:tcW w:w="1701" w:type="dxa"/>
          </w:tcPr>
          <w:p w14:paraId="12877C8E" w14:textId="77777777" w:rsidR="0059404C" w:rsidRPr="00C37538" w:rsidRDefault="0059404C" w:rsidP="00D863A5">
            <w:pPr>
              <w:pStyle w:val="03-01Tabellentext"/>
            </w:pPr>
            <w:r w:rsidRPr="00C37538">
              <w:t>…………….</w:t>
            </w:r>
          </w:p>
        </w:tc>
        <w:tc>
          <w:tcPr>
            <w:tcW w:w="1701" w:type="dxa"/>
          </w:tcPr>
          <w:p w14:paraId="72C21F56" w14:textId="77777777" w:rsidR="0059404C" w:rsidRPr="00C37538" w:rsidRDefault="0059404C" w:rsidP="00D863A5">
            <w:pPr>
              <w:pStyle w:val="03-01Tabellentext"/>
            </w:pPr>
            <w:r>
              <w:t>Stück</w:t>
            </w:r>
          </w:p>
        </w:tc>
        <w:tc>
          <w:tcPr>
            <w:tcW w:w="1701" w:type="dxa"/>
          </w:tcPr>
          <w:p w14:paraId="1C391896" w14:textId="77777777" w:rsidR="0059404C" w:rsidRPr="00C37538" w:rsidRDefault="0059404C" w:rsidP="00D863A5">
            <w:pPr>
              <w:pStyle w:val="03-01Tabellentext"/>
            </w:pPr>
            <w:r w:rsidRPr="00C37538">
              <w:t>EP: </w:t>
            </w:r>
            <w:r>
              <w:t>……………</w:t>
            </w:r>
          </w:p>
        </w:tc>
        <w:tc>
          <w:tcPr>
            <w:tcW w:w="1701" w:type="dxa"/>
          </w:tcPr>
          <w:p w14:paraId="5570ED29" w14:textId="77777777" w:rsidR="0059404C" w:rsidRPr="00C37538" w:rsidRDefault="0059404C" w:rsidP="00D863A5">
            <w:pPr>
              <w:pStyle w:val="03-01Tabellentext"/>
            </w:pPr>
            <w:r w:rsidRPr="00C37538">
              <w:t>GP: </w:t>
            </w:r>
            <w:r>
              <w:t>……………</w:t>
            </w:r>
          </w:p>
        </w:tc>
      </w:tr>
    </w:tbl>
    <w:p w14:paraId="0BB0EA1A" w14:textId="77777777" w:rsidR="0059404C" w:rsidRPr="00DD2C22" w:rsidRDefault="0059404C" w:rsidP="00D863A5"/>
    <w:p w14:paraId="1D118CE9" w14:textId="77777777" w:rsidR="005B7461" w:rsidRPr="00DD2C22" w:rsidRDefault="005B7461" w:rsidP="00D863A5">
      <w:pPr>
        <w:rPr>
          <w:b/>
          <w:bCs/>
        </w:rPr>
      </w:pPr>
    </w:p>
    <w:p w14:paraId="45579997" w14:textId="77777777" w:rsidR="005B7461" w:rsidRPr="00D863A5" w:rsidRDefault="005B7461" w:rsidP="00D863A5">
      <w:pPr>
        <w:pStyle w:val="00-01Position"/>
      </w:pPr>
      <w:r w:rsidRPr="00D863A5">
        <w:t>[Position: …………..]</w:t>
      </w:r>
    </w:p>
    <w:p w14:paraId="4CAC129E" w14:textId="77777777" w:rsidR="005B7461" w:rsidRPr="00DD2C22" w:rsidRDefault="005B7461" w:rsidP="00D863A5">
      <w:pPr>
        <w:pStyle w:val="00-02Option"/>
      </w:pPr>
      <w:r w:rsidRPr="00DD2C22">
        <w:t>Option Feuerwehrschalter FWS01</w:t>
      </w:r>
    </w:p>
    <w:p w14:paraId="00530C4C" w14:textId="77777777" w:rsidR="005B7461" w:rsidRPr="00DD2C22" w:rsidRDefault="005B7461" w:rsidP="00D863A5">
      <w:pPr>
        <w:pStyle w:val="01-01Haupttext"/>
      </w:pPr>
      <w:r w:rsidRPr="00DD2C22">
        <w:t xml:space="preserve">Für </w:t>
      </w:r>
      <w:r w:rsidR="00A81A4F">
        <w:t>"</w:t>
      </w:r>
      <w:r w:rsidRPr="00DD2C22">
        <w:t>Da</w:t>
      </w:r>
      <w:r w:rsidR="00A81A4F">
        <w:t>uer-Auf"</w:t>
      </w:r>
      <w:r w:rsidR="0059404C">
        <w:t xml:space="preserve"> mit Betätigungselement.</w:t>
      </w:r>
    </w:p>
    <w:p w14:paraId="0D0B6B5F" w14:textId="77777777" w:rsidR="005B7461" w:rsidRPr="00DD2C22" w:rsidRDefault="005B7461" w:rsidP="00D863A5">
      <w:pPr>
        <w:pStyle w:val="01-01Haupttext"/>
      </w:pPr>
      <w:r w:rsidRPr="00DD2C22">
        <w:t>Deutsche Ausführung, nach DIN</w:t>
      </w:r>
      <w:r w:rsidR="0059404C">
        <w:t> </w:t>
      </w:r>
      <w:r w:rsidRPr="00DD2C22">
        <w:t>3223 (Dreikant-</w:t>
      </w:r>
      <w:proofErr w:type="spellStart"/>
      <w:r w:rsidRPr="00DD2C22">
        <w:t>Hydrantenschlüssel</w:t>
      </w:r>
      <w:proofErr w:type="spellEnd"/>
      <w:r w:rsidRPr="00DD2C22">
        <w:t xml:space="preserve">) zum Öffnen der </w:t>
      </w:r>
      <w:r w:rsidR="0059404C">
        <w:t>Schranke.</w:t>
      </w:r>
    </w:p>
    <w:p w14:paraId="0A22D1FD" w14:textId="77777777" w:rsidR="005B7461" w:rsidRPr="00DD2C22" w:rsidRDefault="005B7461" w:rsidP="00D863A5">
      <w:pPr>
        <w:pStyle w:val="01-01Haupttext"/>
      </w:pPr>
      <w:r w:rsidRPr="00DD2C22">
        <w:t>Bei Brand oder Gefahr durch Feuerweh</w:t>
      </w:r>
      <w:r w:rsidR="0059404C">
        <w:t>r, Rettungswagen, Notarzt, etc.</w:t>
      </w:r>
    </w:p>
    <w:p w14:paraId="74DE9AC8" w14:textId="77777777" w:rsidR="005B7461" w:rsidRPr="00DD2C22" w:rsidRDefault="005B7461" w:rsidP="00D863A5">
      <w:pPr>
        <w:pStyle w:val="01-01Haupttext"/>
      </w:pPr>
      <w:r w:rsidRPr="00DD2C22">
        <w:t>Im Schrankengehäuse eingebaut.</w:t>
      </w:r>
    </w:p>
    <w:p w14:paraId="1AE4F155" w14:textId="77777777" w:rsidR="005B7461" w:rsidRDefault="005B746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9404C" w:rsidRPr="00C37538" w14:paraId="321E0EA6" w14:textId="77777777" w:rsidTr="00E37700">
        <w:tc>
          <w:tcPr>
            <w:tcW w:w="1134" w:type="dxa"/>
          </w:tcPr>
          <w:p w14:paraId="5C0B146E" w14:textId="77777777" w:rsidR="0059404C" w:rsidRPr="00C37538" w:rsidRDefault="0059404C" w:rsidP="00D863A5">
            <w:pPr>
              <w:pStyle w:val="03-01Tabellentext"/>
            </w:pPr>
            <w:r w:rsidRPr="00C37538">
              <w:t>Hersteller:</w:t>
            </w:r>
          </w:p>
        </w:tc>
        <w:tc>
          <w:tcPr>
            <w:tcW w:w="6804" w:type="dxa"/>
            <w:gridSpan w:val="4"/>
          </w:tcPr>
          <w:p w14:paraId="301BB5E6" w14:textId="77777777" w:rsidR="0059404C" w:rsidRPr="00C37538" w:rsidRDefault="0059404C" w:rsidP="00D863A5">
            <w:pPr>
              <w:pStyle w:val="03-01Tabellentext"/>
              <w:rPr>
                <w:szCs w:val="20"/>
                <w:lang w:val="en-US"/>
              </w:rPr>
            </w:pPr>
            <w:r>
              <w:rPr>
                <w:lang w:val="en-US"/>
              </w:rPr>
              <w:t>MAGNETIC AUTOCONTROL GMBH</w:t>
            </w:r>
          </w:p>
        </w:tc>
      </w:tr>
      <w:tr w:rsidR="0059404C" w:rsidRPr="00C37538" w14:paraId="0F79D570" w14:textId="77777777" w:rsidTr="00E37700">
        <w:tc>
          <w:tcPr>
            <w:tcW w:w="1134" w:type="dxa"/>
          </w:tcPr>
          <w:p w14:paraId="4624C4D4" w14:textId="77777777" w:rsidR="0059404C" w:rsidRPr="00C37538" w:rsidRDefault="0059404C" w:rsidP="00D863A5">
            <w:pPr>
              <w:pStyle w:val="03-01Tabellentext"/>
            </w:pPr>
            <w:r w:rsidRPr="00C37538">
              <w:t>Typ:</w:t>
            </w:r>
          </w:p>
        </w:tc>
        <w:tc>
          <w:tcPr>
            <w:tcW w:w="6804" w:type="dxa"/>
            <w:gridSpan w:val="4"/>
          </w:tcPr>
          <w:p w14:paraId="0B9FE0A5" w14:textId="77777777" w:rsidR="0059404C" w:rsidRPr="00D863A5" w:rsidRDefault="00D863A5" w:rsidP="00D863A5">
            <w:pPr>
              <w:pStyle w:val="03-01Tabellentext"/>
            </w:pPr>
            <w:r w:rsidRPr="00D863A5">
              <w:t>FWS01</w:t>
            </w:r>
          </w:p>
        </w:tc>
      </w:tr>
      <w:tr w:rsidR="0059404C" w:rsidRPr="00C37538" w14:paraId="13E266B0" w14:textId="77777777" w:rsidTr="00E37700">
        <w:trPr>
          <w:trHeight w:val="61"/>
        </w:trPr>
        <w:tc>
          <w:tcPr>
            <w:tcW w:w="1134" w:type="dxa"/>
          </w:tcPr>
          <w:p w14:paraId="4FFDE5B4" w14:textId="77777777" w:rsidR="0059404C" w:rsidRPr="00C37538" w:rsidRDefault="0059404C" w:rsidP="00D863A5">
            <w:pPr>
              <w:pStyle w:val="03-01Tabellentext"/>
            </w:pPr>
            <w:r w:rsidRPr="00C37538">
              <w:t>Menge:</w:t>
            </w:r>
          </w:p>
        </w:tc>
        <w:tc>
          <w:tcPr>
            <w:tcW w:w="1701" w:type="dxa"/>
          </w:tcPr>
          <w:p w14:paraId="5A62172F" w14:textId="77777777" w:rsidR="0059404C" w:rsidRPr="00C37538" w:rsidRDefault="0059404C" w:rsidP="00D863A5">
            <w:pPr>
              <w:pStyle w:val="03-01Tabellentext"/>
            </w:pPr>
            <w:r w:rsidRPr="00C37538">
              <w:t>…………….</w:t>
            </w:r>
          </w:p>
        </w:tc>
        <w:tc>
          <w:tcPr>
            <w:tcW w:w="1701" w:type="dxa"/>
          </w:tcPr>
          <w:p w14:paraId="00205C64" w14:textId="77777777" w:rsidR="0059404C" w:rsidRPr="00C37538" w:rsidRDefault="0059404C" w:rsidP="00D863A5">
            <w:pPr>
              <w:pStyle w:val="03-01Tabellentext"/>
            </w:pPr>
            <w:r>
              <w:t>Stück</w:t>
            </w:r>
          </w:p>
        </w:tc>
        <w:tc>
          <w:tcPr>
            <w:tcW w:w="1701" w:type="dxa"/>
          </w:tcPr>
          <w:p w14:paraId="74851488" w14:textId="77777777" w:rsidR="0059404C" w:rsidRPr="00C37538" w:rsidRDefault="0059404C" w:rsidP="00D863A5">
            <w:pPr>
              <w:pStyle w:val="03-01Tabellentext"/>
            </w:pPr>
            <w:r w:rsidRPr="00C37538">
              <w:t>EP: </w:t>
            </w:r>
            <w:r>
              <w:t>……………</w:t>
            </w:r>
          </w:p>
        </w:tc>
        <w:tc>
          <w:tcPr>
            <w:tcW w:w="1701" w:type="dxa"/>
          </w:tcPr>
          <w:p w14:paraId="3071AC0E" w14:textId="77777777" w:rsidR="0059404C" w:rsidRPr="00C37538" w:rsidRDefault="0059404C" w:rsidP="00D863A5">
            <w:pPr>
              <w:pStyle w:val="03-01Tabellentext"/>
            </w:pPr>
            <w:r w:rsidRPr="00C37538">
              <w:t>GP: </w:t>
            </w:r>
            <w:r>
              <w:t>……………</w:t>
            </w:r>
          </w:p>
        </w:tc>
      </w:tr>
    </w:tbl>
    <w:p w14:paraId="6F8A19FE" w14:textId="77777777" w:rsidR="0059404C" w:rsidRPr="00DD2C22" w:rsidRDefault="0059404C" w:rsidP="00D863A5"/>
    <w:p w14:paraId="20141DFC" w14:textId="77777777" w:rsidR="005B7461" w:rsidRPr="00DD2C22" w:rsidRDefault="005B7461" w:rsidP="00D863A5">
      <w:pPr>
        <w:rPr>
          <w:b/>
          <w:bCs/>
        </w:rPr>
      </w:pPr>
    </w:p>
    <w:p w14:paraId="3ECF1800" w14:textId="77777777" w:rsidR="005B7461" w:rsidRPr="00D863A5" w:rsidRDefault="005B7461" w:rsidP="00D863A5">
      <w:pPr>
        <w:pStyle w:val="00-01Position"/>
      </w:pPr>
      <w:r w:rsidRPr="00D863A5">
        <w:t>[Position: …………..]</w:t>
      </w:r>
    </w:p>
    <w:p w14:paraId="29D88E78" w14:textId="3CC5264E" w:rsidR="005B7461" w:rsidRPr="00DD2C22" w:rsidRDefault="005B7461" w:rsidP="00D863A5">
      <w:pPr>
        <w:pStyle w:val="00-02Option"/>
      </w:pPr>
      <w:r w:rsidRPr="00DD2C22">
        <w:t xml:space="preserve">Option Sicherheitslichtschranke für </w:t>
      </w:r>
      <w:r w:rsidRPr="00EB210F">
        <w:t>Personen</w:t>
      </w:r>
      <w:r>
        <w:t>s</w:t>
      </w:r>
      <w:r w:rsidRPr="00DD2C22">
        <w:t>chutz LS</w:t>
      </w:r>
      <w:r w:rsidR="004B03C2">
        <w:t>2</w:t>
      </w:r>
      <w:r w:rsidRPr="00DD2C22">
        <w:t>1</w:t>
      </w:r>
    </w:p>
    <w:p w14:paraId="73DE5C98" w14:textId="77777777" w:rsidR="005B7461" w:rsidRPr="00DD2C22" w:rsidRDefault="005B7461" w:rsidP="00D863A5">
      <w:pPr>
        <w:pStyle w:val="01-01Haupttext"/>
      </w:pPr>
      <w:r w:rsidRPr="00DD2C22">
        <w:t>Mit Testeingang für Ans</w:t>
      </w:r>
      <w:r w:rsidR="0059404C">
        <w:t>chluss an Steuergerät MGC (Pro).</w:t>
      </w:r>
    </w:p>
    <w:p w14:paraId="34932C9B" w14:textId="77777777" w:rsidR="005B7461" w:rsidRPr="00DD2C22" w:rsidRDefault="005B7461" w:rsidP="00D863A5">
      <w:pPr>
        <w:pStyle w:val="01-01Haupttext"/>
      </w:pPr>
      <w:r w:rsidRPr="00DD2C22">
        <w:t>Wird vor jeder Schließbewegung getestet, um die ordnungsgemäße Funktion zu prüfen.</w:t>
      </w:r>
    </w:p>
    <w:p w14:paraId="0D22F3AE" w14:textId="77777777" w:rsidR="005B7461" w:rsidRPr="00DD2C22" w:rsidRDefault="005B7461" w:rsidP="00D863A5">
      <w:pPr>
        <w:pStyle w:val="01-01Haupttext"/>
      </w:pPr>
      <w:r w:rsidRPr="00DD2C22">
        <w:t>Bestehend aus Sender und Empfänger inkl. Anbauteilen</w:t>
      </w:r>
      <w:r w:rsidR="0059404C">
        <w:t>.</w:t>
      </w:r>
    </w:p>
    <w:p w14:paraId="10EB04A0" w14:textId="77777777" w:rsidR="005B7461" w:rsidRPr="00DD2C22" w:rsidRDefault="005B7461" w:rsidP="00D863A5">
      <w:pPr>
        <w:pStyle w:val="01-01Haupttext"/>
      </w:pPr>
      <w:r w:rsidRPr="00DD2C22">
        <w:t>Montiert an Schrankengehäuse und Auflagepfosten (muss separat bestellt werden).</w:t>
      </w:r>
    </w:p>
    <w:p w14:paraId="231D1A43" w14:textId="77777777" w:rsidR="005B7461" w:rsidRDefault="005B746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9404C" w:rsidRPr="00C37538" w14:paraId="6EB67FBC" w14:textId="77777777" w:rsidTr="00E37700">
        <w:tc>
          <w:tcPr>
            <w:tcW w:w="1134" w:type="dxa"/>
          </w:tcPr>
          <w:p w14:paraId="2E852F4B" w14:textId="77777777" w:rsidR="0059404C" w:rsidRPr="00C37538" w:rsidRDefault="0059404C" w:rsidP="00D863A5">
            <w:pPr>
              <w:pStyle w:val="03-01Tabellentext"/>
            </w:pPr>
            <w:r w:rsidRPr="00C37538">
              <w:t>Hersteller:</w:t>
            </w:r>
          </w:p>
        </w:tc>
        <w:tc>
          <w:tcPr>
            <w:tcW w:w="6804" w:type="dxa"/>
            <w:gridSpan w:val="4"/>
          </w:tcPr>
          <w:p w14:paraId="46741781" w14:textId="77777777" w:rsidR="0059404C" w:rsidRPr="00C37538" w:rsidRDefault="0059404C" w:rsidP="00D863A5">
            <w:pPr>
              <w:pStyle w:val="03-01Tabellentext"/>
              <w:rPr>
                <w:szCs w:val="20"/>
                <w:lang w:val="en-US"/>
              </w:rPr>
            </w:pPr>
            <w:r>
              <w:rPr>
                <w:lang w:val="en-US"/>
              </w:rPr>
              <w:t>MAGNETIC AUTOCONTROL GMBH</w:t>
            </w:r>
          </w:p>
        </w:tc>
      </w:tr>
      <w:tr w:rsidR="0059404C" w:rsidRPr="00C37538" w14:paraId="540BC105" w14:textId="77777777" w:rsidTr="00E37700">
        <w:tc>
          <w:tcPr>
            <w:tcW w:w="1134" w:type="dxa"/>
          </w:tcPr>
          <w:p w14:paraId="6A4F4143" w14:textId="77777777" w:rsidR="0059404C" w:rsidRPr="00C37538" w:rsidRDefault="0059404C" w:rsidP="00D863A5">
            <w:pPr>
              <w:pStyle w:val="03-01Tabellentext"/>
            </w:pPr>
            <w:r w:rsidRPr="00C37538">
              <w:t>Typ:</w:t>
            </w:r>
          </w:p>
        </w:tc>
        <w:tc>
          <w:tcPr>
            <w:tcW w:w="6804" w:type="dxa"/>
            <w:gridSpan w:val="4"/>
          </w:tcPr>
          <w:p w14:paraId="7D878BD1" w14:textId="35892590" w:rsidR="0059404C" w:rsidRPr="00D863A5" w:rsidRDefault="00D863A5" w:rsidP="00D863A5">
            <w:pPr>
              <w:pStyle w:val="03-01Tabellentext"/>
            </w:pPr>
            <w:r w:rsidRPr="00D863A5">
              <w:t>LS</w:t>
            </w:r>
            <w:r w:rsidR="004B03C2">
              <w:t>2</w:t>
            </w:r>
            <w:r w:rsidRPr="00D863A5">
              <w:t>1</w:t>
            </w:r>
          </w:p>
        </w:tc>
      </w:tr>
      <w:tr w:rsidR="0059404C" w:rsidRPr="00C37538" w14:paraId="0E9CE343" w14:textId="77777777" w:rsidTr="00E37700">
        <w:trPr>
          <w:trHeight w:val="61"/>
        </w:trPr>
        <w:tc>
          <w:tcPr>
            <w:tcW w:w="1134" w:type="dxa"/>
          </w:tcPr>
          <w:p w14:paraId="61F8AC77" w14:textId="77777777" w:rsidR="0059404C" w:rsidRPr="00C37538" w:rsidRDefault="0059404C" w:rsidP="00D863A5">
            <w:pPr>
              <w:pStyle w:val="03-01Tabellentext"/>
            </w:pPr>
            <w:r w:rsidRPr="00C37538">
              <w:t>Menge:</w:t>
            </w:r>
          </w:p>
        </w:tc>
        <w:tc>
          <w:tcPr>
            <w:tcW w:w="1701" w:type="dxa"/>
          </w:tcPr>
          <w:p w14:paraId="1BFD2E4B" w14:textId="77777777" w:rsidR="0059404C" w:rsidRPr="00C37538" w:rsidRDefault="0059404C" w:rsidP="00D863A5">
            <w:pPr>
              <w:pStyle w:val="03-01Tabellentext"/>
            </w:pPr>
            <w:r w:rsidRPr="00C37538">
              <w:t>…………….</w:t>
            </w:r>
          </w:p>
        </w:tc>
        <w:tc>
          <w:tcPr>
            <w:tcW w:w="1701" w:type="dxa"/>
          </w:tcPr>
          <w:p w14:paraId="5AE5BDA6" w14:textId="77777777" w:rsidR="0059404C" w:rsidRPr="00C37538" w:rsidRDefault="0059404C" w:rsidP="00D863A5">
            <w:pPr>
              <w:pStyle w:val="03-01Tabellentext"/>
            </w:pPr>
            <w:r>
              <w:t>Stück</w:t>
            </w:r>
          </w:p>
        </w:tc>
        <w:tc>
          <w:tcPr>
            <w:tcW w:w="1701" w:type="dxa"/>
          </w:tcPr>
          <w:p w14:paraId="3AA9714E" w14:textId="77777777" w:rsidR="0059404C" w:rsidRPr="00C37538" w:rsidRDefault="0059404C" w:rsidP="00D863A5">
            <w:pPr>
              <w:pStyle w:val="03-01Tabellentext"/>
            </w:pPr>
            <w:r w:rsidRPr="00C37538">
              <w:t>EP: </w:t>
            </w:r>
            <w:r>
              <w:t>……………</w:t>
            </w:r>
          </w:p>
        </w:tc>
        <w:tc>
          <w:tcPr>
            <w:tcW w:w="1701" w:type="dxa"/>
          </w:tcPr>
          <w:p w14:paraId="116C9BAC" w14:textId="77777777" w:rsidR="0059404C" w:rsidRPr="00C37538" w:rsidRDefault="0059404C" w:rsidP="00D863A5">
            <w:pPr>
              <w:pStyle w:val="03-01Tabellentext"/>
            </w:pPr>
            <w:r w:rsidRPr="00C37538">
              <w:t>GP: </w:t>
            </w:r>
            <w:r>
              <w:t>……………</w:t>
            </w:r>
          </w:p>
        </w:tc>
      </w:tr>
    </w:tbl>
    <w:p w14:paraId="33C749A6" w14:textId="77777777" w:rsidR="0059404C" w:rsidRPr="00DD2C22" w:rsidRDefault="0059404C" w:rsidP="00D863A5"/>
    <w:p w14:paraId="7F6123A4" w14:textId="77777777" w:rsidR="005B7461" w:rsidRDefault="005B7461" w:rsidP="00D863A5"/>
    <w:p w14:paraId="4CA14F93" w14:textId="77777777" w:rsidR="005B7461" w:rsidRPr="00D863A5" w:rsidRDefault="005B7461" w:rsidP="00D863A5">
      <w:pPr>
        <w:pStyle w:val="00-01Position"/>
      </w:pPr>
      <w:r w:rsidRPr="00D863A5">
        <w:t>[Position: …………..]</w:t>
      </w:r>
    </w:p>
    <w:p w14:paraId="6376A420" w14:textId="77777777" w:rsidR="005B7461" w:rsidRPr="00DD2C22" w:rsidRDefault="005B7461" w:rsidP="00D863A5">
      <w:pPr>
        <w:pStyle w:val="00-02Option"/>
      </w:pPr>
      <w:r w:rsidRPr="00DD2C22">
        <w:t>Option Induktionsschleife IS06</w:t>
      </w:r>
      <w:r w:rsidR="00D863A5">
        <w:br/>
      </w:r>
      <w:r w:rsidRPr="00DD2C22">
        <w:t>als Sicherheitsschleife für PKW</w:t>
      </w:r>
    </w:p>
    <w:p w14:paraId="598344C7" w14:textId="77777777" w:rsidR="005B7461" w:rsidRPr="00DD2C22" w:rsidRDefault="0059404C" w:rsidP="00D863A5">
      <w:pPr>
        <w:pStyle w:val="01-01Haupttext"/>
      </w:pPr>
      <w:r>
        <w:t>Umfang 6 </w:t>
      </w:r>
      <w:r w:rsidR="005B7461" w:rsidRPr="00DD2C22">
        <w:t>m inkl. wasserdichter Ansch</w:t>
      </w:r>
      <w:r>
        <w:t>lussdose und 15 </w:t>
      </w:r>
      <w:r w:rsidR="005B7461" w:rsidRPr="00DD2C22">
        <w:t>m Zuleitung, Schleifen verlegen und Anschluss an zuvor beschriebene Schrankensteuerung, inkl. Messungen und Dokumentation</w:t>
      </w:r>
      <w:r>
        <w:t>.</w:t>
      </w:r>
    </w:p>
    <w:p w14:paraId="1BF26860" w14:textId="77777777" w:rsidR="005B7461" w:rsidRDefault="005B746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9404C" w:rsidRPr="00C37538" w14:paraId="7BD42291" w14:textId="77777777" w:rsidTr="00E37700">
        <w:tc>
          <w:tcPr>
            <w:tcW w:w="1134" w:type="dxa"/>
          </w:tcPr>
          <w:p w14:paraId="3D9AFBCC" w14:textId="77777777" w:rsidR="0059404C" w:rsidRPr="00C37538" w:rsidRDefault="0059404C" w:rsidP="00D863A5">
            <w:pPr>
              <w:pStyle w:val="03-01Tabellentext"/>
            </w:pPr>
            <w:r w:rsidRPr="00C37538">
              <w:t>Hersteller:</w:t>
            </w:r>
          </w:p>
        </w:tc>
        <w:tc>
          <w:tcPr>
            <w:tcW w:w="6804" w:type="dxa"/>
            <w:gridSpan w:val="4"/>
          </w:tcPr>
          <w:p w14:paraId="7DBAA18A" w14:textId="77777777" w:rsidR="0059404C" w:rsidRPr="00C37538" w:rsidRDefault="0059404C" w:rsidP="00D863A5">
            <w:pPr>
              <w:pStyle w:val="03-01Tabellentext"/>
              <w:rPr>
                <w:szCs w:val="20"/>
                <w:lang w:val="en-US"/>
              </w:rPr>
            </w:pPr>
            <w:r>
              <w:rPr>
                <w:lang w:val="en-US"/>
              </w:rPr>
              <w:t>MAGNETIC AUTOCONTROL GMBH</w:t>
            </w:r>
          </w:p>
        </w:tc>
      </w:tr>
      <w:tr w:rsidR="0059404C" w:rsidRPr="00C37538" w14:paraId="1DBE5036" w14:textId="77777777" w:rsidTr="00E37700">
        <w:tc>
          <w:tcPr>
            <w:tcW w:w="1134" w:type="dxa"/>
          </w:tcPr>
          <w:p w14:paraId="143F0333" w14:textId="77777777" w:rsidR="0059404C" w:rsidRPr="00C37538" w:rsidRDefault="0059404C" w:rsidP="00D863A5">
            <w:pPr>
              <w:pStyle w:val="03-01Tabellentext"/>
            </w:pPr>
            <w:r w:rsidRPr="00C37538">
              <w:t>Typ:</w:t>
            </w:r>
          </w:p>
        </w:tc>
        <w:tc>
          <w:tcPr>
            <w:tcW w:w="6804" w:type="dxa"/>
            <w:gridSpan w:val="4"/>
          </w:tcPr>
          <w:p w14:paraId="506A6C01" w14:textId="77777777" w:rsidR="0059404C" w:rsidRPr="00D863A5" w:rsidRDefault="00D863A5" w:rsidP="00D863A5">
            <w:pPr>
              <w:pStyle w:val="03-01Tabellentext"/>
            </w:pPr>
            <w:r w:rsidRPr="00D863A5">
              <w:t>IS06</w:t>
            </w:r>
          </w:p>
        </w:tc>
      </w:tr>
      <w:tr w:rsidR="0059404C" w:rsidRPr="00C37538" w14:paraId="39F99290" w14:textId="77777777" w:rsidTr="00E37700">
        <w:trPr>
          <w:trHeight w:val="61"/>
        </w:trPr>
        <w:tc>
          <w:tcPr>
            <w:tcW w:w="1134" w:type="dxa"/>
          </w:tcPr>
          <w:p w14:paraId="2917E609" w14:textId="77777777" w:rsidR="0059404C" w:rsidRPr="00C37538" w:rsidRDefault="0059404C" w:rsidP="00D863A5">
            <w:pPr>
              <w:pStyle w:val="03-01Tabellentext"/>
            </w:pPr>
            <w:r w:rsidRPr="00C37538">
              <w:t>Menge:</w:t>
            </w:r>
          </w:p>
        </w:tc>
        <w:tc>
          <w:tcPr>
            <w:tcW w:w="1701" w:type="dxa"/>
          </w:tcPr>
          <w:p w14:paraId="14E0A683" w14:textId="77777777" w:rsidR="0059404C" w:rsidRPr="00C37538" w:rsidRDefault="0059404C" w:rsidP="00D863A5">
            <w:pPr>
              <w:pStyle w:val="03-01Tabellentext"/>
            </w:pPr>
            <w:r w:rsidRPr="00C37538">
              <w:t>…………….</w:t>
            </w:r>
          </w:p>
        </w:tc>
        <w:tc>
          <w:tcPr>
            <w:tcW w:w="1701" w:type="dxa"/>
          </w:tcPr>
          <w:p w14:paraId="0960AEC2" w14:textId="77777777" w:rsidR="0059404C" w:rsidRPr="00C37538" w:rsidRDefault="0059404C" w:rsidP="00D863A5">
            <w:pPr>
              <w:pStyle w:val="03-01Tabellentext"/>
            </w:pPr>
            <w:r>
              <w:t>Stück</w:t>
            </w:r>
          </w:p>
        </w:tc>
        <w:tc>
          <w:tcPr>
            <w:tcW w:w="1701" w:type="dxa"/>
          </w:tcPr>
          <w:p w14:paraId="5D1D00AC" w14:textId="77777777" w:rsidR="0059404C" w:rsidRPr="00C37538" w:rsidRDefault="0059404C" w:rsidP="00D863A5">
            <w:pPr>
              <w:pStyle w:val="03-01Tabellentext"/>
            </w:pPr>
            <w:r w:rsidRPr="00C37538">
              <w:t>EP: </w:t>
            </w:r>
            <w:r>
              <w:t>……………</w:t>
            </w:r>
          </w:p>
        </w:tc>
        <w:tc>
          <w:tcPr>
            <w:tcW w:w="1701" w:type="dxa"/>
          </w:tcPr>
          <w:p w14:paraId="3CAFA92A" w14:textId="77777777" w:rsidR="0059404C" w:rsidRPr="00C37538" w:rsidRDefault="0059404C" w:rsidP="00D863A5">
            <w:pPr>
              <w:pStyle w:val="03-01Tabellentext"/>
            </w:pPr>
            <w:r w:rsidRPr="00C37538">
              <w:t>GP: </w:t>
            </w:r>
            <w:r>
              <w:t>……………</w:t>
            </w:r>
          </w:p>
        </w:tc>
      </w:tr>
    </w:tbl>
    <w:p w14:paraId="36788424" w14:textId="77777777" w:rsidR="0059404C" w:rsidRDefault="0059404C" w:rsidP="00D863A5"/>
    <w:p w14:paraId="48722D26" w14:textId="77777777" w:rsidR="00A81A4F" w:rsidRDefault="00A81A4F">
      <w:r>
        <w:br w:type="page"/>
      </w:r>
    </w:p>
    <w:p w14:paraId="5F3ADD00" w14:textId="77777777" w:rsidR="005B7461" w:rsidRPr="00DD2C22" w:rsidRDefault="005B7461" w:rsidP="00D863A5"/>
    <w:p w14:paraId="703D2CCD" w14:textId="77777777" w:rsidR="005B7461" w:rsidRPr="00D863A5" w:rsidRDefault="005B7461" w:rsidP="00D863A5">
      <w:pPr>
        <w:pStyle w:val="00-01Position"/>
      </w:pPr>
      <w:r w:rsidRPr="00D863A5">
        <w:t>[Position: …………..]</w:t>
      </w:r>
    </w:p>
    <w:p w14:paraId="75ECB293" w14:textId="77777777" w:rsidR="005B7461" w:rsidRPr="00DD2C22" w:rsidRDefault="005B7461" w:rsidP="00D863A5">
      <w:pPr>
        <w:pStyle w:val="00-02Option"/>
      </w:pPr>
      <w:r w:rsidRPr="00DD2C22">
        <w:t>Option Induktionsschleife IS06</w:t>
      </w:r>
      <w:r w:rsidR="00D863A5">
        <w:br/>
      </w:r>
      <w:r w:rsidRPr="00DD2C22">
        <w:t>als Öffnungsschleife für PKW</w:t>
      </w:r>
    </w:p>
    <w:p w14:paraId="148BA638" w14:textId="77777777" w:rsidR="005B7461" w:rsidRPr="00DD2C22" w:rsidRDefault="0059404C" w:rsidP="00D863A5">
      <w:pPr>
        <w:pStyle w:val="01-01Haupttext"/>
      </w:pPr>
      <w:r>
        <w:t>Umfang 6 </w:t>
      </w:r>
      <w:r w:rsidR="005B7461" w:rsidRPr="00DD2C22">
        <w:t>m inkl. was</w:t>
      </w:r>
      <w:r>
        <w:t>serdichter Anschlussdose und 15 </w:t>
      </w:r>
      <w:r w:rsidR="005B7461" w:rsidRPr="00DD2C22">
        <w:t>m Zuleitung, Schleifen verlegen und Anschluss an zuvor beschriebene Schrankensteuerung, inkl. Messungen und Dokumentation</w:t>
      </w:r>
      <w:r>
        <w:t>.</w:t>
      </w:r>
    </w:p>
    <w:p w14:paraId="4C746CB6" w14:textId="77777777" w:rsidR="005B7461" w:rsidRDefault="005B7461" w:rsidP="00D863A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9404C" w:rsidRPr="00C37538" w14:paraId="37821B5B" w14:textId="77777777" w:rsidTr="00E37700">
        <w:tc>
          <w:tcPr>
            <w:tcW w:w="1134" w:type="dxa"/>
          </w:tcPr>
          <w:p w14:paraId="297B6F11" w14:textId="77777777" w:rsidR="0059404C" w:rsidRPr="00C37538" w:rsidRDefault="0059404C" w:rsidP="00D863A5">
            <w:pPr>
              <w:pStyle w:val="03-01Tabellentext"/>
            </w:pPr>
            <w:r w:rsidRPr="00C37538">
              <w:t>Hersteller:</w:t>
            </w:r>
          </w:p>
        </w:tc>
        <w:tc>
          <w:tcPr>
            <w:tcW w:w="6804" w:type="dxa"/>
            <w:gridSpan w:val="4"/>
          </w:tcPr>
          <w:p w14:paraId="7F6096B2" w14:textId="77777777" w:rsidR="0059404C" w:rsidRPr="00C37538" w:rsidRDefault="0059404C" w:rsidP="00D863A5">
            <w:pPr>
              <w:pStyle w:val="03-01Tabellentext"/>
              <w:rPr>
                <w:szCs w:val="20"/>
                <w:lang w:val="en-US"/>
              </w:rPr>
            </w:pPr>
            <w:r>
              <w:rPr>
                <w:lang w:val="en-US"/>
              </w:rPr>
              <w:t>MAGNETIC AUTOCONTROL GMBH</w:t>
            </w:r>
          </w:p>
        </w:tc>
      </w:tr>
      <w:tr w:rsidR="0059404C" w:rsidRPr="00C37538" w14:paraId="2F7AA7F7" w14:textId="77777777" w:rsidTr="00E37700">
        <w:tc>
          <w:tcPr>
            <w:tcW w:w="1134" w:type="dxa"/>
          </w:tcPr>
          <w:p w14:paraId="15605318" w14:textId="77777777" w:rsidR="0059404C" w:rsidRPr="00C37538" w:rsidRDefault="0059404C" w:rsidP="00D863A5">
            <w:pPr>
              <w:pStyle w:val="03-01Tabellentext"/>
            </w:pPr>
            <w:r w:rsidRPr="00C37538">
              <w:t>Typ:</w:t>
            </w:r>
          </w:p>
        </w:tc>
        <w:tc>
          <w:tcPr>
            <w:tcW w:w="6804" w:type="dxa"/>
            <w:gridSpan w:val="4"/>
          </w:tcPr>
          <w:p w14:paraId="2B607BD0" w14:textId="77777777" w:rsidR="0059404C" w:rsidRPr="00D863A5" w:rsidRDefault="00D863A5" w:rsidP="00D863A5">
            <w:pPr>
              <w:pStyle w:val="03-01Tabellentext"/>
            </w:pPr>
            <w:r w:rsidRPr="00D863A5">
              <w:t>IS06</w:t>
            </w:r>
          </w:p>
        </w:tc>
      </w:tr>
      <w:tr w:rsidR="0059404C" w:rsidRPr="00C37538" w14:paraId="7F70D3AA" w14:textId="77777777" w:rsidTr="00E37700">
        <w:trPr>
          <w:trHeight w:val="61"/>
        </w:trPr>
        <w:tc>
          <w:tcPr>
            <w:tcW w:w="1134" w:type="dxa"/>
          </w:tcPr>
          <w:p w14:paraId="0F8A7A90" w14:textId="77777777" w:rsidR="0059404C" w:rsidRPr="00C37538" w:rsidRDefault="0059404C" w:rsidP="00D863A5">
            <w:pPr>
              <w:pStyle w:val="03-01Tabellentext"/>
            </w:pPr>
            <w:r w:rsidRPr="00C37538">
              <w:t>Menge:</w:t>
            </w:r>
          </w:p>
        </w:tc>
        <w:tc>
          <w:tcPr>
            <w:tcW w:w="1701" w:type="dxa"/>
          </w:tcPr>
          <w:p w14:paraId="4E8C92E5" w14:textId="77777777" w:rsidR="0059404C" w:rsidRPr="00C37538" w:rsidRDefault="0059404C" w:rsidP="00D863A5">
            <w:pPr>
              <w:pStyle w:val="03-01Tabellentext"/>
            </w:pPr>
            <w:r w:rsidRPr="00C37538">
              <w:t>…………….</w:t>
            </w:r>
          </w:p>
        </w:tc>
        <w:tc>
          <w:tcPr>
            <w:tcW w:w="1701" w:type="dxa"/>
          </w:tcPr>
          <w:p w14:paraId="01EC37F5" w14:textId="77777777" w:rsidR="0059404C" w:rsidRPr="00C37538" w:rsidRDefault="0059404C" w:rsidP="00D863A5">
            <w:pPr>
              <w:pStyle w:val="03-01Tabellentext"/>
            </w:pPr>
            <w:r>
              <w:t>Stück</w:t>
            </w:r>
          </w:p>
        </w:tc>
        <w:tc>
          <w:tcPr>
            <w:tcW w:w="1701" w:type="dxa"/>
          </w:tcPr>
          <w:p w14:paraId="5E2B6088" w14:textId="77777777" w:rsidR="0059404C" w:rsidRPr="00C37538" w:rsidRDefault="0059404C" w:rsidP="00D863A5">
            <w:pPr>
              <w:pStyle w:val="03-01Tabellentext"/>
            </w:pPr>
            <w:r w:rsidRPr="00C37538">
              <w:t>EP: </w:t>
            </w:r>
            <w:r>
              <w:t>……………</w:t>
            </w:r>
          </w:p>
        </w:tc>
        <w:tc>
          <w:tcPr>
            <w:tcW w:w="1701" w:type="dxa"/>
          </w:tcPr>
          <w:p w14:paraId="412339E5" w14:textId="77777777" w:rsidR="0059404C" w:rsidRPr="00C37538" w:rsidRDefault="0059404C" w:rsidP="00D863A5">
            <w:pPr>
              <w:pStyle w:val="03-01Tabellentext"/>
            </w:pPr>
            <w:r w:rsidRPr="00C37538">
              <w:t>GP: </w:t>
            </w:r>
            <w:r>
              <w:t>……………</w:t>
            </w:r>
          </w:p>
        </w:tc>
      </w:tr>
    </w:tbl>
    <w:p w14:paraId="267519EB" w14:textId="77777777" w:rsidR="0059404C" w:rsidRPr="00DD2C22" w:rsidRDefault="0059404C" w:rsidP="00D863A5"/>
    <w:sectPr w:rsidR="0059404C" w:rsidRPr="00DD2C22"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B45CF" w14:textId="77777777" w:rsidR="00763DEB" w:rsidRDefault="00763DEB" w:rsidP="00C05D8B">
      <w:r>
        <w:separator/>
      </w:r>
    </w:p>
  </w:endnote>
  <w:endnote w:type="continuationSeparator" w:id="0">
    <w:p w14:paraId="1342157C" w14:textId="77777777" w:rsidR="00763DEB" w:rsidRDefault="00763DEB"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0DA89" w14:textId="4A87884D" w:rsidR="006665D1" w:rsidRPr="004B4327" w:rsidRDefault="006665D1"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Pr>
        <w:rFonts w:cs="Arial"/>
        <w:noProof/>
        <w:sz w:val="16"/>
        <w:szCs w:val="16"/>
      </w:rPr>
      <w:t>56260009DE.docx</w:t>
    </w:r>
    <w:r>
      <w:rPr>
        <w:rFonts w:cs="Arial"/>
        <w:sz w:val="16"/>
        <w:szCs w:val="16"/>
      </w:rPr>
      <w:fldChar w:fldCharType="end"/>
    </w:r>
    <w:r w:rsidRPr="004B4327">
      <w:rPr>
        <w:rFonts w:cs="Arial"/>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D93550">
      <w:rPr>
        <w:rFonts w:cs="Arial"/>
        <w:noProof/>
        <w:sz w:val="16"/>
        <w:szCs w:val="16"/>
      </w:rPr>
      <w:t>1</w:t>
    </w:r>
    <w:r w:rsidRPr="004B4327">
      <w:rPr>
        <w:rFonts w:cs="Arial"/>
        <w:sz w:val="16"/>
        <w:szCs w:val="16"/>
      </w:rPr>
      <w:fldChar w:fldCharType="end"/>
    </w:r>
    <w:r>
      <w:rPr>
        <w:rFonts w:cs="Arial"/>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D93550">
      <w:rPr>
        <w:rFonts w:cs="Arial"/>
        <w:noProof/>
        <w:sz w:val="16"/>
        <w:szCs w:val="16"/>
      </w:rPr>
      <w:t>8</w:t>
    </w:r>
    <w:r>
      <w:rPr>
        <w:rFonts w:cs="Arial"/>
        <w:sz w:val="16"/>
        <w:szCs w:val="16"/>
      </w:rPr>
      <w:fldChar w:fldCharType="end"/>
    </w:r>
    <w:r w:rsidRPr="004B4327">
      <w:rPr>
        <w:rFonts w:cs="Arial"/>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FC23C8">
      <w:rPr>
        <w:rFonts w:cs="Arial"/>
        <w:noProof/>
        <w:sz w:val="16"/>
        <w:szCs w:val="16"/>
      </w:rPr>
      <w:t>15.12.2025</w:t>
    </w:r>
    <w:r>
      <w:rPr>
        <w:rFonts w:cs="Arial"/>
        <w:sz w:val="16"/>
        <w:szCs w:val="16"/>
      </w:rPr>
      <w:fldChar w:fldCharType="end"/>
    </w:r>
  </w:p>
  <w:p w14:paraId="3B4C62FB" w14:textId="77777777" w:rsidR="006665D1" w:rsidRDefault="006665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7D876" w14:textId="77777777" w:rsidR="00763DEB" w:rsidRDefault="00763DEB" w:rsidP="00C05D8B">
      <w:r>
        <w:separator/>
      </w:r>
    </w:p>
  </w:footnote>
  <w:footnote w:type="continuationSeparator" w:id="0">
    <w:p w14:paraId="275C2F81" w14:textId="77777777" w:rsidR="00763DEB" w:rsidRDefault="00763DEB"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95C8" w14:textId="77777777" w:rsidR="006665D1" w:rsidRPr="00C05D8B" w:rsidRDefault="006665D1"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6F1AAA0D" wp14:editId="6CFA9694">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519858579">
    <w:abstractNumId w:val="3"/>
  </w:num>
  <w:num w:numId="2" w16cid:durableId="1216549738">
    <w:abstractNumId w:val="3"/>
  </w:num>
  <w:num w:numId="3" w16cid:durableId="750197003">
    <w:abstractNumId w:val="3"/>
  </w:num>
  <w:num w:numId="4" w16cid:durableId="1724332248">
    <w:abstractNumId w:val="3"/>
  </w:num>
  <w:num w:numId="5" w16cid:durableId="159081947">
    <w:abstractNumId w:val="3"/>
  </w:num>
  <w:num w:numId="6" w16cid:durableId="1471441803">
    <w:abstractNumId w:val="3"/>
  </w:num>
  <w:num w:numId="7" w16cid:durableId="543642831">
    <w:abstractNumId w:val="3"/>
  </w:num>
  <w:num w:numId="8" w16cid:durableId="324280919">
    <w:abstractNumId w:val="3"/>
  </w:num>
  <w:num w:numId="9" w16cid:durableId="1018234447">
    <w:abstractNumId w:val="3"/>
  </w:num>
  <w:num w:numId="10" w16cid:durableId="1112169164">
    <w:abstractNumId w:val="3"/>
  </w:num>
  <w:num w:numId="11" w16cid:durableId="2028292363">
    <w:abstractNumId w:val="3"/>
  </w:num>
  <w:num w:numId="12" w16cid:durableId="911086746">
    <w:abstractNumId w:val="3"/>
  </w:num>
  <w:num w:numId="13" w16cid:durableId="583879334">
    <w:abstractNumId w:val="3"/>
  </w:num>
  <w:num w:numId="14" w16cid:durableId="844900555">
    <w:abstractNumId w:val="3"/>
  </w:num>
  <w:num w:numId="15" w16cid:durableId="1517769856">
    <w:abstractNumId w:val="3"/>
  </w:num>
  <w:num w:numId="16" w16cid:durableId="1431849617">
    <w:abstractNumId w:val="3"/>
  </w:num>
  <w:num w:numId="17" w16cid:durableId="495465268">
    <w:abstractNumId w:val="3"/>
  </w:num>
  <w:num w:numId="18" w16cid:durableId="1657145208">
    <w:abstractNumId w:val="3"/>
  </w:num>
  <w:num w:numId="19" w16cid:durableId="1148283022">
    <w:abstractNumId w:val="3"/>
  </w:num>
  <w:num w:numId="20" w16cid:durableId="1085806066">
    <w:abstractNumId w:val="3"/>
  </w:num>
  <w:num w:numId="21" w16cid:durableId="1664620672">
    <w:abstractNumId w:val="3"/>
  </w:num>
  <w:num w:numId="22" w16cid:durableId="2146310727">
    <w:abstractNumId w:val="3"/>
  </w:num>
  <w:num w:numId="23" w16cid:durableId="956107363">
    <w:abstractNumId w:val="3"/>
  </w:num>
  <w:num w:numId="24" w16cid:durableId="1556618754">
    <w:abstractNumId w:val="3"/>
  </w:num>
  <w:num w:numId="25" w16cid:durableId="858078609">
    <w:abstractNumId w:val="3"/>
  </w:num>
  <w:num w:numId="26" w16cid:durableId="309599445">
    <w:abstractNumId w:val="3"/>
  </w:num>
  <w:num w:numId="27" w16cid:durableId="309944169">
    <w:abstractNumId w:val="3"/>
  </w:num>
  <w:num w:numId="28" w16cid:durableId="1834173930">
    <w:abstractNumId w:val="2"/>
  </w:num>
  <w:num w:numId="29" w16cid:durableId="1731610657">
    <w:abstractNumId w:val="1"/>
  </w:num>
  <w:num w:numId="30" w16cid:durableId="140773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D0E1F"/>
    <w:rsid w:val="000D1DE8"/>
    <w:rsid w:val="000F1C87"/>
    <w:rsid w:val="001401FC"/>
    <w:rsid w:val="001C1DBB"/>
    <w:rsid w:val="001C20B3"/>
    <w:rsid w:val="00225FB1"/>
    <w:rsid w:val="00255540"/>
    <w:rsid w:val="00267104"/>
    <w:rsid w:val="002B51DE"/>
    <w:rsid w:val="00332ED6"/>
    <w:rsid w:val="0033518A"/>
    <w:rsid w:val="00347728"/>
    <w:rsid w:val="003C3FD4"/>
    <w:rsid w:val="003E510D"/>
    <w:rsid w:val="004051A1"/>
    <w:rsid w:val="0044683F"/>
    <w:rsid w:val="004862A1"/>
    <w:rsid w:val="00491AC7"/>
    <w:rsid w:val="004B03C2"/>
    <w:rsid w:val="004B4327"/>
    <w:rsid w:val="005656A1"/>
    <w:rsid w:val="0058393F"/>
    <w:rsid w:val="0059404C"/>
    <w:rsid w:val="005B7461"/>
    <w:rsid w:val="005F4A9C"/>
    <w:rsid w:val="005F68AA"/>
    <w:rsid w:val="006665D1"/>
    <w:rsid w:val="006F186A"/>
    <w:rsid w:val="006F6686"/>
    <w:rsid w:val="00763DEB"/>
    <w:rsid w:val="008407C6"/>
    <w:rsid w:val="00905B4F"/>
    <w:rsid w:val="009259FD"/>
    <w:rsid w:val="00987990"/>
    <w:rsid w:val="00997A9E"/>
    <w:rsid w:val="009A75A8"/>
    <w:rsid w:val="009C1497"/>
    <w:rsid w:val="00A81A4F"/>
    <w:rsid w:val="00A858A9"/>
    <w:rsid w:val="00A91720"/>
    <w:rsid w:val="00BA4561"/>
    <w:rsid w:val="00C05D8B"/>
    <w:rsid w:val="00C11FB7"/>
    <w:rsid w:val="00D77EEE"/>
    <w:rsid w:val="00D863A5"/>
    <w:rsid w:val="00D93550"/>
    <w:rsid w:val="00E81F9A"/>
    <w:rsid w:val="00EB19FD"/>
    <w:rsid w:val="00EB3F3F"/>
    <w:rsid w:val="00F802EE"/>
    <w:rsid w:val="00FC23C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6B2CE0E"/>
  <w15:docId w15:val="{C9641DF7-EF83-44F5-ABD8-AD8B5E93B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93550"/>
    <w:rPr>
      <w:rFonts w:ascii="Arial" w:eastAsiaTheme="minorHAnsi" w:hAnsi="Arial"/>
      <w:sz w:val="20"/>
      <w:szCs w:val="22"/>
      <w:lang w:eastAsia="en-US"/>
    </w:rPr>
  </w:style>
  <w:style w:type="paragraph" w:styleId="berschrift1">
    <w:name w:val="heading 1"/>
    <w:basedOn w:val="Standard"/>
    <w:next w:val="Standard"/>
    <w:link w:val="berschrift1Zchn"/>
    <w:qFormat/>
    <w:rsid w:val="00D93550"/>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D93550"/>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D93550"/>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D93550"/>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D93550"/>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D93550"/>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D93550"/>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D93550"/>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D93550"/>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D93550"/>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D93550"/>
    <w:rPr>
      <w:rFonts w:ascii="Lucida Grande" w:eastAsiaTheme="minorHAnsi" w:hAnsi="Lucida Grande" w:cs="Lucida Grande"/>
      <w:sz w:val="18"/>
      <w:szCs w:val="18"/>
      <w:lang w:eastAsia="en-US"/>
    </w:rPr>
  </w:style>
  <w:style w:type="paragraph" w:styleId="Kopfzeile">
    <w:name w:val="header"/>
    <w:basedOn w:val="Standard"/>
    <w:link w:val="KopfzeileZchn"/>
    <w:uiPriority w:val="99"/>
    <w:unhideWhenUsed/>
    <w:rsid w:val="00D93550"/>
    <w:pPr>
      <w:tabs>
        <w:tab w:val="center" w:pos="4536"/>
        <w:tab w:val="right" w:pos="9072"/>
      </w:tabs>
    </w:pPr>
  </w:style>
  <w:style w:type="character" w:customStyle="1" w:styleId="KopfzeileZchn">
    <w:name w:val="Kopfzeile Zchn"/>
    <w:basedOn w:val="Absatz-Standardschriftart"/>
    <w:link w:val="Kopfzeile"/>
    <w:uiPriority w:val="99"/>
    <w:rsid w:val="00D93550"/>
    <w:rPr>
      <w:rFonts w:ascii="Arial" w:eastAsiaTheme="minorHAnsi" w:hAnsi="Arial"/>
      <w:sz w:val="20"/>
      <w:szCs w:val="22"/>
      <w:lang w:eastAsia="en-US"/>
    </w:rPr>
  </w:style>
  <w:style w:type="paragraph" w:styleId="Fuzeile">
    <w:name w:val="footer"/>
    <w:basedOn w:val="Standard"/>
    <w:link w:val="FuzeileZchn"/>
    <w:uiPriority w:val="99"/>
    <w:unhideWhenUsed/>
    <w:rsid w:val="00D93550"/>
    <w:pPr>
      <w:tabs>
        <w:tab w:val="center" w:pos="4536"/>
        <w:tab w:val="right" w:pos="9072"/>
      </w:tabs>
    </w:pPr>
  </w:style>
  <w:style w:type="character" w:customStyle="1" w:styleId="FuzeileZchn">
    <w:name w:val="Fußzeile Zchn"/>
    <w:basedOn w:val="Absatz-Standardschriftart"/>
    <w:link w:val="Fuzeile"/>
    <w:uiPriority w:val="99"/>
    <w:rsid w:val="00D93550"/>
    <w:rPr>
      <w:rFonts w:ascii="Arial" w:eastAsiaTheme="minorHAnsi" w:hAnsi="Arial"/>
      <w:sz w:val="20"/>
      <w:szCs w:val="22"/>
      <w:lang w:eastAsia="en-US"/>
    </w:rPr>
  </w:style>
  <w:style w:type="character" w:styleId="SchwacheHervorhebung">
    <w:name w:val="Subtle Emphasis"/>
    <w:basedOn w:val="Absatz-Standardschriftart"/>
    <w:uiPriority w:val="19"/>
    <w:qFormat/>
    <w:rsid w:val="00D93550"/>
    <w:rPr>
      <w:i/>
      <w:iCs/>
      <w:color w:val="808080" w:themeColor="text1" w:themeTint="7F"/>
    </w:rPr>
  </w:style>
  <w:style w:type="character" w:customStyle="1" w:styleId="berschrift1Zchn">
    <w:name w:val="Überschrift 1 Zchn"/>
    <w:basedOn w:val="Absatz-Standardschriftart"/>
    <w:link w:val="berschrift1"/>
    <w:rsid w:val="00D93550"/>
    <w:rPr>
      <w:rFonts w:ascii="Arial" w:eastAsia="Times New Roman" w:hAnsi="Arial" w:cs="Times New Roman"/>
      <w:b/>
      <w:sz w:val="32"/>
      <w:szCs w:val="20"/>
      <w:lang w:eastAsia="en-US"/>
    </w:rPr>
  </w:style>
  <w:style w:type="character" w:customStyle="1" w:styleId="berschrift2Zchn">
    <w:name w:val="Überschrift 2 Zchn"/>
    <w:basedOn w:val="Absatz-Standardschriftart"/>
    <w:link w:val="berschrift2"/>
    <w:rsid w:val="00D93550"/>
    <w:rPr>
      <w:rFonts w:ascii="Arial" w:eastAsia="Times New Roman" w:hAnsi="Arial" w:cs="Times New Roman"/>
      <w:b/>
      <w:sz w:val="28"/>
      <w:szCs w:val="20"/>
      <w:lang w:eastAsia="en-US"/>
    </w:rPr>
  </w:style>
  <w:style w:type="character" w:customStyle="1" w:styleId="berschrift3Zchn">
    <w:name w:val="Überschrift 3 Zchn"/>
    <w:basedOn w:val="Absatz-Standardschriftart"/>
    <w:link w:val="berschrift3"/>
    <w:rsid w:val="00D93550"/>
    <w:rPr>
      <w:rFonts w:ascii="Arial" w:eastAsia="Times New Roman" w:hAnsi="Arial" w:cs="Times New Roman"/>
      <w:b/>
      <w:sz w:val="20"/>
      <w:szCs w:val="20"/>
      <w:lang w:eastAsia="en-US"/>
    </w:rPr>
  </w:style>
  <w:style w:type="character" w:customStyle="1" w:styleId="berschrift4Zchn">
    <w:name w:val="Überschrift 4 Zchn"/>
    <w:basedOn w:val="Absatz-Standardschriftart"/>
    <w:link w:val="berschrift4"/>
    <w:rsid w:val="00D93550"/>
    <w:rPr>
      <w:rFonts w:ascii="Arial" w:eastAsia="Times New Roman" w:hAnsi="Arial" w:cs="Times New Roman"/>
      <w:b/>
      <w:sz w:val="20"/>
      <w:szCs w:val="20"/>
      <w:lang w:eastAsia="en-US"/>
    </w:rPr>
  </w:style>
  <w:style w:type="character" w:customStyle="1" w:styleId="berschrift5Zchn">
    <w:name w:val="Überschrift 5 Zchn"/>
    <w:basedOn w:val="Absatz-Standardschriftart"/>
    <w:link w:val="berschrift5"/>
    <w:rsid w:val="00D93550"/>
    <w:rPr>
      <w:rFonts w:ascii="Arial" w:eastAsia="Times New Roman" w:hAnsi="Arial" w:cs="Times New Roman"/>
      <w:sz w:val="20"/>
      <w:szCs w:val="20"/>
      <w:lang w:eastAsia="en-US"/>
    </w:rPr>
  </w:style>
  <w:style w:type="character" w:customStyle="1" w:styleId="berschrift6Zchn">
    <w:name w:val="Überschrift 6 Zchn"/>
    <w:basedOn w:val="Absatz-Standardschriftart"/>
    <w:link w:val="berschrift6"/>
    <w:rsid w:val="00D93550"/>
    <w:rPr>
      <w:rFonts w:ascii="Arial" w:eastAsia="Times New Roman" w:hAnsi="Arial" w:cs="Times New Roman"/>
      <w:i/>
      <w:sz w:val="20"/>
      <w:szCs w:val="20"/>
      <w:lang w:eastAsia="en-US"/>
    </w:rPr>
  </w:style>
  <w:style w:type="character" w:customStyle="1" w:styleId="berschrift7Zchn">
    <w:name w:val="Überschrift 7 Zchn"/>
    <w:basedOn w:val="Absatz-Standardschriftart"/>
    <w:link w:val="berschrift7"/>
    <w:rsid w:val="00D93550"/>
    <w:rPr>
      <w:rFonts w:ascii="Arial" w:eastAsia="Times New Roman" w:hAnsi="Arial" w:cs="Times New Roman"/>
      <w:sz w:val="20"/>
      <w:szCs w:val="20"/>
      <w:lang w:eastAsia="en-US"/>
    </w:rPr>
  </w:style>
  <w:style w:type="character" w:customStyle="1" w:styleId="berschrift8Zchn">
    <w:name w:val="Überschrift 8 Zchn"/>
    <w:basedOn w:val="Absatz-Standardschriftart"/>
    <w:link w:val="berschrift8"/>
    <w:rsid w:val="00D93550"/>
    <w:rPr>
      <w:rFonts w:ascii="Arial" w:eastAsia="Times New Roman" w:hAnsi="Arial" w:cs="Times New Roman"/>
      <w:i/>
      <w:sz w:val="20"/>
      <w:szCs w:val="20"/>
      <w:lang w:eastAsia="en-US"/>
    </w:rPr>
  </w:style>
  <w:style w:type="character" w:customStyle="1" w:styleId="berschrift9Zchn">
    <w:name w:val="Überschrift 9 Zchn"/>
    <w:basedOn w:val="Absatz-Standardschriftart"/>
    <w:link w:val="berschrift9"/>
    <w:rsid w:val="00D93550"/>
    <w:rPr>
      <w:rFonts w:ascii="Arial" w:eastAsia="Times New Roman" w:hAnsi="Arial" w:cs="Times New Roman"/>
      <w:b/>
      <w:i/>
      <w:sz w:val="18"/>
      <w:szCs w:val="20"/>
      <w:lang w:eastAsia="en-US"/>
    </w:rPr>
  </w:style>
  <w:style w:type="paragraph" w:styleId="Verzeichnis1">
    <w:name w:val="toc 1"/>
    <w:basedOn w:val="Standard"/>
    <w:next w:val="Standard"/>
    <w:autoRedefine/>
    <w:uiPriority w:val="39"/>
    <w:unhideWhenUsed/>
    <w:qFormat/>
    <w:rsid w:val="00D93550"/>
    <w:pPr>
      <w:tabs>
        <w:tab w:val="left" w:pos="440"/>
        <w:tab w:val="right" w:leader="dot" w:pos="10196"/>
      </w:tabs>
      <w:spacing w:after="100"/>
    </w:pPr>
  </w:style>
  <w:style w:type="paragraph" w:styleId="Verzeichnis2">
    <w:name w:val="toc 2"/>
    <w:basedOn w:val="Standard"/>
    <w:next w:val="Standard"/>
    <w:autoRedefine/>
    <w:uiPriority w:val="39"/>
    <w:unhideWhenUsed/>
    <w:qFormat/>
    <w:rsid w:val="00D93550"/>
    <w:pPr>
      <w:spacing w:after="100"/>
      <w:ind w:left="220"/>
    </w:pPr>
  </w:style>
  <w:style w:type="paragraph" w:styleId="Verzeichnis3">
    <w:name w:val="toc 3"/>
    <w:basedOn w:val="Standard"/>
    <w:next w:val="Standard"/>
    <w:autoRedefine/>
    <w:uiPriority w:val="39"/>
    <w:unhideWhenUsed/>
    <w:qFormat/>
    <w:rsid w:val="00D93550"/>
    <w:pPr>
      <w:spacing w:after="100"/>
      <w:ind w:left="440"/>
    </w:pPr>
  </w:style>
  <w:style w:type="paragraph" w:styleId="Listenabsatz">
    <w:name w:val="List Paragraph"/>
    <w:basedOn w:val="Standard"/>
    <w:uiPriority w:val="34"/>
    <w:qFormat/>
    <w:rsid w:val="00D93550"/>
    <w:pPr>
      <w:ind w:left="720"/>
      <w:contextualSpacing/>
    </w:pPr>
  </w:style>
  <w:style w:type="paragraph" w:styleId="Inhaltsverzeichnisberschrift">
    <w:name w:val="TOC Heading"/>
    <w:basedOn w:val="berschrift1"/>
    <w:next w:val="Standard"/>
    <w:uiPriority w:val="39"/>
    <w:semiHidden/>
    <w:unhideWhenUsed/>
    <w:qFormat/>
    <w:rsid w:val="00D93550"/>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D93550"/>
    <w:pPr>
      <w:autoSpaceDE w:val="0"/>
      <w:autoSpaceDN w:val="0"/>
      <w:adjustRightInd w:val="0"/>
    </w:pPr>
    <w:rPr>
      <w:rFonts w:ascii="Arial" w:eastAsiaTheme="minorHAnsi" w:hAnsi="Arial" w:cs="Arial"/>
      <w:color w:val="000000"/>
      <w:lang w:eastAsia="en-US"/>
    </w:rPr>
  </w:style>
  <w:style w:type="table" w:styleId="Tabellenraster">
    <w:name w:val="Table Grid"/>
    <w:basedOn w:val="NormaleTabelle"/>
    <w:uiPriority w:val="59"/>
    <w:rsid w:val="00D93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D93550"/>
    <w:pPr>
      <w:ind w:left="567"/>
    </w:pPr>
  </w:style>
  <w:style w:type="paragraph" w:customStyle="1" w:styleId="02-01Listentitel">
    <w:name w:val="02-01_Listentitel"/>
    <w:basedOn w:val="Standard"/>
    <w:qFormat/>
    <w:rsid w:val="00D93550"/>
    <w:pPr>
      <w:ind w:left="567"/>
    </w:pPr>
  </w:style>
  <w:style w:type="paragraph" w:customStyle="1" w:styleId="02-02Listenpunkt">
    <w:name w:val="02-02_Listenpunkt"/>
    <w:basedOn w:val="Standard"/>
    <w:qFormat/>
    <w:rsid w:val="00D93550"/>
    <w:pPr>
      <w:numPr>
        <w:numId w:val="30"/>
      </w:numPr>
      <w:tabs>
        <w:tab w:val="left" w:pos="567"/>
      </w:tabs>
      <w:spacing w:after="20"/>
      <w:ind w:left="851" w:hanging="284"/>
    </w:pPr>
  </w:style>
  <w:style w:type="paragraph" w:customStyle="1" w:styleId="03-01Tabellentext">
    <w:name w:val="03-01_Tabellentext"/>
    <w:basedOn w:val="Standard"/>
    <w:qFormat/>
    <w:rsid w:val="00D93550"/>
  </w:style>
  <w:style w:type="paragraph" w:customStyle="1" w:styleId="00-01Position">
    <w:name w:val="00-01_Position"/>
    <w:basedOn w:val="Standard"/>
    <w:next w:val="00-02Option"/>
    <w:qFormat/>
    <w:rsid w:val="00D93550"/>
    <w:pPr>
      <w:spacing w:after="200"/>
      <w:ind w:left="567"/>
    </w:pPr>
    <w:rPr>
      <w:b/>
      <w:bCs/>
    </w:rPr>
  </w:style>
  <w:style w:type="character" w:styleId="Fett">
    <w:name w:val="Strong"/>
    <w:basedOn w:val="Absatz-Standardschriftart"/>
    <w:uiPriority w:val="22"/>
    <w:qFormat/>
    <w:rsid w:val="00D93550"/>
    <w:rPr>
      <w:b/>
      <w:bCs/>
    </w:rPr>
  </w:style>
  <w:style w:type="character" w:styleId="IntensiveHervorhebung">
    <w:name w:val="Intense Emphasis"/>
    <w:basedOn w:val="Absatz-Standardschriftart"/>
    <w:uiPriority w:val="21"/>
    <w:qFormat/>
    <w:rsid w:val="00D93550"/>
    <w:rPr>
      <w:b/>
      <w:bCs/>
      <w:i/>
      <w:iCs/>
      <w:color w:val="4F81BD" w:themeColor="accent1"/>
    </w:rPr>
  </w:style>
  <w:style w:type="paragraph" w:customStyle="1" w:styleId="00-02Option">
    <w:name w:val="00-02_Option"/>
    <w:basedOn w:val="Standard"/>
    <w:next w:val="01-01Haupttext"/>
    <w:qFormat/>
    <w:rsid w:val="00D93550"/>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8</Pages>
  <Words>1901</Words>
  <Characters>11981</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
    </vt:vector>
  </TitlesOfParts>
  <Company>Maurer, Rapp &amp; Henneberg</Company>
  <LinksUpToDate>false</LinksUpToDate>
  <CharactersWithSpaces>13855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Jaeger, Detlef</dc:creator>
  <cp:lastModifiedBy>Jaeger, Detlef</cp:lastModifiedBy>
  <cp:revision>13</cp:revision>
  <dcterms:created xsi:type="dcterms:W3CDTF">2019-06-03T14:06:00Z</dcterms:created>
  <dcterms:modified xsi:type="dcterms:W3CDTF">2025-12-15T09:57:00Z</dcterms:modified>
</cp:coreProperties>
</file>