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DAAC8" w14:textId="77777777" w:rsidR="00BC4663" w:rsidRPr="00E17890" w:rsidRDefault="00BC4663" w:rsidP="00E17890">
      <w:pPr>
        <w:pStyle w:val="00-01Position"/>
        <w:rPr>
          <w:lang w:val="en-US"/>
        </w:rPr>
      </w:pPr>
      <w:r w:rsidRPr="00E17890">
        <w:rPr>
          <w:lang w:val="en-US"/>
        </w:rPr>
        <w:t>[Position: …………..]</w:t>
      </w:r>
    </w:p>
    <w:p w14:paraId="598DB098" w14:textId="77777777" w:rsidR="00BC4663" w:rsidRPr="00202976" w:rsidRDefault="00BC4663" w:rsidP="00E17890">
      <w:pPr>
        <w:pStyle w:val="00-02Option"/>
        <w:rPr>
          <w:lang w:val="en-US"/>
        </w:rPr>
      </w:pPr>
      <w:proofErr w:type="spellStart"/>
      <w:r w:rsidRPr="00202976">
        <w:rPr>
          <w:lang w:val="en-US"/>
        </w:rPr>
        <w:t>Zufahrtsschranke</w:t>
      </w:r>
      <w:proofErr w:type="spellEnd"/>
      <w:r w:rsidRPr="00202976">
        <w:rPr>
          <w:lang w:val="en-US"/>
        </w:rPr>
        <w:t xml:space="preserve"> Magnetic MHTM™ </w:t>
      </w:r>
      <w:proofErr w:type="spellStart"/>
      <w:r w:rsidRPr="00202976">
        <w:rPr>
          <w:lang w:val="en-US"/>
        </w:rPr>
        <w:t>MicroDrive</w:t>
      </w:r>
      <w:proofErr w:type="spellEnd"/>
      <w:r w:rsidRPr="00202976">
        <w:rPr>
          <w:lang w:val="en-US"/>
        </w:rPr>
        <w:t xml:space="preserve">, </w:t>
      </w:r>
      <w:proofErr w:type="spellStart"/>
      <w:r w:rsidRPr="00202976">
        <w:rPr>
          <w:lang w:val="en-US"/>
        </w:rPr>
        <w:t>Typ</w:t>
      </w:r>
      <w:proofErr w:type="spellEnd"/>
      <w:r w:rsidRPr="00202976">
        <w:rPr>
          <w:lang w:val="en-US"/>
        </w:rPr>
        <w:t xml:space="preserve"> </w:t>
      </w:r>
      <w:r w:rsidR="00B00F0A">
        <w:rPr>
          <w:lang w:val="en-US"/>
        </w:rPr>
        <w:t>Access</w:t>
      </w:r>
      <w:r w:rsidRPr="00202976">
        <w:rPr>
          <w:lang w:val="en-US"/>
        </w:rPr>
        <w:t xml:space="preserve"> Pro-H</w:t>
      </w:r>
    </w:p>
    <w:p w14:paraId="2BBC8D76" w14:textId="77777777" w:rsidR="00BC4663" w:rsidRPr="00202976" w:rsidRDefault="00BC4663" w:rsidP="00092DA1">
      <w:pPr>
        <w:pStyle w:val="01-01Haupttext"/>
      </w:pPr>
      <w:r w:rsidRPr="00202976">
        <w:t xml:space="preserve">Elektromotorisch angetriebene Verkehrsschranke für die Zufahrtskontrolle von Fahrzeugen, </w:t>
      </w:r>
      <w:r w:rsidR="00CE7796">
        <w:br/>
      </w:r>
      <w:r w:rsidRPr="00202976">
        <w:t>Ein-/Ausfahrt für PKW</w:t>
      </w:r>
      <w:r w:rsidR="00CE7796">
        <w:t> </w:t>
      </w:r>
      <w:r w:rsidRPr="00202976">
        <w:t>/</w:t>
      </w:r>
      <w:r w:rsidR="00CE7796">
        <w:t> LKW, Sperrbreite bis 6,0 </w:t>
      </w:r>
      <w:r w:rsidRPr="00202976">
        <w:t>m, Öff</w:t>
      </w:r>
      <w:r w:rsidR="00CE7796">
        <w:t>nungs- und Schließzeiten ab 4,0 </w:t>
      </w:r>
      <w:r w:rsidRPr="00202976">
        <w:t>s</w:t>
      </w:r>
      <w:r w:rsidR="00CE7796">
        <w:t>.</w:t>
      </w:r>
    </w:p>
    <w:p w14:paraId="7B8BC453" w14:textId="77777777" w:rsidR="00BC4663" w:rsidRPr="00202976" w:rsidRDefault="00BC4663" w:rsidP="00092DA1">
      <w:pPr>
        <w:pStyle w:val="01-01Haupttext"/>
      </w:pPr>
      <w:r w:rsidRPr="00202976">
        <w:t>Gerader Schrankenbaum, speziell für Schrankenbaumgitter ohne</w:t>
      </w:r>
      <w:r w:rsidR="00CE7796">
        <w:t> </w:t>
      </w:r>
      <w:r w:rsidRPr="00202976">
        <w:t>/</w:t>
      </w:r>
      <w:r w:rsidR="00CE7796">
        <w:t> </w:t>
      </w:r>
      <w:r w:rsidRPr="00202976">
        <w:t>mit Übersteigschutz</w:t>
      </w:r>
      <w:r w:rsidR="00CE7796">
        <w:t>.</w:t>
      </w:r>
    </w:p>
    <w:p w14:paraId="3BF7A9E6" w14:textId="77777777" w:rsidR="00BC4663" w:rsidRPr="00202976" w:rsidRDefault="00BC4663" w:rsidP="00092DA1"/>
    <w:p w14:paraId="273DBF3D" w14:textId="77777777" w:rsidR="00BC4663" w:rsidRPr="00202976" w:rsidRDefault="00BC4663" w:rsidP="00092DA1">
      <w:pPr>
        <w:pStyle w:val="02-01Listentitel"/>
      </w:pPr>
      <w:r w:rsidRPr="00202976">
        <w:t>Antrieb:</w:t>
      </w:r>
    </w:p>
    <w:p w14:paraId="06DE431B" w14:textId="77777777" w:rsidR="00BC4663" w:rsidRPr="00B00F0A" w:rsidRDefault="00BC4663" w:rsidP="00B00F0A">
      <w:pPr>
        <w:pStyle w:val="02-02Listenpunkt"/>
      </w:pPr>
      <w:r w:rsidRPr="00B00F0A">
        <w:t xml:space="preserve">Integriertes MHTM™ </w:t>
      </w:r>
      <w:proofErr w:type="spellStart"/>
      <w:r w:rsidRPr="00B00F0A">
        <w:t>MicroDrive</w:t>
      </w:r>
      <w:proofErr w:type="spellEnd"/>
      <w:r w:rsidRPr="00B00F0A">
        <w:t>-Antriebssystem für mindestens 10</w:t>
      </w:r>
      <w:r w:rsidR="00CE7796" w:rsidRPr="00B00F0A">
        <w:t> </w:t>
      </w:r>
      <w:r w:rsidRPr="00B00F0A">
        <w:t>Millionen Durchfahrtszyklen (MCBF)</w:t>
      </w:r>
    </w:p>
    <w:p w14:paraId="17C12247" w14:textId="77777777" w:rsidR="00BC4663" w:rsidRPr="00B00F0A" w:rsidRDefault="00BC4663" w:rsidP="00B00F0A">
      <w:pPr>
        <w:pStyle w:val="02-02Listenpunkt"/>
      </w:pPr>
      <w:r w:rsidRPr="00B00F0A">
        <w:t>Hochdynamischer und energieeffizienter BLDC-Antrieb</w:t>
      </w:r>
      <w:r w:rsidR="00CE7796" w:rsidRPr="00B00F0A">
        <w:t xml:space="preserve"> 24 </w:t>
      </w:r>
      <w:r w:rsidRPr="00B00F0A">
        <w:t>V</w:t>
      </w:r>
    </w:p>
    <w:p w14:paraId="674CAB7F" w14:textId="77777777" w:rsidR="00BC4663" w:rsidRPr="00B00F0A" w:rsidRDefault="00BC4663" w:rsidP="00B00F0A">
      <w:pPr>
        <w:pStyle w:val="02-02Listenpunkt"/>
      </w:pPr>
      <w:r w:rsidRPr="00B00F0A">
        <w:t>Zusätzliche Hebelmechanik zur Verriegelung des Schrankenbaums in beiden Endlagen</w:t>
      </w:r>
    </w:p>
    <w:p w14:paraId="035C1FB3" w14:textId="77777777" w:rsidR="00BC4663" w:rsidRPr="00B00F0A" w:rsidRDefault="00BC4663" w:rsidP="00B00F0A">
      <w:pPr>
        <w:pStyle w:val="02-02Listenpunkt"/>
      </w:pPr>
      <w:r w:rsidRPr="00B00F0A">
        <w:t>Wartungsarm und nahezu geräuschlos</w:t>
      </w:r>
    </w:p>
    <w:p w14:paraId="0038D379" w14:textId="77777777" w:rsidR="00BC4663" w:rsidRPr="00B00F0A" w:rsidRDefault="00BC4663" w:rsidP="00B00F0A">
      <w:pPr>
        <w:pStyle w:val="02-02Listenpunkt"/>
      </w:pPr>
      <w:r w:rsidRPr="00B00F0A">
        <w:t>Kleinste dynamische und statische Aufschlagkräfte</w:t>
      </w:r>
    </w:p>
    <w:p w14:paraId="1F157A56" w14:textId="77777777" w:rsidR="00BC4663" w:rsidRPr="00CE7796" w:rsidRDefault="00BC4663" w:rsidP="00B00F0A">
      <w:pPr>
        <w:pStyle w:val="02-02Listenpunkt"/>
      </w:pPr>
      <w:r w:rsidRPr="00B00F0A">
        <w:t>Höchste Positioniergenauigkeit ohne Nachwippen in den Endlagen</w:t>
      </w:r>
    </w:p>
    <w:p w14:paraId="1603039F" w14:textId="77777777" w:rsidR="00BC4663" w:rsidRPr="00202976" w:rsidRDefault="00BC4663" w:rsidP="00092DA1"/>
    <w:p w14:paraId="0CAEAC7A" w14:textId="77777777" w:rsidR="00BC4663" w:rsidRPr="00202976" w:rsidRDefault="00BC4663" w:rsidP="00092DA1">
      <w:pPr>
        <w:pStyle w:val="02-01Listentitel"/>
      </w:pPr>
      <w:r w:rsidRPr="00202976">
        <w:t>Design:</w:t>
      </w:r>
    </w:p>
    <w:p w14:paraId="241B8343" w14:textId="77777777" w:rsidR="00BC4663" w:rsidRPr="00B00F0A" w:rsidRDefault="00BC4663" w:rsidP="00B00F0A">
      <w:pPr>
        <w:pStyle w:val="02-02Listenpunkt"/>
      </w:pPr>
      <w:r w:rsidRPr="00B00F0A">
        <w:t xml:space="preserve">Formschönes und international prämiertes Gehäuse aus Aluminium, </w:t>
      </w:r>
      <w:proofErr w:type="spellStart"/>
      <w:r w:rsidRPr="00B00F0A">
        <w:t>chromatiert</w:t>
      </w:r>
      <w:proofErr w:type="spellEnd"/>
      <w:r w:rsidRPr="00B00F0A">
        <w:t xml:space="preserve"> und pulverbeschichtet</w:t>
      </w:r>
    </w:p>
    <w:p w14:paraId="4E876AFE" w14:textId="77777777" w:rsidR="00BC4663" w:rsidRPr="00B00F0A" w:rsidRDefault="00BC4663" w:rsidP="00B00F0A">
      <w:pPr>
        <w:pStyle w:val="02-02Listenpunkt"/>
      </w:pPr>
      <w:r w:rsidRPr="00B00F0A">
        <w:t>Sockelrahmen aus Edelstahl</w:t>
      </w:r>
    </w:p>
    <w:p w14:paraId="3C208151" w14:textId="77777777" w:rsidR="00BC4663" w:rsidRPr="00B00F0A" w:rsidRDefault="00BC4663" w:rsidP="00B00F0A">
      <w:pPr>
        <w:pStyle w:val="02-02Listenpunkt"/>
      </w:pPr>
      <w:r w:rsidRPr="00B00F0A">
        <w:t>Erhältlich in drei Standardfarbvarianten: Seitenwände und Haube in Gelborange (RAL</w:t>
      </w:r>
      <w:r w:rsidR="00CE7796" w:rsidRPr="00B00F0A">
        <w:t> </w:t>
      </w:r>
      <w:r w:rsidRPr="00B00F0A">
        <w:t>2000), in Weißaluminium (ähnlich RAL</w:t>
      </w:r>
      <w:r w:rsidR="00CE7796" w:rsidRPr="00B00F0A">
        <w:t> </w:t>
      </w:r>
      <w:r w:rsidRPr="00B00F0A">
        <w:t>9006) oder in Graualuminium (ähnlich RAL</w:t>
      </w:r>
      <w:r w:rsidR="00CE7796" w:rsidRPr="00B00F0A">
        <w:t> </w:t>
      </w:r>
      <w:r w:rsidRPr="00B00F0A">
        <w:t>9007), Türen jeweils in Schwarzgrau (RAL</w:t>
      </w:r>
      <w:r w:rsidR="00CE7796" w:rsidRPr="00B00F0A">
        <w:t> </w:t>
      </w:r>
      <w:r w:rsidRPr="00B00F0A">
        <w:t>7021)</w:t>
      </w:r>
    </w:p>
    <w:p w14:paraId="460DE19C" w14:textId="77777777" w:rsidR="00BC4663" w:rsidRPr="00CE7796" w:rsidRDefault="00BC4663" w:rsidP="00B00F0A">
      <w:pPr>
        <w:pStyle w:val="02-02Listenpunkt"/>
      </w:pPr>
      <w:r w:rsidRPr="00B00F0A">
        <w:t>Optional in RAL-Farbkombinationen nach Wunsch des A</w:t>
      </w:r>
      <w:r w:rsidR="00B00F0A">
        <w:t>uftraggebers</w:t>
      </w:r>
    </w:p>
    <w:p w14:paraId="1D94E7B4" w14:textId="77777777" w:rsidR="00BC4663" w:rsidRPr="00CE7796" w:rsidRDefault="00BC4663" w:rsidP="00092DA1"/>
    <w:p w14:paraId="7489A98C" w14:textId="77777777" w:rsidR="00BC4663" w:rsidRPr="00202976" w:rsidRDefault="00BC4663" w:rsidP="00092DA1">
      <w:pPr>
        <w:pStyle w:val="02-01Listentitel"/>
      </w:pPr>
      <w:r w:rsidRPr="00202976">
        <w:t>Sicherheit:</w:t>
      </w:r>
    </w:p>
    <w:p w14:paraId="603A52CC" w14:textId="77777777" w:rsidR="00BC4663" w:rsidRPr="00B00F0A" w:rsidRDefault="00BC4663" w:rsidP="00B00F0A">
      <w:pPr>
        <w:pStyle w:val="02-02Listenpunkt"/>
      </w:pPr>
      <w:r w:rsidRPr="00B00F0A">
        <w:t>Sichere Steuerung nach EN</w:t>
      </w:r>
      <w:r w:rsidR="00CE7796" w:rsidRPr="00B00F0A">
        <w:t> </w:t>
      </w:r>
      <w:r w:rsidRPr="00B00F0A">
        <w:t>13849, Performance Level C</w:t>
      </w:r>
    </w:p>
    <w:p w14:paraId="38874E87" w14:textId="77777777" w:rsidR="00BC4663" w:rsidRPr="00B00F0A" w:rsidRDefault="00BC4663" w:rsidP="00B00F0A">
      <w:pPr>
        <w:pStyle w:val="02-02Listenpunkt"/>
      </w:pPr>
      <w:r w:rsidRPr="00B00F0A">
        <w:t xml:space="preserve">Testbarer Eingang für Sicherheitslichtschranke oder Laserscanner als Personenschutz, </w:t>
      </w:r>
      <w:r w:rsidR="00CE7796" w:rsidRPr="00B00F0A">
        <w:br/>
      </w:r>
      <w:r w:rsidRPr="00B00F0A">
        <w:t>Funktionsprüfung vor jeder Schließbewegung</w:t>
      </w:r>
    </w:p>
    <w:p w14:paraId="39DC5288" w14:textId="77777777" w:rsidR="00BC4663" w:rsidRPr="00B00F0A" w:rsidRDefault="00BC4663" w:rsidP="00B00F0A">
      <w:pPr>
        <w:pStyle w:val="02-02Listenpunkt"/>
      </w:pPr>
      <w:r w:rsidRPr="00B00F0A">
        <w:t>Integrierter 2-Kanal-Schleifendetektor, Ausführung steckbares Modul, Multiplexbetrieb, Frequenzbereich (high</w:t>
      </w:r>
      <w:r w:rsidR="00B00F0A">
        <w:t> </w:t>
      </w:r>
      <w:r w:rsidRPr="00B00F0A">
        <w:t>/</w:t>
      </w:r>
      <w:r w:rsidR="00B00F0A">
        <w:t> </w:t>
      </w:r>
      <w:proofErr w:type="spellStart"/>
      <w:r w:rsidRPr="00B00F0A">
        <w:t>low</w:t>
      </w:r>
      <w:proofErr w:type="spellEnd"/>
      <w:r w:rsidRPr="00B00F0A">
        <w:t>) per Menü umschaltbar, Anzeige von aktueller Frequenz und Frequenzänderung bei Überfahrt</w:t>
      </w:r>
    </w:p>
    <w:p w14:paraId="5456FBCE" w14:textId="77777777" w:rsidR="00BC4663" w:rsidRPr="00B00F0A" w:rsidRDefault="00BC4663" w:rsidP="00B00F0A">
      <w:pPr>
        <w:pStyle w:val="02-02Listenpunkt"/>
      </w:pPr>
      <w:r w:rsidRPr="00B00F0A">
        <w:t>Serviceschalter für Monteure</w:t>
      </w:r>
      <w:r w:rsidR="00CE7796" w:rsidRPr="00B00F0A">
        <w:t> </w:t>
      </w:r>
      <w:r w:rsidRPr="00B00F0A">
        <w:t>/</w:t>
      </w:r>
      <w:r w:rsidR="00CE7796" w:rsidRPr="00B00F0A">
        <w:t> </w:t>
      </w:r>
      <w:r w:rsidRPr="00B00F0A">
        <w:t>Techniker zum sicheren Blockieren des Schrankenbaums in den beiden Endlagen, Bewegung des Schrankenbaums über 2</w:t>
      </w:r>
      <w:r w:rsidR="00CE7796" w:rsidRPr="00B00F0A">
        <w:t> </w:t>
      </w:r>
      <w:r w:rsidRPr="00B00F0A">
        <w:t xml:space="preserve">Tasten am </w:t>
      </w:r>
      <w:r w:rsidR="00CE7796" w:rsidRPr="00B00F0A">
        <w:t>Steuergerät weiterhin möglich</w:t>
      </w:r>
    </w:p>
    <w:p w14:paraId="2806E3DB" w14:textId="77777777" w:rsidR="00BC4663" w:rsidRPr="00B00F0A" w:rsidRDefault="00BC4663" w:rsidP="00B00F0A">
      <w:pPr>
        <w:pStyle w:val="02-02Listenpunkt"/>
      </w:pPr>
      <w:r w:rsidRPr="00B00F0A">
        <w:t>Elektronische Aufschlagserkennung mit einstellbarem Reversierverhalten</w:t>
      </w:r>
    </w:p>
    <w:p w14:paraId="2B60101E" w14:textId="77777777" w:rsidR="00BC4663" w:rsidRPr="00B00F0A" w:rsidRDefault="00BC4663" w:rsidP="00B00F0A">
      <w:pPr>
        <w:pStyle w:val="02-02Listenpunkt"/>
      </w:pPr>
      <w:r w:rsidRPr="00B00F0A">
        <w:t>Hebelmechanik weitgehend geschützt vor Quetsch- und Scherstellen</w:t>
      </w:r>
    </w:p>
    <w:p w14:paraId="1F571449" w14:textId="77777777" w:rsidR="00BC4663" w:rsidRPr="00B00F0A" w:rsidRDefault="00BC4663" w:rsidP="00B00F0A">
      <w:pPr>
        <w:pStyle w:val="02-02Listenpunkt"/>
      </w:pPr>
      <w:r w:rsidRPr="00B00F0A">
        <w:t>Weicher Kantenschutz unter dem Schrankenbaum</w:t>
      </w:r>
    </w:p>
    <w:p w14:paraId="6AB1EFA3" w14:textId="77777777" w:rsidR="00BC4663" w:rsidRPr="00CE7796" w:rsidRDefault="00BC4663" w:rsidP="00B00F0A">
      <w:pPr>
        <w:pStyle w:val="02-02Listenpunkt"/>
      </w:pPr>
      <w:r w:rsidRPr="00B00F0A">
        <w:t>Personenschutz, Aufschlagkräfte &lt;</w:t>
      </w:r>
      <w:r w:rsidR="00CE7796" w:rsidRPr="00B00F0A">
        <w:t> </w:t>
      </w:r>
      <w:r w:rsidRPr="00B00F0A">
        <w:t>400</w:t>
      </w:r>
      <w:r w:rsidR="00CE7796" w:rsidRPr="00B00F0A">
        <w:t> </w:t>
      </w:r>
      <w:r w:rsidRPr="00B00F0A">
        <w:t>N gemäß EN</w:t>
      </w:r>
      <w:r w:rsidR="00CE7796" w:rsidRPr="00B00F0A">
        <w:t> </w:t>
      </w:r>
      <w:r w:rsidRPr="00B00F0A">
        <w:t>12453</w:t>
      </w:r>
    </w:p>
    <w:p w14:paraId="4743261E" w14:textId="77777777" w:rsidR="00BC4663" w:rsidRPr="00202976" w:rsidRDefault="00BC4663" w:rsidP="00092DA1"/>
    <w:p w14:paraId="761A27EF" w14:textId="77777777" w:rsidR="00BC4663" w:rsidRPr="00202976" w:rsidRDefault="00BC4663" w:rsidP="00092DA1">
      <w:pPr>
        <w:pStyle w:val="02-01Listentitel"/>
      </w:pPr>
      <w:r w:rsidRPr="00202976">
        <w:t>Steuerung:</w:t>
      </w:r>
    </w:p>
    <w:p w14:paraId="647AF043" w14:textId="77777777" w:rsidR="00BC4663" w:rsidRPr="00B00F0A" w:rsidRDefault="00BC4663" w:rsidP="00B00F0A">
      <w:pPr>
        <w:pStyle w:val="02-02Listenpunkt"/>
      </w:pPr>
      <w:r w:rsidRPr="00B00F0A">
        <w:t>Steuergerät MGC Pro mit erweitertem Funktionsumfang</w:t>
      </w:r>
    </w:p>
    <w:p w14:paraId="5B601EAB" w14:textId="77777777" w:rsidR="00BC4663" w:rsidRPr="00B00F0A" w:rsidRDefault="00BC4663" w:rsidP="00B00F0A">
      <w:pPr>
        <w:pStyle w:val="02-02Listenpunkt"/>
      </w:pPr>
      <w:r w:rsidRPr="00B00F0A">
        <w:t xml:space="preserve">Große </w:t>
      </w:r>
      <w:r w:rsidR="00F80BB8">
        <w:t>G</w:t>
      </w:r>
      <w:r w:rsidRPr="00B00F0A">
        <w:t>raphik- und Klartextanzeige</w:t>
      </w:r>
    </w:p>
    <w:p w14:paraId="11856848" w14:textId="77777777" w:rsidR="00BC4663" w:rsidRPr="00B00F0A" w:rsidRDefault="00BC4663" w:rsidP="00B00F0A">
      <w:pPr>
        <w:pStyle w:val="02-02Listenpunkt"/>
      </w:pPr>
      <w:r w:rsidRPr="00B00F0A">
        <w:t>4</w:t>
      </w:r>
      <w:r w:rsidR="00CE7796" w:rsidRPr="00B00F0A">
        <w:t> </w:t>
      </w:r>
      <w:r w:rsidRPr="00B00F0A">
        <w:t>Bedientasten</w:t>
      </w:r>
    </w:p>
    <w:p w14:paraId="45FE43AF" w14:textId="77777777" w:rsidR="00BC4663" w:rsidRPr="00B00F0A" w:rsidRDefault="00BC4663" w:rsidP="00B00F0A">
      <w:pPr>
        <w:pStyle w:val="02-02Listenpunkt"/>
      </w:pPr>
      <w:r w:rsidRPr="00B00F0A">
        <w:t>Konfiguration über selbsterklärende Menüsteuerung</w:t>
      </w:r>
    </w:p>
    <w:p w14:paraId="46776CE3" w14:textId="77777777" w:rsidR="00BC4663" w:rsidRPr="00B00F0A" w:rsidRDefault="00BC4663" w:rsidP="00B00F0A">
      <w:pPr>
        <w:pStyle w:val="02-02Listenpunkt"/>
      </w:pPr>
      <w:r w:rsidRPr="00B00F0A">
        <w:t>8</w:t>
      </w:r>
      <w:r w:rsidR="00CE7796" w:rsidRPr="00B00F0A">
        <w:t> </w:t>
      </w:r>
      <w:r w:rsidRPr="00B00F0A">
        <w:t>digitale Eingänge 24</w:t>
      </w:r>
      <w:r w:rsidR="00CE7796" w:rsidRPr="00B00F0A">
        <w:t> </w:t>
      </w:r>
      <w:r w:rsidRPr="00B00F0A">
        <w:t>V</w:t>
      </w:r>
      <w:r w:rsidR="00CE7796" w:rsidRPr="00B00F0A">
        <w:t> </w:t>
      </w:r>
      <w:r w:rsidRPr="00B00F0A">
        <w:t>/</w:t>
      </w:r>
      <w:r w:rsidR="00CE7796" w:rsidRPr="00B00F0A">
        <w:t> </w:t>
      </w:r>
      <w:r w:rsidRPr="00B00F0A">
        <w:t>10</w:t>
      </w:r>
      <w:r w:rsidR="00CE7796" w:rsidRPr="00B00F0A">
        <w:t> </w:t>
      </w:r>
      <w:r w:rsidRPr="00B00F0A">
        <w:t>mA</w:t>
      </w:r>
    </w:p>
    <w:p w14:paraId="6E9911E9" w14:textId="77777777" w:rsidR="00BC4663" w:rsidRPr="00B00F0A" w:rsidRDefault="00CE7796" w:rsidP="00B00F0A">
      <w:pPr>
        <w:pStyle w:val="02-02Listenpunkt"/>
      </w:pPr>
      <w:r w:rsidRPr="00B00F0A">
        <w:t>4 </w:t>
      </w:r>
      <w:r w:rsidR="00BC4663" w:rsidRPr="00B00F0A">
        <w:t>digitale Ausgänge 24</w:t>
      </w:r>
      <w:r w:rsidRPr="00B00F0A">
        <w:t> </w:t>
      </w:r>
      <w:r w:rsidR="00BC4663" w:rsidRPr="00B00F0A">
        <w:t>V</w:t>
      </w:r>
      <w:r w:rsidRPr="00B00F0A">
        <w:t> </w:t>
      </w:r>
      <w:r w:rsidR="00BC4663" w:rsidRPr="00B00F0A">
        <w:t>/</w:t>
      </w:r>
      <w:r w:rsidRPr="00B00F0A">
        <w:t> </w:t>
      </w:r>
      <w:r w:rsidR="00BC4663" w:rsidRPr="00B00F0A">
        <w:t>100</w:t>
      </w:r>
      <w:r w:rsidRPr="00B00F0A">
        <w:t> </w:t>
      </w:r>
      <w:r w:rsidR="00BC4663" w:rsidRPr="00B00F0A">
        <w:t>mA</w:t>
      </w:r>
    </w:p>
    <w:p w14:paraId="0151027F" w14:textId="77777777" w:rsidR="00BC4663" w:rsidRPr="00B00F0A" w:rsidRDefault="00CE7796" w:rsidP="00B00F0A">
      <w:pPr>
        <w:pStyle w:val="02-02Listenpunkt"/>
      </w:pPr>
      <w:r w:rsidRPr="00B00F0A">
        <w:t>6 </w:t>
      </w:r>
      <w:r w:rsidR="00BC4663" w:rsidRPr="00B00F0A">
        <w:t>Relaisausgänge 30</w:t>
      </w:r>
      <w:r w:rsidRPr="00B00F0A">
        <w:t> </w:t>
      </w:r>
      <w:r w:rsidR="00BC4663" w:rsidRPr="00B00F0A">
        <w:t>V</w:t>
      </w:r>
      <w:r w:rsidRPr="00B00F0A">
        <w:t> </w:t>
      </w:r>
      <w:r w:rsidR="00BC4663" w:rsidRPr="00B00F0A">
        <w:t>/</w:t>
      </w:r>
      <w:r w:rsidRPr="00B00F0A">
        <w:t> </w:t>
      </w:r>
      <w:r w:rsidR="00BC4663" w:rsidRPr="00B00F0A">
        <w:t>1</w:t>
      </w:r>
      <w:r w:rsidRPr="00B00F0A">
        <w:t> </w:t>
      </w:r>
      <w:r w:rsidR="00BC4663" w:rsidRPr="00B00F0A">
        <w:t>A</w:t>
      </w:r>
    </w:p>
    <w:p w14:paraId="1BD97684" w14:textId="77777777" w:rsidR="00BC4663" w:rsidRPr="00CE7796" w:rsidRDefault="00CE7796" w:rsidP="00B00F0A">
      <w:pPr>
        <w:pStyle w:val="02-02Listenpunkt"/>
      </w:pPr>
      <w:r w:rsidRPr="00B00F0A">
        <w:t>4 </w:t>
      </w:r>
      <w:r w:rsidR="00BC4663" w:rsidRPr="00B00F0A">
        <w:t>freie Modul-Steckplätze zur optionalen Installation von: zweitem Schleifendetektor</w:t>
      </w:r>
      <w:r w:rsidR="00B00F0A">
        <w:t>m</w:t>
      </w:r>
      <w:r w:rsidR="00BC4663" w:rsidRPr="00B00F0A">
        <w:t xml:space="preserve">odul </w:t>
      </w:r>
      <w:r w:rsidR="00B00F0A">
        <w:t xml:space="preserve">2-Kanal </w:t>
      </w:r>
      <w:r w:rsidR="00BC4663" w:rsidRPr="00B00F0A">
        <w:t>zur Erweiterung auf 4</w:t>
      </w:r>
      <w:r w:rsidRPr="00B00F0A">
        <w:t> </w:t>
      </w:r>
      <w:r w:rsidR="00BC4663" w:rsidRPr="00B00F0A">
        <w:t>Schleifen, Funk</w:t>
      </w:r>
      <w:r w:rsidR="00B00F0A">
        <w:t>m</w:t>
      </w:r>
      <w:r w:rsidR="00BC4663" w:rsidRPr="00B00F0A">
        <w:t>odul, Ethernet-Modul, RS485-Modul, CAN-Modul (mit Fahrzeugzählung)</w:t>
      </w:r>
    </w:p>
    <w:p w14:paraId="00A45829" w14:textId="77777777" w:rsidR="00BC4663" w:rsidRPr="00202976" w:rsidRDefault="00BC4663" w:rsidP="00092DA1"/>
    <w:p w14:paraId="3BD6D055" w14:textId="77777777" w:rsidR="00BC4663" w:rsidRPr="00202976" w:rsidRDefault="00CE7796" w:rsidP="00092DA1">
      <w:pPr>
        <w:pStyle w:val="02-01Listentitel"/>
      </w:pPr>
      <w:r>
        <w:t>Einstellbare Funktionen:</w:t>
      </w:r>
    </w:p>
    <w:p w14:paraId="3B032E40" w14:textId="77777777" w:rsidR="00BC4663" w:rsidRPr="00B00F0A" w:rsidRDefault="00CE7796" w:rsidP="00B00F0A">
      <w:pPr>
        <w:pStyle w:val="02-02Listenpunkt"/>
      </w:pPr>
      <w:r w:rsidRPr="00B00F0A">
        <w:t>8 </w:t>
      </w:r>
      <w:r w:rsidR="00BC4663" w:rsidRPr="00B00F0A">
        <w:t>Betriebsarten (4</w:t>
      </w:r>
      <w:r w:rsidRPr="00B00F0A">
        <w:t> </w:t>
      </w:r>
      <w:r w:rsidR="00BC4663" w:rsidRPr="00B00F0A">
        <w:t>manuelle, 4</w:t>
      </w:r>
      <w:r w:rsidRPr="00B00F0A">
        <w:t> </w:t>
      </w:r>
      <w:r w:rsidR="00BC4663" w:rsidRPr="00B00F0A">
        <w:t>automatische)</w:t>
      </w:r>
    </w:p>
    <w:p w14:paraId="04122106" w14:textId="77777777" w:rsidR="00BC4663" w:rsidRPr="00B00F0A" w:rsidRDefault="00BC4663" w:rsidP="00B00F0A">
      <w:pPr>
        <w:pStyle w:val="02-02Listenpunkt"/>
      </w:pPr>
      <w:r w:rsidRPr="00B00F0A">
        <w:t>Ö</w:t>
      </w:r>
      <w:r w:rsidR="00CE7796" w:rsidRPr="00B00F0A">
        <w:t>ffnungs- und Schließzeiten in 3 </w:t>
      </w:r>
      <w:r w:rsidRPr="00B00F0A">
        <w:t>Stufen</w:t>
      </w:r>
    </w:p>
    <w:p w14:paraId="46899981" w14:textId="77777777" w:rsidR="00BC4663" w:rsidRPr="00B00F0A" w:rsidRDefault="00BC4663" w:rsidP="00B00F0A">
      <w:pPr>
        <w:pStyle w:val="02-02Listenpunkt"/>
      </w:pPr>
      <w:r w:rsidRPr="00B00F0A">
        <w:t>Freie Konfiguration der digitalen Ein- und Ausgänge und der Relaisausgänge mit einer Vielzahl an vorhandenen Funktionen</w:t>
      </w:r>
    </w:p>
    <w:p w14:paraId="27D2B7CA" w14:textId="77777777" w:rsidR="00BC4663" w:rsidRPr="00B00F0A" w:rsidRDefault="00BC4663" w:rsidP="00B00F0A">
      <w:pPr>
        <w:pStyle w:val="02-02Listenpunkt"/>
      </w:pPr>
      <w:r w:rsidRPr="00B00F0A">
        <w:t>Schleifendetektorfunktionalität</w:t>
      </w:r>
    </w:p>
    <w:p w14:paraId="59E196A0" w14:textId="77777777" w:rsidR="00BC4663" w:rsidRPr="00B00F0A" w:rsidRDefault="00BC4663" w:rsidP="00B00F0A">
      <w:pPr>
        <w:pStyle w:val="02-02Listenpunkt"/>
      </w:pPr>
      <w:r w:rsidRPr="00B00F0A">
        <w:t>Reaktion bei Spannungsausfall: verriegelt, entriegelt</w:t>
      </w:r>
    </w:p>
    <w:p w14:paraId="3E5C5496" w14:textId="77777777" w:rsidR="00BC4663" w:rsidRPr="00B00F0A" w:rsidRDefault="00BC4663" w:rsidP="00B00F0A">
      <w:pPr>
        <w:pStyle w:val="02-02Listenpunkt"/>
      </w:pPr>
      <w:r w:rsidRPr="00B00F0A">
        <w:t>Reversieren nach Aufschlag und anschließende Reaktion</w:t>
      </w:r>
    </w:p>
    <w:p w14:paraId="7725DDDF" w14:textId="77777777" w:rsidR="00BC4663" w:rsidRPr="00B00F0A" w:rsidRDefault="00BC4663" w:rsidP="00B00F0A">
      <w:pPr>
        <w:pStyle w:val="02-02Listenpunkt"/>
      </w:pPr>
      <w:r w:rsidRPr="00B00F0A">
        <w:t>Anlaufverhalten (8</w:t>
      </w:r>
      <w:r w:rsidR="00CE7796" w:rsidRPr="00B00F0A">
        <w:t> </w:t>
      </w:r>
      <w:r w:rsidRPr="00B00F0A">
        <w:t>Optionen)</w:t>
      </w:r>
    </w:p>
    <w:p w14:paraId="02BDBCFC" w14:textId="77777777" w:rsidR="00BC4663" w:rsidRPr="00B00F0A" w:rsidRDefault="00BC4663" w:rsidP="00B00F0A">
      <w:pPr>
        <w:pStyle w:val="02-02Listenpunkt"/>
      </w:pPr>
      <w:r w:rsidRPr="00B00F0A">
        <w:t>Schließverzögerung</w:t>
      </w:r>
    </w:p>
    <w:p w14:paraId="4407C485" w14:textId="77777777" w:rsidR="00BC4663" w:rsidRPr="00B00F0A" w:rsidRDefault="00BC4663" w:rsidP="00B00F0A">
      <w:pPr>
        <w:pStyle w:val="02-02Listenpunkt"/>
      </w:pPr>
      <w:r w:rsidRPr="00B00F0A">
        <w:t>Offenhaltezeit bis 60</w:t>
      </w:r>
      <w:r w:rsidR="00CE7796" w:rsidRPr="00B00F0A">
        <w:t> </w:t>
      </w:r>
      <w:r w:rsidRPr="00B00F0A">
        <w:t>s</w:t>
      </w:r>
    </w:p>
    <w:p w14:paraId="790B0C44" w14:textId="77777777" w:rsidR="00BC4663" w:rsidRPr="00B00F0A" w:rsidRDefault="00BC4663" w:rsidP="00B00F0A">
      <w:pPr>
        <w:pStyle w:val="02-02Listenpunkt"/>
      </w:pPr>
      <w:r w:rsidRPr="00B00F0A">
        <w:lastRenderedPageBreak/>
        <w:t>Diverse Abkopplungswinkel</w:t>
      </w:r>
    </w:p>
    <w:p w14:paraId="37E27767" w14:textId="77777777" w:rsidR="00BC4663" w:rsidRPr="00B00F0A" w:rsidRDefault="00BC4663" w:rsidP="00B00F0A">
      <w:pPr>
        <w:pStyle w:val="02-02Listenpunkt"/>
      </w:pPr>
      <w:r w:rsidRPr="00B00F0A">
        <w:t>Öffnungsimpulsspeicher</w:t>
      </w:r>
    </w:p>
    <w:p w14:paraId="060B7713" w14:textId="77777777" w:rsidR="00BC4663" w:rsidRPr="00B00F0A" w:rsidRDefault="00BC4663" w:rsidP="00B00F0A">
      <w:pPr>
        <w:pStyle w:val="02-02Listenpunkt"/>
      </w:pPr>
      <w:r w:rsidRPr="00B00F0A">
        <w:t>Anlagenerweiterung Master-</w:t>
      </w:r>
      <w:r w:rsidR="00CE7796" w:rsidRPr="00B00F0A">
        <w:t> </w:t>
      </w:r>
      <w:r w:rsidRPr="00B00F0A">
        <w:t>/</w:t>
      </w:r>
      <w:r w:rsidR="00CE7796" w:rsidRPr="00B00F0A">
        <w:t> </w:t>
      </w:r>
      <w:r w:rsidRPr="00B00F0A">
        <w:t>Slave-Betrieb</w:t>
      </w:r>
    </w:p>
    <w:p w14:paraId="00E3C06A" w14:textId="77777777" w:rsidR="00BC4663" w:rsidRPr="00CE7796" w:rsidRDefault="00BC4663" w:rsidP="00B00F0A">
      <w:pPr>
        <w:pStyle w:val="02-02Listenpunkt"/>
      </w:pPr>
      <w:r w:rsidRPr="00B00F0A">
        <w:t>Ampelsteuerung</w:t>
      </w:r>
    </w:p>
    <w:p w14:paraId="3C5951F0" w14:textId="77777777" w:rsidR="00BC4663" w:rsidRPr="00CE7796" w:rsidRDefault="00BC4663" w:rsidP="00092DA1"/>
    <w:p w14:paraId="49A93D34" w14:textId="77777777" w:rsidR="00BC4663" w:rsidRPr="00202976" w:rsidRDefault="00BC4663" w:rsidP="00092DA1">
      <w:pPr>
        <w:pStyle w:val="02-01Listentitel"/>
      </w:pPr>
      <w:r w:rsidRPr="00202976">
        <w:t>Lieferumfang:</w:t>
      </w:r>
    </w:p>
    <w:p w14:paraId="7C9DD119" w14:textId="77777777" w:rsidR="00BC4663" w:rsidRPr="00202976" w:rsidRDefault="00BC4663" w:rsidP="00092DA1">
      <w:pPr>
        <w:pStyle w:val="01-01Haupttext"/>
      </w:pPr>
      <w:r w:rsidRPr="00202976">
        <w:t>Verbotsschilder Personendurchgang und Durchfahrtsverbot für motorisierte und nicht motorisierte Zweiräder, Dokumentation, U-Profile zur Befestigung</w:t>
      </w:r>
      <w:r w:rsidR="00CE7796">
        <w:t>.</w:t>
      </w:r>
    </w:p>
    <w:p w14:paraId="4D6BAAC9" w14:textId="77777777" w:rsidR="00BC4663" w:rsidRPr="00202976" w:rsidRDefault="00CE7796" w:rsidP="00092DA1">
      <w:pPr>
        <w:pStyle w:val="01-01Haupttext"/>
      </w:pPr>
      <w:r>
        <w:t>erfüllte Normen:</w:t>
      </w:r>
    </w:p>
    <w:p w14:paraId="3683C0DB" w14:textId="77777777" w:rsidR="00BC4663" w:rsidRPr="00202976" w:rsidRDefault="00CE7796" w:rsidP="00092DA1">
      <w:pPr>
        <w:pStyle w:val="01-01Haupttext"/>
      </w:pPr>
      <w:r>
        <w:t>EN </w:t>
      </w:r>
      <w:r w:rsidR="00BC4663" w:rsidRPr="00202976">
        <w:t>ISO</w:t>
      </w:r>
      <w:r>
        <w:t> 12100, EN </w:t>
      </w:r>
      <w:r w:rsidR="00BC4663" w:rsidRPr="00202976">
        <w:t>60204, EN</w:t>
      </w:r>
      <w:r>
        <w:t> 61000-6-2, EN 61000-6-3, EN </w:t>
      </w:r>
      <w:r w:rsidR="00BC4663" w:rsidRPr="00202976">
        <w:t>ISO</w:t>
      </w:r>
      <w:r>
        <w:t> 13849, EN </w:t>
      </w:r>
      <w:r w:rsidR="00BC4663" w:rsidRPr="00202976">
        <w:t>13241, EN</w:t>
      </w:r>
      <w:r>
        <w:t> </w:t>
      </w:r>
      <w:r w:rsidR="00BC4663" w:rsidRPr="00202976">
        <w:t xml:space="preserve">12453, </w:t>
      </w:r>
      <w:r>
        <w:br/>
      </w:r>
      <w:r w:rsidR="00BC4663" w:rsidRPr="00202976">
        <w:t>Prüfung gemäß Bauproduktenverordnung</w:t>
      </w:r>
    </w:p>
    <w:p w14:paraId="778A513F" w14:textId="77777777" w:rsidR="00BC4663" w:rsidRPr="00202976" w:rsidRDefault="00BC4663" w:rsidP="00092DA1"/>
    <w:p w14:paraId="105BC6DD" w14:textId="77777777" w:rsidR="00BC4663" w:rsidRDefault="00CE7796" w:rsidP="00092DA1">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CE7796" w:rsidRPr="00C37538" w14:paraId="7E4CD514" w14:textId="77777777" w:rsidTr="00CE7796">
        <w:tc>
          <w:tcPr>
            <w:tcW w:w="3402" w:type="dxa"/>
          </w:tcPr>
          <w:p w14:paraId="2BE8D232" w14:textId="77777777" w:rsidR="00CE7796" w:rsidRPr="00C37538" w:rsidRDefault="00B00F0A" w:rsidP="00B00F0A">
            <w:pPr>
              <w:pStyle w:val="03-01Tabellentext"/>
            </w:pPr>
            <w:r>
              <w:t>Spannungsv</w:t>
            </w:r>
            <w:r w:rsidR="00CE7796" w:rsidRPr="00C37538">
              <w:t>ersorgung:</w:t>
            </w:r>
          </w:p>
        </w:tc>
        <w:tc>
          <w:tcPr>
            <w:tcW w:w="3402" w:type="dxa"/>
          </w:tcPr>
          <w:p w14:paraId="1DD48DB3" w14:textId="77777777" w:rsidR="00CE7796" w:rsidRPr="00C37538" w:rsidRDefault="00CE7796" w:rsidP="00092DA1">
            <w:pPr>
              <w:pStyle w:val="03-01Tabellentext"/>
            </w:pPr>
            <w:r w:rsidRPr="00C37538">
              <w:t>85 – 264 AC, 50/60 Hz</w:t>
            </w:r>
          </w:p>
        </w:tc>
      </w:tr>
      <w:tr w:rsidR="00CE7796" w:rsidRPr="00C37538" w14:paraId="5C7CBB42" w14:textId="77777777" w:rsidTr="00CE7796">
        <w:tc>
          <w:tcPr>
            <w:tcW w:w="3402" w:type="dxa"/>
          </w:tcPr>
          <w:p w14:paraId="6497644A" w14:textId="77777777" w:rsidR="00CE7796" w:rsidRPr="00C37538" w:rsidRDefault="00CE7796" w:rsidP="00092DA1">
            <w:pPr>
              <w:pStyle w:val="03-01Tabellentext"/>
            </w:pPr>
            <w:r w:rsidRPr="00C37538">
              <w:t>Leistungsaufnahme max.:</w:t>
            </w:r>
          </w:p>
        </w:tc>
        <w:tc>
          <w:tcPr>
            <w:tcW w:w="3402" w:type="dxa"/>
          </w:tcPr>
          <w:p w14:paraId="1EEF46D2" w14:textId="77777777" w:rsidR="00CE7796" w:rsidRPr="00C37538" w:rsidRDefault="00CE7796" w:rsidP="00092DA1">
            <w:pPr>
              <w:pStyle w:val="03-01Tabellentext"/>
            </w:pPr>
            <w:r>
              <w:t>2</w:t>
            </w:r>
            <w:r w:rsidRPr="00C37538">
              <w:t>5 W</w:t>
            </w:r>
          </w:p>
        </w:tc>
      </w:tr>
      <w:tr w:rsidR="00CE7796" w:rsidRPr="00C37538" w14:paraId="2B896711" w14:textId="77777777" w:rsidTr="00CE7796">
        <w:tc>
          <w:tcPr>
            <w:tcW w:w="3402" w:type="dxa"/>
          </w:tcPr>
          <w:p w14:paraId="3828AC11" w14:textId="77777777" w:rsidR="00CE7796" w:rsidRPr="00C37538" w:rsidRDefault="00CE7796" w:rsidP="00092DA1">
            <w:pPr>
              <w:pStyle w:val="03-01Tabellentext"/>
            </w:pPr>
            <w:r w:rsidRPr="00C37538">
              <w:t>Einschaltdauer:</w:t>
            </w:r>
          </w:p>
        </w:tc>
        <w:tc>
          <w:tcPr>
            <w:tcW w:w="3402" w:type="dxa"/>
          </w:tcPr>
          <w:p w14:paraId="0B5DE0E5" w14:textId="77777777" w:rsidR="00CE7796" w:rsidRPr="00C37538" w:rsidRDefault="00CE7796" w:rsidP="00092DA1">
            <w:pPr>
              <w:pStyle w:val="03-01Tabellentext"/>
            </w:pPr>
            <w:r w:rsidRPr="00C37538">
              <w:t>100 % (Betriebsart: S1)</w:t>
            </w:r>
          </w:p>
        </w:tc>
      </w:tr>
      <w:tr w:rsidR="00CE7796" w:rsidRPr="00C37538" w14:paraId="6CFCD16D" w14:textId="77777777" w:rsidTr="00CE7796">
        <w:tc>
          <w:tcPr>
            <w:tcW w:w="3402" w:type="dxa"/>
          </w:tcPr>
          <w:p w14:paraId="5143C1A7" w14:textId="77777777" w:rsidR="00CE7796" w:rsidRPr="00C37538" w:rsidRDefault="00CE7796" w:rsidP="00092DA1">
            <w:pPr>
              <w:pStyle w:val="03-01Tabellentext"/>
            </w:pPr>
            <w:r w:rsidRPr="00C37538">
              <w:t>Spezifizierte Zyklenzahl:</w:t>
            </w:r>
          </w:p>
        </w:tc>
        <w:tc>
          <w:tcPr>
            <w:tcW w:w="3402" w:type="dxa"/>
          </w:tcPr>
          <w:p w14:paraId="2F6912A3" w14:textId="77777777" w:rsidR="00CE7796" w:rsidRPr="00C37538" w:rsidRDefault="00CE7796" w:rsidP="00092DA1">
            <w:pPr>
              <w:pStyle w:val="03-01Tabellentext"/>
            </w:pPr>
            <w:r w:rsidRPr="00C37538">
              <w:t>10</w:t>
            </w:r>
            <w:r>
              <w:t> </w:t>
            </w:r>
            <w:r w:rsidRPr="00C37538">
              <w:t>Mio. Öffnungen</w:t>
            </w:r>
            <w:r>
              <w:t> </w:t>
            </w:r>
            <w:r w:rsidRPr="00C37538">
              <w:t>/</w:t>
            </w:r>
            <w:r>
              <w:t> </w:t>
            </w:r>
            <w:r w:rsidRPr="00C37538">
              <w:t>Schließungen</w:t>
            </w:r>
          </w:p>
        </w:tc>
      </w:tr>
      <w:tr w:rsidR="00CE7796" w:rsidRPr="00C37538" w14:paraId="017AB1C3" w14:textId="77777777" w:rsidTr="00CE7796">
        <w:tc>
          <w:tcPr>
            <w:tcW w:w="3402" w:type="dxa"/>
          </w:tcPr>
          <w:p w14:paraId="39FB371D" w14:textId="77777777" w:rsidR="00CE7796" w:rsidRPr="00C37538" w:rsidRDefault="00CE7796" w:rsidP="00092DA1">
            <w:pPr>
              <w:pStyle w:val="03-01Tabellentext"/>
            </w:pPr>
            <w:r w:rsidRPr="00C37538">
              <w:t>Öffnungszeiten:</w:t>
            </w:r>
          </w:p>
        </w:tc>
        <w:tc>
          <w:tcPr>
            <w:tcW w:w="3402" w:type="dxa"/>
          </w:tcPr>
          <w:p w14:paraId="757E1864" w14:textId="77777777" w:rsidR="00CE7796" w:rsidRPr="00C37538" w:rsidRDefault="00CE7796" w:rsidP="00092DA1">
            <w:pPr>
              <w:pStyle w:val="03-01Tabellentext"/>
            </w:pPr>
            <w:r w:rsidRPr="00785D3B">
              <w:rPr>
                <w:rFonts w:cs="Arial"/>
                <w:szCs w:val="20"/>
              </w:rPr>
              <w:t>4,0</w:t>
            </w:r>
            <w:r>
              <w:rPr>
                <w:rFonts w:cs="Arial"/>
                <w:szCs w:val="20"/>
              </w:rPr>
              <w:t> </w:t>
            </w:r>
            <w:r w:rsidRPr="00785D3B">
              <w:rPr>
                <w:rFonts w:cs="Arial"/>
                <w:szCs w:val="20"/>
              </w:rPr>
              <w:t>s</w:t>
            </w:r>
            <w:r>
              <w:rPr>
                <w:rFonts w:cs="Arial"/>
                <w:szCs w:val="20"/>
              </w:rPr>
              <w:t> </w:t>
            </w:r>
            <w:r w:rsidRPr="00785D3B">
              <w:rPr>
                <w:rFonts w:cs="Arial"/>
                <w:szCs w:val="20"/>
              </w:rPr>
              <w:t>/</w:t>
            </w:r>
            <w:r>
              <w:rPr>
                <w:rFonts w:cs="Arial"/>
                <w:szCs w:val="20"/>
              </w:rPr>
              <w:t> </w:t>
            </w:r>
            <w:r w:rsidRPr="00785D3B">
              <w:rPr>
                <w:rFonts w:cs="Arial"/>
                <w:szCs w:val="20"/>
              </w:rPr>
              <w:t>6,0</w:t>
            </w:r>
            <w:r>
              <w:rPr>
                <w:rFonts w:cs="Arial"/>
                <w:szCs w:val="20"/>
              </w:rPr>
              <w:t> </w:t>
            </w:r>
            <w:r w:rsidRPr="00785D3B">
              <w:rPr>
                <w:rFonts w:cs="Arial"/>
                <w:szCs w:val="20"/>
              </w:rPr>
              <w:t>s</w:t>
            </w:r>
            <w:r>
              <w:rPr>
                <w:rFonts w:cs="Arial"/>
                <w:szCs w:val="20"/>
              </w:rPr>
              <w:t> </w:t>
            </w:r>
            <w:r w:rsidRPr="00785D3B">
              <w:rPr>
                <w:rFonts w:cs="Arial"/>
                <w:szCs w:val="20"/>
              </w:rPr>
              <w:t>/</w:t>
            </w:r>
            <w:r>
              <w:rPr>
                <w:rFonts w:cs="Arial"/>
                <w:szCs w:val="20"/>
              </w:rPr>
              <w:t> </w:t>
            </w:r>
            <w:r w:rsidRPr="00785D3B">
              <w:rPr>
                <w:rFonts w:cs="Arial"/>
                <w:szCs w:val="20"/>
              </w:rPr>
              <w:t>8,0</w:t>
            </w:r>
            <w:r>
              <w:rPr>
                <w:rFonts w:cs="Arial"/>
                <w:szCs w:val="20"/>
              </w:rPr>
              <w:t> </w:t>
            </w:r>
            <w:r w:rsidRPr="00785D3B">
              <w:rPr>
                <w:rFonts w:cs="Arial"/>
                <w:szCs w:val="20"/>
              </w:rPr>
              <w:t>s</w:t>
            </w:r>
          </w:p>
        </w:tc>
      </w:tr>
      <w:tr w:rsidR="00CE7796" w:rsidRPr="00C37538" w14:paraId="493A4A00" w14:textId="77777777" w:rsidTr="00CE7796">
        <w:tc>
          <w:tcPr>
            <w:tcW w:w="3402" w:type="dxa"/>
          </w:tcPr>
          <w:p w14:paraId="5B023C03" w14:textId="77777777" w:rsidR="00CE7796" w:rsidRPr="00C37538" w:rsidRDefault="00CE7796" w:rsidP="00092DA1">
            <w:pPr>
              <w:pStyle w:val="03-01Tabellentext"/>
            </w:pPr>
            <w:r w:rsidRPr="00C37538">
              <w:t>Schließzeiten:</w:t>
            </w:r>
          </w:p>
        </w:tc>
        <w:tc>
          <w:tcPr>
            <w:tcW w:w="3402" w:type="dxa"/>
          </w:tcPr>
          <w:p w14:paraId="7FC52571" w14:textId="77777777" w:rsidR="00CE7796" w:rsidRPr="00C37538" w:rsidRDefault="00CE7796" w:rsidP="00092DA1">
            <w:pPr>
              <w:pStyle w:val="03-01Tabellentext"/>
            </w:pPr>
            <w:r w:rsidRPr="00785D3B">
              <w:rPr>
                <w:rFonts w:cs="Arial"/>
                <w:szCs w:val="20"/>
              </w:rPr>
              <w:t>4,0</w:t>
            </w:r>
            <w:r>
              <w:rPr>
                <w:rFonts w:cs="Arial"/>
                <w:szCs w:val="20"/>
              </w:rPr>
              <w:t> </w:t>
            </w:r>
            <w:r w:rsidRPr="00785D3B">
              <w:rPr>
                <w:rFonts w:cs="Arial"/>
                <w:szCs w:val="20"/>
              </w:rPr>
              <w:t>s</w:t>
            </w:r>
            <w:r>
              <w:rPr>
                <w:rFonts w:cs="Arial"/>
                <w:szCs w:val="20"/>
              </w:rPr>
              <w:t> </w:t>
            </w:r>
            <w:r w:rsidRPr="00785D3B">
              <w:rPr>
                <w:rFonts w:cs="Arial"/>
                <w:szCs w:val="20"/>
              </w:rPr>
              <w:t>/</w:t>
            </w:r>
            <w:r>
              <w:rPr>
                <w:rFonts w:cs="Arial"/>
                <w:szCs w:val="20"/>
              </w:rPr>
              <w:t> </w:t>
            </w:r>
            <w:r w:rsidRPr="00785D3B">
              <w:rPr>
                <w:rFonts w:cs="Arial"/>
                <w:szCs w:val="20"/>
              </w:rPr>
              <w:t>6,0</w:t>
            </w:r>
            <w:r>
              <w:rPr>
                <w:rFonts w:cs="Arial"/>
                <w:szCs w:val="20"/>
              </w:rPr>
              <w:t> </w:t>
            </w:r>
            <w:r w:rsidRPr="00785D3B">
              <w:rPr>
                <w:rFonts w:cs="Arial"/>
                <w:szCs w:val="20"/>
              </w:rPr>
              <w:t>s</w:t>
            </w:r>
            <w:r>
              <w:rPr>
                <w:rFonts w:cs="Arial"/>
                <w:szCs w:val="20"/>
              </w:rPr>
              <w:t> </w:t>
            </w:r>
            <w:r w:rsidRPr="00785D3B">
              <w:rPr>
                <w:rFonts w:cs="Arial"/>
                <w:szCs w:val="20"/>
              </w:rPr>
              <w:t>/</w:t>
            </w:r>
            <w:r>
              <w:rPr>
                <w:rFonts w:cs="Arial"/>
                <w:szCs w:val="20"/>
              </w:rPr>
              <w:t> </w:t>
            </w:r>
            <w:r w:rsidRPr="00785D3B">
              <w:rPr>
                <w:rFonts w:cs="Arial"/>
                <w:szCs w:val="20"/>
              </w:rPr>
              <w:t>8,0</w:t>
            </w:r>
            <w:r>
              <w:rPr>
                <w:rFonts w:cs="Arial"/>
                <w:szCs w:val="20"/>
              </w:rPr>
              <w:t> </w:t>
            </w:r>
            <w:r w:rsidRPr="00785D3B">
              <w:rPr>
                <w:rFonts w:cs="Arial"/>
                <w:szCs w:val="20"/>
              </w:rPr>
              <w:t>s</w:t>
            </w:r>
          </w:p>
        </w:tc>
      </w:tr>
      <w:tr w:rsidR="00CE7796" w:rsidRPr="00C37538" w14:paraId="4A1AAC6E" w14:textId="77777777" w:rsidTr="00CE7796">
        <w:tc>
          <w:tcPr>
            <w:tcW w:w="3402" w:type="dxa"/>
          </w:tcPr>
          <w:p w14:paraId="5C35B5D8" w14:textId="77777777" w:rsidR="00CE7796" w:rsidRPr="00C37538" w:rsidRDefault="00CE7796" w:rsidP="00092DA1">
            <w:pPr>
              <w:pStyle w:val="03-01Tabellentext"/>
            </w:pPr>
            <w:r w:rsidRPr="00C37538">
              <w:t>Temperaturbereich:</w:t>
            </w:r>
          </w:p>
        </w:tc>
        <w:tc>
          <w:tcPr>
            <w:tcW w:w="3402" w:type="dxa"/>
          </w:tcPr>
          <w:p w14:paraId="138E0320" w14:textId="77777777" w:rsidR="00CE7796" w:rsidRPr="00C37538" w:rsidRDefault="00CE7796" w:rsidP="00092DA1">
            <w:pPr>
              <w:pStyle w:val="03-01Tabellentext"/>
            </w:pPr>
            <w:r w:rsidRPr="00C37538">
              <w:t>–30° C bis +55° C</w:t>
            </w:r>
          </w:p>
        </w:tc>
      </w:tr>
      <w:tr w:rsidR="00CE7796" w:rsidRPr="00C37538" w14:paraId="5439D69B" w14:textId="77777777" w:rsidTr="00CE7796">
        <w:tc>
          <w:tcPr>
            <w:tcW w:w="3402" w:type="dxa"/>
          </w:tcPr>
          <w:p w14:paraId="7C55CE93" w14:textId="77777777" w:rsidR="00CE7796" w:rsidRPr="00C37538" w:rsidRDefault="00CE7796" w:rsidP="00092DA1">
            <w:pPr>
              <w:pStyle w:val="03-01Tabellentext"/>
            </w:pPr>
            <w:r w:rsidRPr="00C37538">
              <w:t>Abmessungen (B x T x H):</w:t>
            </w:r>
          </w:p>
        </w:tc>
        <w:tc>
          <w:tcPr>
            <w:tcW w:w="3402" w:type="dxa"/>
          </w:tcPr>
          <w:p w14:paraId="02E2DCB6" w14:textId="77777777" w:rsidR="00CE7796" w:rsidRPr="00C37538" w:rsidRDefault="00CE7796" w:rsidP="00092DA1">
            <w:pPr>
              <w:pStyle w:val="03-01Tabellentext"/>
            </w:pPr>
            <w:r w:rsidRPr="00C37538">
              <w:t>315 mm</w:t>
            </w:r>
            <w:r>
              <w:t> </w:t>
            </w:r>
            <w:r w:rsidRPr="00C37538">
              <w:t>x</w:t>
            </w:r>
            <w:r>
              <w:t> 360 mm </w:t>
            </w:r>
            <w:r w:rsidRPr="00C37538">
              <w:t>x</w:t>
            </w:r>
            <w:r>
              <w:t> </w:t>
            </w:r>
            <w:r w:rsidR="003645B8">
              <w:t>1.115</w:t>
            </w:r>
            <w:r w:rsidRPr="00C37538">
              <w:t> mm</w:t>
            </w:r>
          </w:p>
        </w:tc>
      </w:tr>
      <w:tr w:rsidR="00CE7796" w:rsidRPr="00C37538" w14:paraId="02C94751" w14:textId="77777777" w:rsidTr="00CE7796">
        <w:tc>
          <w:tcPr>
            <w:tcW w:w="3402" w:type="dxa"/>
          </w:tcPr>
          <w:p w14:paraId="49EAE3C2" w14:textId="77777777" w:rsidR="00CE7796" w:rsidRPr="00C37538" w:rsidRDefault="00CE7796" w:rsidP="00092DA1">
            <w:pPr>
              <w:pStyle w:val="03-01Tabellentext"/>
            </w:pPr>
            <w:r w:rsidRPr="00C37538">
              <w:t>Schutzart:</w:t>
            </w:r>
          </w:p>
        </w:tc>
        <w:tc>
          <w:tcPr>
            <w:tcW w:w="3402" w:type="dxa"/>
          </w:tcPr>
          <w:p w14:paraId="53306616" w14:textId="77777777" w:rsidR="00CE7796" w:rsidRPr="00C37538" w:rsidRDefault="00CE7796" w:rsidP="00092DA1">
            <w:pPr>
              <w:pStyle w:val="03-01Tabellentext"/>
            </w:pPr>
            <w:r w:rsidRPr="00C37538">
              <w:t>IP 54</w:t>
            </w:r>
          </w:p>
        </w:tc>
      </w:tr>
      <w:tr w:rsidR="00CE7796" w:rsidRPr="00C37538" w14:paraId="22AA327C" w14:textId="77777777" w:rsidTr="00CE7796">
        <w:tc>
          <w:tcPr>
            <w:tcW w:w="3402" w:type="dxa"/>
          </w:tcPr>
          <w:p w14:paraId="7EC1A26C" w14:textId="77777777" w:rsidR="00CE7796" w:rsidRPr="00C37538" w:rsidRDefault="00CE7796" w:rsidP="00092DA1">
            <w:pPr>
              <w:pStyle w:val="03-01Tabellentext"/>
            </w:pPr>
            <w:r w:rsidRPr="00C37538">
              <w:t>Gewicht:</w:t>
            </w:r>
          </w:p>
        </w:tc>
        <w:tc>
          <w:tcPr>
            <w:tcW w:w="3402" w:type="dxa"/>
          </w:tcPr>
          <w:p w14:paraId="65810BAF" w14:textId="77777777" w:rsidR="00CE7796" w:rsidRPr="00C37538" w:rsidRDefault="00CE7796" w:rsidP="00092DA1">
            <w:pPr>
              <w:pStyle w:val="03-01Tabellentext"/>
            </w:pPr>
            <w:r w:rsidRPr="00C37538">
              <w:t>4</w:t>
            </w:r>
            <w:r>
              <w:t>4</w:t>
            </w:r>
            <w:r w:rsidRPr="00C37538">
              <w:t> kg</w:t>
            </w:r>
          </w:p>
        </w:tc>
      </w:tr>
    </w:tbl>
    <w:p w14:paraId="765F86D3" w14:textId="77777777" w:rsidR="00CE7796" w:rsidRPr="00785D3B" w:rsidRDefault="00CE7796" w:rsidP="00092DA1"/>
    <w:p w14:paraId="49C44D4E" w14:textId="77777777" w:rsidR="00BC4663" w:rsidRPr="00202976" w:rsidRDefault="00CE7796" w:rsidP="00092DA1">
      <w:pPr>
        <w:pStyle w:val="02-01Listentitel"/>
      </w:pPr>
      <w:r>
        <w:t>Montage:</w:t>
      </w:r>
    </w:p>
    <w:p w14:paraId="0AD67E88" w14:textId="77777777" w:rsidR="00BC4663" w:rsidRPr="00B00F0A" w:rsidRDefault="00BC4663" w:rsidP="00B00F0A">
      <w:pPr>
        <w:pStyle w:val="02-02Listenpunkt"/>
      </w:pPr>
      <w:r w:rsidRPr="00B00F0A">
        <w:t>Auf bauseitigem Betonfundament mittels U-Profilen (im Lieferumfang) und 4</w:t>
      </w:r>
      <w:r w:rsidR="00CE7796" w:rsidRPr="00B00F0A">
        <w:t> </w:t>
      </w:r>
      <w:r w:rsidRPr="00B00F0A">
        <w:t>K</w:t>
      </w:r>
      <w:r w:rsidR="00CE7796" w:rsidRPr="00B00F0A">
        <w:t>lebeankern (separat bestellbar)</w:t>
      </w:r>
    </w:p>
    <w:p w14:paraId="61C0EF09" w14:textId="77777777" w:rsidR="00BC4663" w:rsidRPr="00B00F0A" w:rsidRDefault="00BC4663" w:rsidP="00B00F0A">
      <w:pPr>
        <w:pStyle w:val="02-02Listenpunkt"/>
      </w:pPr>
      <w:r w:rsidRPr="00B00F0A">
        <w:t>Installation durch vom He</w:t>
      </w:r>
      <w:r w:rsidR="00CE7796" w:rsidRPr="00B00F0A">
        <w:t>rsteller zertifizierten Monteur</w:t>
      </w:r>
    </w:p>
    <w:p w14:paraId="419F1EFC" w14:textId="77777777" w:rsidR="00BC4663" w:rsidRPr="00B00F0A" w:rsidRDefault="00BC4663" w:rsidP="00B00F0A">
      <w:pPr>
        <w:pStyle w:val="02-02Listenpunkt"/>
      </w:pPr>
      <w:r w:rsidRPr="00B00F0A">
        <w:t xml:space="preserve">Einweisung und Übergabe der Dokumentation inklusive </w:t>
      </w:r>
      <w:proofErr w:type="spellStart"/>
      <w:r w:rsidRPr="00B00F0A">
        <w:t>Prüfbuch</w:t>
      </w:r>
      <w:proofErr w:type="spellEnd"/>
      <w:r w:rsidRPr="00B00F0A">
        <w:t xml:space="preserve">, Konformitätserklärung </w:t>
      </w:r>
      <w:r w:rsidR="00CE7796" w:rsidRPr="00B00F0A">
        <w:br/>
      </w:r>
      <w:r w:rsidRPr="00B00F0A">
        <w:t>nach Maschinenrichtlinie</w:t>
      </w:r>
      <w:r w:rsidR="00CE7796" w:rsidRPr="00B00F0A">
        <w:t> </w:t>
      </w:r>
      <w:r w:rsidRPr="00B00F0A">
        <w:t>/</w:t>
      </w:r>
      <w:r w:rsidR="00CE7796" w:rsidRPr="00B00F0A">
        <w:t> </w:t>
      </w:r>
      <w:r w:rsidRPr="00B00F0A">
        <w:t>Niederspannungsrichtlinie</w:t>
      </w:r>
      <w:r w:rsidR="00CE7796" w:rsidRPr="00B00F0A">
        <w:t> </w:t>
      </w:r>
      <w:r w:rsidRPr="00B00F0A">
        <w:t>/</w:t>
      </w:r>
      <w:r w:rsidR="00CE7796" w:rsidRPr="00B00F0A">
        <w:t> </w:t>
      </w:r>
      <w:r w:rsidRPr="00B00F0A">
        <w:t xml:space="preserve">EMV-Richtlinie und Leistungserklärung </w:t>
      </w:r>
      <w:r w:rsidR="00CE7796" w:rsidRPr="00B00F0A">
        <w:br/>
      </w:r>
      <w:r w:rsidRPr="00B00F0A">
        <w:t>gemäß Bauproduktenverordnung</w:t>
      </w:r>
    </w:p>
    <w:p w14:paraId="107486E9" w14:textId="77777777" w:rsidR="00BC4663" w:rsidRPr="00CE7796" w:rsidRDefault="00BC4663" w:rsidP="00B00F0A">
      <w:pPr>
        <w:pStyle w:val="02-02Listenpunkt"/>
      </w:pPr>
      <w:r w:rsidRPr="00B00F0A">
        <w:t>Pendelstütze oder Auflagepfo</w:t>
      </w:r>
      <w:r w:rsidR="00CE7796" w:rsidRPr="00B00F0A">
        <w:t>sten bei Sperrbreite größer 3,5 </w:t>
      </w:r>
      <w:r w:rsidRPr="00B00F0A">
        <w:t>m erforderlich</w:t>
      </w:r>
    </w:p>
    <w:p w14:paraId="6168588F" w14:textId="77777777" w:rsidR="00CE7796" w:rsidRPr="00C37538" w:rsidRDefault="00CE7796"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0DB7F1F1" w14:textId="77777777" w:rsidTr="00CE7796">
        <w:tc>
          <w:tcPr>
            <w:tcW w:w="1134" w:type="dxa"/>
          </w:tcPr>
          <w:p w14:paraId="7B1A3D76" w14:textId="77777777" w:rsidR="00CE7796" w:rsidRPr="00C37538" w:rsidRDefault="00CE7796" w:rsidP="00092DA1">
            <w:pPr>
              <w:pStyle w:val="03-01Tabellentext"/>
            </w:pPr>
            <w:r w:rsidRPr="00C37538">
              <w:t>Hersteller:</w:t>
            </w:r>
          </w:p>
        </w:tc>
        <w:tc>
          <w:tcPr>
            <w:tcW w:w="6804" w:type="dxa"/>
            <w:gridSpan w:val="4"/>
          </w:tcPr>
          <w:p w14:paraId="38B4DE11" w14:textId="77777777" w:rsidR="00CE7796" w:rsidRPr="00C37538" w:rsidRDefault="00CE7796" w:rsidP="00092DA1">
            <w:pPr>
              <w:pStyle w:val="03-01Tabellentext"/>
              <w:rPr>
                <w:szCs w:val="20"/>
                <w:lang w:val="en-US"/>
              </w:rPr>
            </w:pPr>
            <w:r>
              <w:rPr>
                <w:lang w:val="en-US"/>
              </w:rPr>
              <w:t>MAGNETIC AUTOCONTROL GMBH</w:t>
            </w:r>
          </w:p>
        </w:tc>
      </w:tr>
      <w:tr w:rsidR="00CE7796" w:rsidRPr="00B4076C" w14:paraId="7FB7911D" w14:textId="77777777" w:rsidTr="00CE7796">
        <w:tc>
          <w:tcPr>
            <w:tcW w:w="1134" w:type="dxa"/>
          </w:tcPr>
          <w:p w14:paraId="64C97421" w14:textId="77777777" w:rsidR="00CE7796" w:rsidRPr="00C37538" w:rsidRDefault="00CE7796" w:rsidP="00092DA1">
            <w:pPr>
              <w:pStyle w:val="03-01Tabellentext"/>
            </w:pPr>
            <w:r w:rsidRPr="00C37538">
              <w:t>Typ:</w:t>
            </w:r>
          </w:p>
        </w:tc>
        <w:tc>
          <w:tcPr>
            <w:tcW w:w="6804" w:type="dxa"/>
            <w:gridSpan w:val="4"/>
          </w:tcPr>
          <w:p w14:paraId="1F78FE11" w14:textId="77777777" w:rsidR="00CE7796" w:rsidRPr="00CE7796" w:rsidRDefault="00B00F0A" w:rsidP="00092DA1">
            <w:pPr>
              <w:pStyle w:val="03-01Tabellentext"/>
              <w:rPr>
                <w:lang w:val="en-US"/>
              </w:rPr>
            </w:pPr>
            <w:r>
              <w:rPr>
                <w:szCs w:val="20"/>
                <w:lang w:val="en-US"/>
              </w:rPr>
              <w:t>Access</w:t>
            </w:r>
            <w:r w:rsidR="00CE7796" w:rsidRPr="00202976">
              <w:rPr>
                <w:szCs w:val="20"/>
                <w:lang w:val="en-US"/>
              </w:rPr>
              <w:t xml:space="preserve"> Pro-H, </w:t>
            </w:r>
            <w:proofErr w:type="spellStart"/>
            <w:r w:rsidR="00CE7796" w:rsidRPr="00202976">
              <w:rPr>
                <w:szCs w:val="20"/>
                <w:lang w:val="en-US"/>
              </w:rPr>
              <w:t>Gel</w:t>
            </w:r>
            <w:r w:rsidR="00CE7796">
              <w:rPr>
                <w:szCs w:val="20"/>
                <w:lang w:val="en-US"/>
              </w:rPr>
              <w:t>borange</w:t>
            </w:r>
            <w:proofErr w:type="spellEnd"/>
            <w:r w:rsidR="00CE7796">
              <w:rPr>
                <w:szCs w:val="20"/>
                <w:lang w:val="en-US"/>
              </w:rPr>
              <w:t xml:space="preserve"> (RAL </w:t>
            </w:r>
            <w:r w:rsidR="00CE7796" w:rsidRPr="00202976">
              <w:rPr>
                <w:szCs w:val="20"/>
                <w:lang w:val="en-US"/>
              </w:rPr>
              <w:t>2000)</w:t>
            </w:r>
          </w:p>
        </w:tc>
      </w:tr>
      <w:tr w:rsidR="00CE7796" w:rsidRPr="00C37538" w14:paraId="37AE4856" w14:textId="77777777" w:rsidTr="00CE7796">
        <w:trPr>
          <w:trHeight w:val="61"/>
        </w:trPr>
        <w:tc>
          <w:tcPr>
            <w:tcW w:w="1134" w:type="dxa"/>
          </w:tcPr>
          <w:p w14:paraId="4046F58E" w14:textId="77777777" w:rsidR="00CE7796" w:rsidRPr="00C37538" w:rsidRDefault="00CE7796" w:rsidP="00092DA1">
            <w:pPr>
              <w:pStyle w:val="03-01Tabellentext"/>
            </w:pPr>
            <w:r w:rsidRPr="00C37538">
              <w:t>Menge:</w:t>
            </w:r>
          </w:p>
        </w:tc>
        <w:tc>
          <w:tcPr>
            <w:tcW w:w="1701" w:type="dxa"/>
          </w:tcPr>
          <w:p w14:paraId="7D471157" w14:textId="77777777" w:rsidR="00CE7796" w:rsidRPr="00C37538" w:rsidRDefault="00CE7796" w:rsidP="00092DA1">
            <w:pPr>
              <w:pStyle w:val="03-01Tabellentext"/>
            </w:pPr>
            <w:r w:rsidRPr="00C37538">
              <w:t>…………….</w:t>
            </w:r>
          </w:p>
        </w:tc>
        <w:tc>
          <w:tcPr>
            <w:tcW w:w="1701" w:type="dxa"/>
          </w:tcPr>
          <w:p w14:paraId="2A711EC2" w14:textId="77777777" w:rsidR="00CE7796" w:rsidRPr="00C37538" w:rsidRDefault="00CE7796" w:rsidP="00092DA1">
            <w:pPr>
              <w:pStyle w:val="03-01Tabellentext"/>
            </w:pPr>
            <w:r>
              <w:t>Stück</w:t>
            </w:r>
          </w:p>
        </w:tc>
        <w:tc>
          <w:tcPr>
            <w:tcW w:w="1701" w:type="dxa"/>
          </w:tcPr>
          <w:p w14:paraId="50B5BE89" w14:textId="77777777" w:rsidR="00CE7796" w:rsidRPr="00C37538" w:rsidRDefault="00CE7796" w:rsidP="00092DA1">
            <w:pPr>
              <w:pStyle w:val="03-01Tabellentext"/>
            </w:pPr>
            <w:r w:rsidRPr="00C37538">
              <w:t>EP: </w:t>
            </w:r>
            <w:r>
              <w:t>……………</w:t>
            </w:r>
          </w:p>
        </w:tc>
        <w:tc>
          <w:tcPr>
            <w:tcW w:w="1701" w:type="dxa"/>
          </w:tcPr>
          <w:p w14:paraId="675B613D" w14:textId="77777777" w:rsidR="00CE7796" w:rsidRPr="00C37538" w:rsidRDefault="00CE7796" w:rsidP="00092DA1">
            <w:pPr>
              <w:pStyle w:val="03-01Tabellentext"/>
            </w:pPr>
            <w:r w:rsidRPr="00C37538">
              <w:t>GP: </w:t>
            </w:r>
            <w:r>
              <w:t>……………</w:t>
            </w:r>
          </w:p>
        </w:tc>
      </w:tr>
    </w:tbl>
    <w:p w14:paraId="3419E9A7" w14:textId="77777777" w:rsidR="00CE7796" w:rsidRPr="00C37538" w:rsidRDefault="00CE7796"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2B253961" w14:textId="77777777" w:rsidTr="00CE7796">
        <w:tc>
          <w:tcPr>
            <w:tcW w:w="1134" w:type="dxa"/>
          </w:tcPr>
          <w:p w14:paraId="61258069" w14:textId="77777777" w:rsidR="00CE7796" w:rsidRPr="00C37538" w:rsidRDefault="00CE7796" w:rsidP="00092DA1">
            <w:pPr>
              <w:pStyle w:val="03-01Tabellentext"/>
            </w:pPr>
            <w:r w:rsidRPr="00C37538">
              <w:t>Typ:</w:t>
            </w:r>
          </w:p>
        </w:tc>
        <w:tc>
          <w:tcPr>
            <w:tcW w:w="6804" w:type="dxa"/>
            <w:gridSpan w:val="4"/>
          </w:tcPr>
          <w:p w14:paraId="76BC26B1" w14:textId="77777777" w:rsidR="00CE7796" w:rsidRPr="00C37538" w:rsidRDefault="00B00F0A" w:rsidP="00092DA1">
            <w:pPr>
              <w:pStyle w:val="03-01Tabellentext"/>
            </w:pPr>
            <w:r>
              <w:rPr>
                <w:szCs w:val="20"/>
              </w:rPr>
              <w:t>Access</w:t>
            </w:r>
            <w:r w:rsidR="00CE7796" w:rsidRPr="00202976">
              <w:rPr>
                <w:szCs w:val="20"/>
              </w:rPr>
              <w:t xml:space="preserve"> Pro-H, Weißaluminium (ähnlich RAL</w:t>
            </w:r>
            <w:r w:rsidR="00CE7796">
              <w:rPr>
                <w:szCs w:val="20"/>
              </w:rPr>
              <w:t> </w:t>
            </w:r>
            <w:r w:rsidR="00CE7796" w:rsidRPr="00202976">
              <w:rPr>
                <w:szCs w:val="20"/>
              </w:rPr>
              <w:t>9006)</w:t>
            </w:r>
          </w:p>
        </w:tc>
      </w:tr>
      <w:tr w:rsidR="00CE7796" w:rsidRPr="00C37538" w14:paraId="2734A3EA" w14:textId="77777777" w:rsidTr="00CE7796">
        <w:trPr>
          <w:trHeight w:val="61"/>
        </w:trPr>
        <w:tc>
          <w:tcPr>
            <w:tcW w:w="1134" w:type="dxa"/>
          </w:tcPr>
          <w:p w14:paraId="4E17196D" w14:textId="77777777" w:rsidR="00CE7796" w:rsidRPr="00C37538" w:rsidRDefault="00CE7796" w:rsidP="00092DA1">
            <w:pPr>
              <w:pStyle w:val="03-01Tabellentext"/>
            </w:pPr>
            <w:r w:rsidRPr="00C37538">
              <w:t>Menge:</w:t>
            </w:r>
          </w:p>
        </w:tc>
        <w:tc>
          <w:tcPr>
            <w:tcW w:w="1701" w:type="dxa"/>
          </w:tcPr>
          <w:p w14:paraId="6737469C" w14:textId="77777777" w:rsidR="00CE7796" w:rsidRPr="00C37538" w:rsidRDefault="00CE7796" w:rsidP="00092DA1">
            <w:pPr>
              <w:pStyle w:val="03-01Tabellentext"/>
            </w:pPr>
            <w:r w:rsidRPr="00C37538">
              <w:t>…</w:t>
            </w:r>
            <w:r>
              <w:t>……………</w:t>
            </w:r>
          </w:p>
        </w:tc>
        <w:tc>
          <w:tcPr>
            <w:tcW w:w="1701" w:type="dxa"/>
          </w:tcPr>
          <w:p w14:paraId="4E9CAA9C" w14:textId="77777777" w:rsidR="00CE7796" w:rsidRPr="00C37538" w:rsidRDefault="00CE7796" w:rsidP="00092DA1">
            <w:pPr>
              <w:pStyle w:val="03-01Tabellentext"/>
            </w:pPr>
            <w:r>
              <w:t>Stück</w:t>
            </w:r>
          </w:p>
        </w:tc>
        <w:tc>
          <w:tcPr>
            <w:tcW w:w="1701" w:type="dxa"/>
          </w:tcPr>
          <w:p w14:paraId="6B49F7A3" w14:textId="77777777" w:rsidR="00CE7796" w:rsidRPr="00C37538" w:rsidRDefault="00CE7796" w:rsidP="00092DA1">
            <w:pPr>
              <w:pStyle w:val="03-01Tabellentext"/>
            </w:pPr>
            <w:r w:rsidRPr="00C37538">
              <w:t>EP: </w:t>
            </w:r>
            <w:r>
              <w:t>……………</w:t>
            </w:r>
          </w:p>
        </w:tc>
        <w:tc>
          <w:tcPr>
            <w:tcW w:w="1701" w:type="dxa"/>
          </w:tcPr>
          <w:p w14:paraId="0FAE27AC" w14:textId="77777777" w:rsidR="00CE7796" w:rsidRPr="00C37538" w:rsidRDefault="00CE7796" w:rsidP="00092DA1">
            <w:pPr>
              <w:pStyle w:val="03-01Tabellentext"/>
            </w:pPr>
            <w:r w:rsidRPr="00C37538">
              <w:t>GP: </w:t>
            </w:r>
            <w:r>
              <w:t>……………</w:t>
            </w:r>
          </w:p>
        </w:tc>
      </w:tr>
    </w:tbl>
    <w:p w14:paraId="298104DA" w14:textId="77777777" w:rsidR="00CE7796" w:rsidRPr="00C37538" w:rsidRDefault="00CE7796"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1DA22E5F" w14:textId="77777777" w:rsidTr="00CE7796">
        <w:tc>
          <w:tcPr>
            <w:tcW w:w="1134" w:type="dxa"/>
          </w:tcPr>
          <w:p w14:paraId="55A3E58D" w14:textId="77777777" w:rsidR="00CE7796" w:rsidRPr="00C37538" w:rsidRDefault="00CE7796" w:rsidP="00092DA1">
            <w:pPr>
              <w:pStyle w:val="03-01Tabellentext"/>
            </w:pPr>
            <w:r w:rsidRPr="00C37538">
              <w:t>Typ:</w:t>
            </w:r>
          </w:p>
        </w:tc>
        <w:tc>
          <w:tcPr>
            <w:tcW w:w="6804" w:type="dxa"/>
            <w:gridSpan w:val="4"/>
          </w:tcPr>
          <w:p w14:paraId="0BAA4192" w14:textId="77777777" w:rsidR="00CE7796" w:rsidRPr="00C37538" w:rsidRDefault="00B00F0A" w:rsidP="00092DA1">
            <w:pPr>
              <w:pStyle w:val="03-01Tabellentext"/>
            </w:pPr>
            <w:r>
              <w:rPr>
                <w:szCs w:val="20"/>
              </w:rPr>
              <w:t>Access</w:t>
            </w:r>
            <w:r w:rsidR="00CE7796" w:rsidRPr="00202976">
              <w:rPr>
                <w:szCs w:val="20"/>
              </w:rPr>
              <w:t xml:space="preserve"> Pro-H, Graualuminium (ähnlich RAL</w:t>
            </w:r>
            <w:r w:rsidR="00CE7796">
              <w:rPr>
                <w:szCs w:val="20"/>
              </w:rPr>
              <w:t> </w:t>
            </w:r>
            <w:r w:rsidR="00CE7796" w:rsidRPr="00202976">
              <w:rPr>
                <w:szCs w:val="20"/>
              </w:rPr>
              <w:t>9007)</w:t>
            </w:r>
          </w:p>
        </w:tc>
      </w:tr>
      <w:tr w:rsidR="00CE7796" w:rsidRPr="00C37538" w14:paraId="145DE7DB" w14:textId="77777777" w:rsidTr="00CE7796">
        <w:trPr>
          <w:trHeight w:val="61"/>
        </w:trPr>
        <w:tc>
          <w:tcPr>
            <w:tcW w:w="1134" w:type="dxa"/>
          </w:tcPr>
          <w:p w14:paraId="71D9AC0E" w14:textId="77777777" w:rsidR="00CE7796" w:rsidRPr="00C37538" w:rsidRDefault="00CE7796" w:rsidP="00092DA1">
            <w:pPr>
              <w:pStyle w:val="03-01Tabellentext"/>
            </w:pPr>
            <w:r w:rsidRPr="00C37538">
              <w:t>Menge:</w:t>
            </w:r>
          </w:p>
        </w:tc>
        <w:tc>
          <w:tcPr>
            <w:tcW w:w="1701" w:type="dxa"/>
          </w:tcPr>
          <w:p w14:paraId="46AA821B" w14:textId="77777777" w:rsidR="00CE7796" w:rsidRPr="00C37538" w:rsidRDefault="00CE7796" w:rsidP="00092DA1">
            <w:pPr>
              <w:pStyle w:val="03-01Tabellentext"/>
            </w:pPr>
            <w:r w:rsidRPr="00C37538">
              <w:t>…</w:t>
            </w:r>
            <w:r>
              <w:t>……………</w:t>
            </w:r>
          </w:p>
        </w:tc>
        <w:tc>
          <w:tcPr>
            <w:tcW w:w="1701" w:type="dxa"/>
          </w:tcPr>
          <w:p w14:paraId="164E2ABD" w14:textId="77777777" w:rsidR="00CE7796" w:rsidRPr="00C37538" w:rsidRDefault="00CE7796" w:rsidP="00092DA1">
            <w:pPr>
              <w:pStyle w:val="03-01Tabellentext"/>
            </w:pPr>
            <w:r>
              <w:t>Stück</w:t>
            </w:r>
          </w:p>
        </w:tc>
        <w:tc>
          <w:tcPr>
            <w:tcW w:w="1701" w:type="dxa"/>
          </w:tcPr>
          <w:p w14:paraId="4FCA61D6" w14:textId="77777777" w:rsidR="00CE7796" w:rsidRPr="00C37538" w:rsidRDefault="00CE7796" w:rsidP="00092DA1">
            <w:pPr>
              <w:pStyle w:val="03-01Tabellentext"/>
            </w:pPr>
            <w:r w:rsidRPr="00C37538">
              <w:t>EP: </w:t>
            </w:r>
            <w:r>
              <w:t>……………</w:t>
            </w:r>
          </w:p>
        </w:tc>
        <w:tc>
          <w:tcPr>
            <w:tcW w:w="1701" w:type="dxa"/>
          </w:tcPr>
          <w:p w14:paraId="22182C08" w14:textId="77777777" w:rsidR="00CE7796" w:rsidRPr="00C37538" w:rsidRDefault="00CE7796" w:rsidP="00092DA1">
            <w:pPr>
              <w:pStyle w:val="03-01Tabellentext"/>
            </w:pPr>
            <w:r w:rsidRPr="00C37538">
              <w:t>GP: </w:t>
            </w:r>
            <w:r>
              <w:t>……………</w:t>
            </w:r>
          </w:p>
        </w:tc>
      </w:tr>
    </w:tbl>
    <w:p w14:paraId="719471D4" w14:textId="77777777" w:rsidR="00BC4663" w:rsidRPr="00202976" w:rsidRDefault="00BC4663" w:rsidP="00092DA1"/>
    <w:p w14:paraId="66DFD7D6" w14:textId="77777777" w:rsidR="00BC4663" w:rsidRPr="00202976" w:rsidRDefault="00BC4663" w:rsidP="00092DA1"/>
    <w:p w14:paraId="34681678" w14:textId="77777777" w:rsidR="00BC4663" w:rsidRPr="00E17890" w:rsidRDefault="00BC4663" w:rsidP="00E17890">
      <w:pPr>
        <w:pStyle w:val="00-01Position"/>
      </w:pPr>
      <w:r w:rsidRPr="00E17890">
        <w:t>[Position: …………..]</w:t>
      </w:r>
    </w:p>
    <w:p w14:paraId="1832B863" w14:textId="77777777" w:rsidR="00BC4663" w:rsidRPr="00202976" w:rsidRDefault="00BC4663" w:rsidP="00E17890">
      <w:pPr>
        <w:pStyle w:val="00-02Option"/>
      </w:pPr>
      <w:r w:rsidRPr="00202976">
        <w:t xml:space="preserve">Schrankenbaum </w:t>
      </w:r>
      <w:proofErr w:type="spellStart"/>
      <w:r w:rsidRPr="00202976">
        <w:t>MicroBoom</w:t>
      </w:r>
      <w:proofErr w:type="spellEnd"/>
      <w:r w:rsidRPr="00202976">
        <w:t xml:space="preserve"> mit Sperrbreite ………</w:t>
      </w:r>
      <w:r w:rsidR="00CE7796">
        <w:t> </w:t>
      </w:r>
      <w:r w:rsidRPr="00202976">
        <w:t>m (max. 6,0</w:t>
      </w:r>
      <w:r w:rsidR="00CE7796">
        <w:t> </w:t>
      </w:r>
      <w:r w:rsidRPr="00202976">
        <w:t>m)</w:t>
      </w:r>
    </w:p>
    <w:p w14:paraId="6CD869AE" w14:textId="77777777" w:rsidR="00BC4663" w:rsidRPr="00202976" w:rsidRDefault="00BC4663" w:rsidP="00092DA1">
      <w:pPr>
        <w:pStyle w:val="01-01Haupttext"/>
      </w:pPr>
      <w:r w:rsidRPr="00202976">
        <w:t xml:space="preserve">Schrankenbaum aus </w:t>
      </w:r>
      <w:proofErr w:type="spellStart"/>
      <w:r w:rsidRPr="00202976">
        <w:t>Achtkant</w:t>
      </w:r>
      <w:proofErr w:type="spellEnd"/>
      <w:r w:rsidRPr="00202976">
        <w:t>-Aluminiumprofil 100</w:t>
      </w:r>
      <w:r w:rsidR="00CE7796">
        <w:t> </w:t>
      </w:r>
      <w:r w:rsidRPr="00202976">
        <w:t>x</w:t>
      </w:r>
      <w:r w:rsidR="00CE7796">
        <w:t> </w:t>
      </w:r>
      <w:r w:rsidRPr="00202976">
        <w:t>55</w:t>
      </w:r>
      <w:r w:rsidR="00CE7796">
        <w:t> </w:t>
      </w:r>
      <w:r w:rsidRPr="00202976">
        <w:t>mm mit weichem Kantenschutz, beidseitig r</w:t>
      </w:r>
      <w:r w:rsidR="00CE7796">
        <w:t>ote Reflexionsstreifen alle 500 </w:t>
      </w:r>
      <w:r w:rsidRPr="00202976">
        <w:t>mm</w:t>
      </w:r>
    </w:p>
    <w:p w14:paraId="455B2F7F"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63ECDD8A" w14:textId="77777777" w:rsidTr="00CE7796">
        <w:tc>
          <w:tcPr>
            <w:tcW w:w="1134" w:type="dxa"/>
          </w:tcPr>
          <w:p w14:paraId="5639FB92" w14:textId="77777777" w:rsidR="00CE7796" w:rsidRPr="00C37538" w:rsidRDefault="00CE7796" w:rsidP="00092DA1">
            <w:pPr>
              <w:pStyle w:val="03-01Tabellentext"/>
            </w:pPr>
            <w:r w:rsidRPr="00C37538">
              <w:t>Hersteller:</w:t>
            </w:r>
          </w:p>
        </w:tc>
        <w:tc>
          <w:tcPr>
            <w:tcW w:w="6804" w:type="dxa"/>
            <w:gridSpan w:val="4"/>
          </w:tcPr>
          <w:p w14:paraId="0974E11D"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1FFE5838" w14:textId="77777777" w:rsidTr="00CE7796">
        <w:tc>
          <w:tcPr>
            <w:tcW w:w="1134" w:type="dxa"/>
          </w:tcPr>
          <w:p w14:paraId="10FBE654" w14:textId="77777777" w:rsidR="00CE7796" w:rsidRPr="00C37538" w:rsidRDefault="00CE7796" w:rsidP="00092DA1">
            <w:pPr>
              <w:pStyle w:val="03-01Tabellentext"/>
            </w:pPr>
            <w:r w:rsidRPr="00C37538">
              <w:t>Typ:</w:t>
            </w:r>
          </w:p>
        </w:tc>
        <w:tc>
          <w:tcPr>
            <w:tcW w:w="6804" w:type="dxa"/>
            <w:gridSpan w:val="4"/>
          </w:tcPr>
          <w:p w14:paraId="2ABFED46" w14:textId="77777777" w:rsidR="00CE7796" w:rsidRPr="00CE7796" w:rsidRDefault="00CE7796" w:rsidP="00BA4EA9">
            <w:pPr>
              <w:pStyle w:val="03-01Tabellentext"/>
              <w:rPr>
                <w:lang w:val="en-US"/>
              </w:rPr>
            </w:pPr>
            <w:proofErr w:type="spellStart"/>
            <w:r w:rsidRPr="00CE7796">
              <w:rPr>
                <w:szCs w:val="20"/>
              </w:rPr>
              <w:t>M</w:t>
            </w:r>
            <w:r w:rsidR="00BA4EA9">
              <w:rPr>
                <w:szCs w:val="20"/>
              </w:rPr>
              <w:t>icro</w:t>
            </w:r>
            <w:r w:rsidRPr="00CE7796">
              <w:rPr>
                <w:szCs w:val="20"/>
              </w:rPr>
              <w:t>B</w:t>
            </w:r>
            <w:r w:rsidR="00BA4EA9">
              <w:rPr>
                <w:szCs w:val="20"/>
              </w:rPr>
              <w:t>oom</w:t>
            </w:r>
            <w:r w:rsidRPr="00CE7796">
              <w:rPr>
                <w:szCs w:val="20"/>
              </w:rPr>
              <w:t>-Nxxx</w:t>
            </w:r>
            <w:proofErr w:type="spellEnd"/>
          </w:p>
        </w:tc>
      </w:tr>
      <w:tr w:rsidR="00CE7796" w:rsidRPr="00C37538" w14:paraId="01B81D7B" w14:textId="77777777" w:rsidTr="00CE7796">
        <w:trPr>
          <w:trHeight w:val="61"/>
        </w:trPr>
        <w:tc>
          <w:tcPr>
            <w:tcW w:w="1134" w:type="dxa"/>
          </w:tcPr>
          <w:p w14:paraId="7B8B2240" w14:textId="77777777" w:rsidR="00CE7796" w:rsidRPr="00C37538" w:rsidRDefault="00CE7796" w:rsidP="00092DA1">
            <w:pPr>
              <w:pStyle w:val="03-01Tabellentext"/>
            </w:pPr>
            <w:r w:rsidRPr="00C37538">
              <w:t>Menge:</w:t>
            </w:r>
          </w:p>
        </w:tc>
        <w:tc>
          <w:tcPr>
            <w:tcW w:w="1701" w:type="dxa"/>
          </w:tcPr>
          <w:p w14:paraId="23ADDD26" w14:textId="77777777" w:rsidR="00CE7796" w:rsidRPr="00C37538" w:rsidRDefault="00CE7796" w:rsidP="00092DA1">
            <w:pPr>
              <w:pStyle w:val="03-01Tabellentext"/>
            </w:pPr>
            <w:r w:rsidRPr="00C37538">
              <w:t>…………….</w:t>
            </w:r>
          </w:p>
        </w:tc>
        <w:tc>
          <w:tcPr>
            <w:tcW w:w="1701" w:type="dxa"/>
          </w:tcPr>
          <w:p w14:paraId="6009C3DC" w14:textId="77777777" w:rsidR="00CE7796" w:rsidRPr="00C37538" w:rsidRDefault="00CE7796" w:rsidP="00092DA1">
            <w:pPr>
              <w:pStyle w:val="03-01Tabellentext"/>
            </w:pPr>
            <w:r>
              <w:t>Stück</w:t>
            </w:r>
          </w:p>
        </w:tc>
        <w:tc>
          <w:tcPr>
            <w:tcW w:w="1701" w:type="dxa"/>
          </w:tcPr>
          <w:p w14:paraId="71ABAC94" w14:textId="77777777" w:rsidR="00CE7796" w:rsidRPr="00C37538" w:rsidRDefault="00CE7796" w:rsidP="00092DA1">
            <w:pPr>
              <w:pStyle w:val="03-01Tabellentext"/>
            </w:pPr>
            <w:r w:rsidRPr="00C37538">
              <w:t>EP: </w:t>
            </w:r>
            <w:r>
              <w:t>……………</w:t>
            </w:r>
          </w:p>
        </w:tc>
        <w:tc>
          <w:tcPr>
            <w:tcW w:w="1701" w:type="dxa"/>
          </w:tcPr>
          <w:p w14:paraId="6208ABEA" w14:textId="77777777" w:rsidR="00CE7796" w:rsidRPr="00C37538" w:rsidRDefault="00CE7796" w:rsidP="00092DA1">
            <w:pPr>
              <w:pStyle w:val="03-01Tabellentext"/>
            </w:pPr>
            <w:r w:rsidRPr="00C37538">
              <w:t>GP: </w:t>
            </w:r>
            <w:r>
              <w:t>……………</w:t>
            </w:r>
          </w:p>
        </w:tc>
      </w:tr>
    </w:tbl>
    <w:p w14:paraId="0F4FB9A0" w14:textId="77777777" w:rsidR="00BC4663" w:rsidRDefault="00BC4663" w:rsidP="00092DA1">
      <w:pPr>
        <w:rPr>
          <w:rFonts w:cs="Arial"/>
          <w:color w:val="000000"/>
        </w:rPr>
      </w:pPr>
      <w:r>
        <w:br w:type="page"/>
      </w:r>
    </w:p>
    <w:p w14:paraId="0090DC9D" w14:textId="77777777" w:rsidR="00BC4663" w:rsidRDefault="00BC4663" w:rsidP="00E17890">
      <w:pPr>
        <w:pStyle w:val="00-02Option"/>
      </w:pPr>
      <w:r w:rsidRPr="00202976">
        <w:lastRenderedPageBreak/>
        <w:t xml:space="preserve">Optionen für Zufahrtsschranke </w:t>
      </w:r>
      <w:proofErr w:type="spellStart"/>
      <w:r w:rsidRPr="00202976">
        <w:t>Magnetic</w:t>
      </w:r>
      <w:proofErr w:type="spellEnd"/>
      <w:r w:rsidRPr="00202976">
        <w:t xml:space="preserve"> MHTM™ </w:t>
      </w:r>
      <w:proofErr w:type="spellStart"/>
      <w:r w:rsidRPr="00202976">
        <w:t>MicroDrive</w:t>
      </w:r>
      <w:proofErr w:type="spellEnd"/>
      <w:r w:rsidRPr="00202976">
        <w:t xml:space="preserve">, Typ </w:t>
      </w:r>
      <w:r w:rsidR="00B00F0A">
        <w:t>Access Pro-H</w:t>
      </w:r>
    </w:p>
    <w:p w14:paraId="37556A7B" w14:textId="77777777" w:rsidR="00B4076C" w:rsidRDefault="00B4076C" w:rsidP="00B4076C">
      <w:pPr>
        <w:pStyle w:val="01-01Haupttext"/>
      </w:pPr>
    </w:p>
    <w:p w14:paraId="2ED9E6E0" w14:textId="77777777" w:rsidR="00B4076C" w:rsidRPr="00B4076C" w:rsidRDefault="00B4076C" w:rsidP="00B4076C">
      <w:pPr>
        <w:pStyle w:val="01-01Haupttext"/>
      </w:pPr>
    </w:p>
    <w:p w14:paraId="506C20F7" w14:textId="77777777" w:rsidR="005867D9" w:rsidRPr="00E17890" w:rsidRDefault="005867D9" w:rsidP="00E17890">
      <w:pPr>
        <w:pStyle w:val="00-01Position"/>
      </w:pPr>
      <w:r w:rsidRPr="00E17890">
        <w:t>[Position: …………..]</w:t>
      </w:r>
    </w:p>
    <w:p w14:paraId="5F398AD5" w14:textId="77777777" w:rsidR="005867D9" w:rsidRPr="00BB79C1" w:rsidRDefault="005867D9" w:rsidP="00E17890">
      <w:pPr>
        <w:pStyle w:val="00-02Option"/>
      </w:pPr>
      <w:r w:rsidRPr="00BB79C1">
        <w:t xml:space="preserve">Option </w:t>
      </w:r>
      <w:r>
        <w:t>Sonderfarbe SL01</w:t>
      </w:r>
    </w:p>
    <w:p w14:paraId="3D8FF049" w14:textId="77777777" w:rsidR="005867D9" w:rsidRDefault="005867D9" w:rsidP="00092DA1">
      <w:pPr>
        <w:pStyle w:val="01-01Haupttext"/>
      </w:pPr>
      <w:r w:rsidRPr="00EC460E">
        <w:t xml:space="preserve">Schrankengehäuse und Haube in gleicher </w:t>
      </w:r>
      <w:r>
        <w:t xml:space="preserve">frei wählbarer </w:t>
      </w:r>
      <w:r w:rsidRPr="00EC460E">
        <w:t>Farbe</w:t>
      </w:r>
      <w:r>
        <w:t>: RAL ………….. (bitte eintragen)</w:t>
      </w:r>
      <w:r w:rsidR="00CE7796">
        <w:t>.</w:t>
      </w:r>
    </w:p>
    <w:p w14:paraId="5601F15E" w14:textId="77777777" w:rsidR="005867D9" w:rsidRPr="00EC460E" w:rsidRDefault="005867D9" w:rsidP="00092DA1">
      <w:pPr>
        <w:pStyle w:val="01-01Haupttext"/>
      </w:pPr>
      <w:r>
        <w:t>Türen in Standardfarbe (Schwarzgrau, ähnlich RAL</w:t>
      </w:r>
      <w:r w:rsidR="00CE7796">
        <w:t> </w:t>
      </w:r>
      <w:r>
        <w:t>7021)</w:t>
      </w:r>
      <w:r w:rsidR="00CE7796">
        <w:t>.</w:t>
      </w:r>
    </w:p>
    <w:p w14:paraId="23957C9D" w14:textId="77777777" w:rsidR="005867D9" w:rsidRDefault="005867D9"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21C7C388" w14:textId="77777777" w:rsidTr="00CE7796">
        <w:tc>
          <w:tcPr>
            <w:tcW w:w="1134" w:type="dxa"/>
          </w:tcPr>
          <w:p w14:paraId="38DA683B" w14:textId="77777777" w:rsidR="00CE7796" w:rsidRPr="00C37538" w:rsidRDefault="00CE7796" w:rsidP="00092DA1">
            <w:pPr>
              <w:pStyle w:val="03-01Tabellentext"/>
            </w:pPr>
            <w:r w:rsidRPr="00C37538">
              <w:t>Hersteller:</w:t>
            </w:r>
          </w:p>
        </w:tc>
        <w:tc>
          <w:tcPr>
            <w:tcW w:w="6804" w:type="dxa"/>
            <w:gridSpan w:val="4"/>
          </w:tcPr>
          <w:p w14:paraId="2DDD6711"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3F030C2E" w14:textId="77777777" w:rsidTr="00CE7796">
        <w:tc>
          <w:tcPr>
            <w:tcW w:w="1134" w:type="dxa"/>
          </w:tcPr>
          <w:p w14:paraId="07A4EF68" w14:textId="77777777" w:rsidR="00CE7796" w:rsidRPr="00C37538" w:rsidRDefault="00CE7796" w:rsidP="00092DA1">
            <w:pPr>
              <w:pStyle w:val="03-01Tabellentext"/>
            </w:pPr>
            <w:r w:rsidRPr="00C37538">
              <w:t>Typ:</w:t>
            </w:r>
          </w:p>
        </w:tc>
        <w:tc>
          <w:tcPr>
            <w:tcW w:w="6804" w:type="dxa"/>
            <w:gridSpan w:val="4"/>
          </w:tcPr>
          <w:p w14:paraId="5D8128B2" w14:textId="77777777" w:rsidR="00CE7796" w:rsidRPr="00CE7796" w:rsidRDefault="00CE7796" w:rsidP="00092DA1">
            <w:pPr>
              <w:pStyle w:val="03-01Tabellentext"/>
              <w:rPr>
                <w:lang w:val="en-US"/>
              </w:rPr>
            </w:pPr>
            <w:r>
              <w:rPr>
                <w:szCs w:val="20"/>
              </w:rPr>
              <w:t>SL01</w:t>
            </w:r>
          </w:p>
        </w:tc>
      </w:tr>
      <w:tr w:rsidR="00CE7796" w:rsidRPr="00C37538" w14:paraId="43029E76" w14:textId="77777777" w:rsidTr="00CE7796">
        <w:trPr>
          <w:trHeight w:val="61"/>
        </w:trPr>
        <w:tc>
          <w:tcPr>
            <w:tcW w:w="1134" w:type="dxa"/>
          </w:tcPr>
          <w:p w14:paraId="72F7208B" w14:textId="77777777" w:rsidR="00CE7796" w:rsidRPr="00C37538" w:rsidRDefault="00CE7796" w:rsidP="00092DA1">
            <w:pPr>
              <w:pStyle w:val="03-01Tabellentext"/>
            </w:pPr>
            <w:r w:rsidRPr="00C37538">
              <w:t>Menge:</w:t>
            </w:r>
          </w:p>
        </w:tc>
        <w:tc>
          <w:tcPr>
            <w:tcW w:w="1701" w:type="dxa"/>
          </w:tcPr>
          <w:p w14:paraId="0DA85A8D" w14:textId="77777777" w:rsidR="00CE7796" w:rsidRPr="00C37538" w:rsidRDefault="00CE7796" w:rsidP="00092DA1">
            <w:pPr>
              <w:pStyle w:val="03-01Tabellentext"/>
            </w:pPr>
            <w:r w:rsidRPr="00C37538">
              <w:t>…………….</w:t>
            </w:r>
          </w:p>
        </w:tc>
        <w:tc>
          <w:tcPr>
            <w:tcW w:w="1701" w:type="dxa"/>
          </w:tcPr>
          <w:p w14:paraId="0EA695FD" w14:textId="77777777" w:rsidR="00CE7796" w:rsidRPr="00C37538" w:rsidRDefault="00CE7796" w:rsidP="00092DA1">
            <w:pPr>
              <w:pStyle w:val="03-01Tabellentext"/>
            </w:pPr>
            <w:r>
              <w:t>Stück</w:t>
            </w:r>
          </w:p>
        </w:tc>
        <w:tc>
          <w:tcPr>
            <w:tcW w:w="1701" w:type="dxa"/>
          </w:tcPr>
          <w:p w14:paraId="27D4B852" w14:textId="77777777" w:rsidR="00CE7796" w:rsidRPr="00C37538" w:rsidRDefault="00CE7796" w:rsidP="00092DA1">
            <w:pPr>
              <w:pStyle w:val="03-01Tabellentext"/>
            </w:pPr>
            <w:r w:rsidRPr="00C37538">
              <w:t>EP: </w:t>
            </w:r>
            <w:r>
              <w:t>……………</w:t>
            </w:r>
          </w:p>
        </w:tc>
        <w:tc>
          <w:tcPr>
            <w:tcW w:w="1701" w:type="dxa"/>
          </w:tcPr>
          <w:p w14:paraId="26AFD81D" w14:textId="77777777" w:rsidR="00CE7796" w:rsidRPr="00C37538" w:rsidRDefault="00CE7796" w:rsidP="00092DA1">
            <w:pPr>
              <w:pStyle w:val="03-01Tabellentext"/>
            </w:pPr>
            <w:r w:rsidRPr="00C37538">
              <w:t>GP: </w:t>
            </w:r>
            <w:r>
              <w:t>……………</w:t>
            </w:r>
          </w:p>
        </w:tc>
      </w:tr>
    </w:tbl>
    <w:p w14:paraId="5685EB1C" w14:textId="77777777" w:rsidR="00CE7796" w:rsidRDefault="00CE7796" w:rsidP="00092DA1"/>
    <w:p w14:paraId="6A996DA2" w14:textId="77777777" w:rsidR="005867D9" w:rsidRDefault="005867D9" w:rsidP="00092DA1"/>
    <w:p w14:paraId="1B0FBF3D" w14:textId="77777777" w:rsidR="005867D9" w:rsidRPr="00E17890" w:rsidRDefault="005867D9" w:rsidP="00E17890">
      <w:pPr>
        <w:pStyle w:val="00-01Position"/>
      </w:pPr>
      <w:r w:rsidRPr="00E17890">
        <w:t>[Position: …………..]</w:t>
      </w:r>
    </w:p>
    <w:p w14:paraId="46284367" w14:textId="77777777" w:rsidR="005867D9" w:rsidRPr="00BB79C1" w:rsidRDefault="005867D9" w:rsidP="00E17890">
      <w:pPr>
        <w:pStyle w:val="00-02Option"/>
      </w:pPr>
      <w:r w:rsidRPr="00BB79C1">
        <w:t xml:space="preserve">Option </w:t>
      </w:r>
      <w:r>
        <w:t>Sonderfarbe SL02</w:t>
      </w:r>
    </w:p>
    <w:p w14:paraId="11AEA1C2" w14:textId="77777777" w:rsidR="005867D9" w:rsidRDefault="005867D9" w:rsidP="00092DA1">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CE7796">
        <w:t>.</w:t>
      </w:r>
    </w:p>
    <w:p w14:paraId="7380530F" w14:textId="77777777" w:rsidR="005867D9" w:rsidRDefault="005867D9"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303365D5" w14:textId="77777777" w:rsidTr="00CE7796">
        <w:tc>
          <w:tcPr>
            <w:tcW w:w="1134" w:type="dxa"/>
          </w:tcPr>
          <w:p w14:paraId="1CFF6083" w14:textId="77777777" w:rsidR="00CE7796" w:rsidRPr="00C37538" w:rsidRDefault="00CE7796" w:rsidP="00092DA1">
            <w:pPr>
              <w:pStyle w:val="03-01Tabellentext"/>
            </w:pPr>
            <w:r w:rsidRPr="00C37538">
              <w:t>Hersteller:</w:t>
            </w:r>
          </w:p>
        </w:tc>
        <w:tc>
          <w:tcPr>
            <w:tcW w:w="6804" w:type="dxa"/>
            <w:gridSpan w:val="4"/>
          </w:tcPr>
          <w:p w14:paraId="0C263106"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47920AA7" w14:textId="77777777" w:rsidTr="00CE7796">
        <w:tc>
          <w:tcPr>
            <w:tcW w:w="1134" w:type="dxa"/>
          </w:tcPr>
          <w:p w14:paraId="3ED66E20" w14:textId="77777777" w:rsidR="00CE7796" w:rsidRPr="00C37538" w:rsidRDefault="00CE7796" w:rsidP="00092DA1">
            <w:pPr>
              <w:pStyle w:val="03-01Tabellentext"/>
            </w:pPr>
            <w:r w:rsidRPr="00C37538">
              <w:t>Typ:</w:t>
            </w:r>
          </w:p>
        </w:tc>
        <w:tc>
          <w:tcPr>
            <w:tcW w:w="6804" w:type="dxa"/>
            <w:gridSpan w:val="4"/>
          </w:tcPr>
          <w:p w14:paraId="434BA1FC" w14:textId="77777777" w:rsidR="00CE7796" w:rsidRPr="00CE7796" w:rsidRDefault="00CE7796" w:rsidP="00092DA1">
            <w:pPr>
              <w:pStyle w:val="03-01Tabellentext"/>
              <w:rPr>
                <w:lang w:val="en-US"/>
              </w:rPr>
            </w:pPr>
            <w:r>
              <w:rPr>
                <w:szCs w:val="20"/>
              </w:rPr>
              <w:t>SL02</w:t>
            </w:r>
          </w:p>
        </w:tc>
      </w:tr>
      <w:tr w:rsidR="00CE7796" w:rsidRPr="00C37538" w14:paraId="00F16B7B" w14:textId="77777777" w:rsidTr="00CE7796">
        <w:trPr>
          <w:trHeight w:val="61"/>
        </w:trPr>
        <w:tc>
          <w:tcPr>
            <w:tcW w:w="1134" w:type="dxa"/>
          </w:tcPr>
          <w:p w14:paraId="48AF74CB" w14:textId="77777777" w:rsidR="00CE7796" w:rsidRPr="00C37538" w:rsidRDefault="00CE7796" w:rsidP="00092DA1">
            <w:pPr>
              <w:pStyle w:val="03-01Tabellentext"/>
            </w:pPr>
            <w:r w:rsidRPr="00C37538">
              <w:t>Menge:</w:t>
            </w:r>
          </w:p>
        </w:tc>
        <w:tc>
          <w:tcPr>
            <w:tcW w:w="1701" w:type="dxa"/>
          </w:tcPr>
          <w:p w14:paraId="0E207E92" w14:textId="77777777" w:rsidR="00CE7796" w:rsidRPr="00C37538" w:rsidRDefault="00CE7796" w:rsidP="00092DA1">
            <w:pPr>
              <w:pStyle w:val="03-01Tabellentext"/>
            </w:pPr>
            <w:r w:rsidRPr="00C37538">
              <w:t>…………….</w:t>
            </w:r>
          </w:p>
        </w:tc>
        <w:tc>
          <w:tcPr>
            <w:tcW w:w="1701" w:type="dxa"/>
          </w:tcPr>
          <w:p w14:paraId="0FA44CF5" w14:textId="77777777" w:rsidR="00CE7796" w:rsidRPr="00C37538" w:rsidRDefault="00CE7796" w:rsidP="00092DA1">
            <w:pPr>
              <w:pStyle w:val="03-01Tabellentext"/>
            </w:pPr>
            <w:r>
              <w:t>Stück</w:t>
            </w:r>
          </w:p>
        </w:tc>
        <w:tc>
          <w:tcPr>
            <w:tcW w:w="1701" w:type="dxa"/>
          </w:tcPr>
          <w:p w14:paraId="2D290309" w14:textId="77777777" w:rsidR="00CE7796" w:rsidRPr="00C37538" w:rsidRDefault="00CE7796" w:rsidP="00092DA1">
            <w:pPr>
              <w:pStyle w:val="03-01Tabellentext"/>
            </w:pPr>
            <w:r w:rsidRPr="00C37538">
              <w:t>EP: </w:t>
            </w:r>
            <w:r>
              <w:t>……………</w:t>
            </w:r>
          </w:p>
        </w:tc>
        <w:tc>
          <w:tcPr>
            <w:tcW w:w="1701" w:type="dxa"/>
          </w:tcPr>
          <w:p w14:paraId="1966344F" w14:textId="77777777" w:rsidR="00CE7796" w:rsidRPr="00C37538" w:rsidRDefault="00CE7796" w:rsidP="00092DA1">
            <w:pPr>
              <w:pStyle w:val="03-01Tabellentext"/>
            </w:pPr>
            <w:r w:rsidRPr="00C37538">
              <w:t>GP: </w:t>
            </w:r>
            <w:r>
              <w:t>……………</w:t>
            </w:r>
          </w:p>
        </w:tc>
      </w:tr>
    </w:tbl>
    <w:p w14:paraId="48B50AAD" w14:textId="77777777" w:rsidR="00CE7796" w:rsidRDefault="00CE7796" w:rsidP="00092DA1"/>
    <w:p w14:paraId="64676324" w14:textId="77777777" w:rsidR="005867D9" w:rsidRDefault="005867D9" w:rsidP="00092DA1"/>
    <w:p w14:paraId="6D534EA4" w14:textId="77777777" w:rsidR="005867D9" w:rsidRPr="00E17890" w:rsidRDefault="005867D9" w:rsidP="00E17890">
      <w:pPr>
        <w:pStyle w:val="00-01Position"/>
      </w:pPr>
      <w:r w:rsidRPr="00E17890">
        <w:t>[Position: …………..]</w:t>
      </w:r>
    </w:p>
    <w:p w14:paraId="2FFCDF5E" w14:textId="77777777" w:rsidR="005867D9" w:rsidRPr="00BB79C1" w:rsidRDefault="005867D9" w:rsidP="00E17890">
      <w:pPr>
        <w:pStyle w:val="00-02Option"/>
      </w:pPr>
      <w:r w:rsidRPr="00BB79C1">
        <w:t xml:space="preserve">Option </w:t>
      </w:r>
      <w:r>
        <w:t>Sonderfarbe SL03</w:t>
      </w:r>
    </w:p>
    <w:p w14:paraId="1311E14F" w14:textId="77777777" w:rsidR="005867D9" w:rsidRDefault="005867D9" w:rsidP="00092DA1">
      <w:pPr>
        <w:pStyle w:val="01-01Haupttext"/>
      </w:pPr>
      <w:r w:rsidRPr="00EC460E">
        <w:t xml:space="preserve">Schrankengehäuse und Haube in </w:t>
      </w:r>
      <w:r>
        <w:t>frei wählbarer Farbe: RAL ………….. (bitte eintragen)</w:t>
      </w:r>
      <w:r w:rsidR="00CE7796">
        <w:t>.</w:t>
      </w:r>
    </w:p>
    <w:p w14:paraId="2FFD441B" w14:textId="77777777" w:rsidR="005867D9" w:rsidRDefault="005867D9" w:rsidP="00092DA1">
      <w:pPr>
        <w:pStyle w:val="01-01Haupttext"/>
      </w:pPr>
      <w:r>
        <w:t>Türen in anderer frei wählbarer Farbe: RAL ………….. (bitte eintragen)</w:t>
      </w:r>
      <w:r w:rsidR="00CE7796">
        <w:t>.</w:t>
      </w:r>
    </w:p>
    <w:p w14:paraId="222A8053" w14:textId="77777777" w:rsidR="005867D9" w:rsidRDefault="005867D9"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5A1C074E" w14:textId="77777777" w:rsidTr="00CE7796">
        <w:tc>
          <w:tcPr>
            <w:tcW w:w="1134" w:type="dxa"/>
          </w:tcPr>
          <w:p w14:paraId="5389B2B0" w14:textId="77777777" w:rsidR="00CE7796" w:rsidRPr="00C37538" w:rsidRDefault="00CE7796" w:rsidP="00092DA1">
            <w:pPr>
              <w:pStyle w:val="03-01Tabellentext"/>
            </w:pPr>
            <w:r w:rsidRPr="00C37538">
              <w:t>Hersteller:</w:t>
            </w:r>
          </w:p>
        </w:tc>
        <w:tc>
          <w:tcPr>
            <w:tcW w:w="6804" w:type="dxa"/>
            <w:gridSpan w:val="4"/>
          </w:tcPr>
          <w:p w14:paraId="6498EF2A"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38AB3541" w14:textId="77777777" w:rsidTr="00CE7796">
        <w:tc>
          <w:tcPr>
            <w:tcW w:w="1134" w:type="dxa"/>
          </w:tcPr>
          <w:p w14:paraId="00512E81" w14:textId="77777777" w:rsidR="00CE7796" w:rsidRPr="00C37538" w:rsidRDefault="00CE7796" w:rsidP="00092DA1">
            <w:pPr>
              <w:pStyle w:val="03-01Tabellentext"/>
            </w:pPr>
            <w:r w:rsidRPr="00C37538">
              <w:t>Typ:</w:t>
            </w:r>
          </w:p>
        </w:tc>
        <w:tc>
          <w:tcPr>
            <w:tcW w:w="6804" w:type="dxa"/>
            <w:gridSpan w:val="4"/>
          </w:tcPr>
          <w:p w14:paraId="4571C54F" w14:textId="77777777" w:rsidR="00CE7796" w:rsidRPr="00CE7796" w:rsidRDefault="00CE7796" w:rsidP="00092DA1">
            <w:pPr>
              <w:pStyle w:val="03-01Tabellentext"/>
              <w:rPr>
                <w:lang w:val="en-US"/>
              </w:rPr>
            </w:pPr>
            <w:r>
              <w:rPr>
                <w:szCs w:val="20"/>
              </w:rPr>
              <w:t>SL03</w:t>
            </w:r>
          </w:p>
        </w:tc>
      </w:tr>
      <w:tr w:rsidR="00CE7796" w:rsidRPr="00C37538" w14:paraId="51E5A394" w14:textId="77777777" w:rsidTr="00CE7796">
        <w:trPr>
          <w:trHeight w:val="61"/>
        </w:trPr>
        <w:tc>
          <w:tcPr>
            <w:tcW w:w="1134" w:type="dxa"/>
          </w:tcPr>
          <w:p w14:paraId="1B26C067" w14:textId="77777777" w:rsidR="00CE7796" w:rsidRPr="00C37538" w:rsidRDefault="00CE7796" w:rsidP="00092DA1">
            <w:pPr>
              <w:pStyle w:val="03-01Tabellentext"/>
            </w:pPr>
            <w:r w:rsidRPr="00C37538">
              <w:t>Menge:</w:t>
            </w:r>
          </w:p>
        </w:tc>
        <w:tc>
          <w:tcPr>
            <w:tcW w:w="1701" w:type="dxa"/>
          </w:tcPr>
          <w:p w14:paraId="38AFF554" w14:textId="77777777" w:rsidR="00CE7796" w:rsidRPr="00C37538" w:rsidRDefault="00CE7796" w:rsidP="00092DA1">
            <w:pPr>
              <w:pStyle w:val="03-01Tabellentext"/>
            </w:pPr>
            <w:r w:rsidRPr="00C37538">
              <w:t>…………….</w:t>
            </w:r>
          </w:p>
        </w:tc>
        <w:tc>
          <w:tcPr>
            <w:tcW w:w="1701" w:type="dxa"/>
          </w:tcPr>
          <w:p w14:paraId="51635D0C" w14:textId="77777777" w:rsidR="00CE7796" w:rsidRPr="00C37538" w:rsidRDefault="00CE7796" w:rsidP="00092DA1">
            <w:pPr>
              <w:pStyle w:val="03-01Tabellentext"/>
            </w:pPr>
            <w:r>
              <w:t>Stück</w:t>
            </w:r>
          </w:p>
        </w:tc>
        <w:tc>
          <w:tcPr>
            <w:tcW w:w="1701" w:type="dxa"/>
          </w:tcPr>
          <w:p w14:paraId="6BF584C6" w14:textId="77777777" w:rsidR="00CE7796" w:rsidRPr="00C37538" w:rsidRDefault="00CE7796" w:rsidP="00092DA1">
            <w:pPr>
              <w:pStyle w:val="03-01Tabellentext"/>
            </w:pPr>
            <w:r w:rsidRPr="00C37538">
              <w:t>EP: </w:t>
            </w:r>
            <w:r>
              <w:t>……………</w:t>
            </w:r>
          </w:p>
        </w:tc>
        <w:tc>
          <w:tcPr>
            <w:tcW w:w="1701" w:type="dxa"/>
          </w:tcPr>
          <w:p w14:paraId="44F3A3F4" w14:textId="77777777" w:rsidR="00CE7796" w:rsidRPr="00C37538" w:rsidRDefault="00CE7796" w:rsidP="00092DA1">
            <w:pPr>
              <w:pStyle w:val="03-01Tabellentext"/>
            </w:pPr>
            <w:r w:rsidRPr="00C37538">
              <w:t>GP: </w:t>
            </w:r>
            <w:r>
              <w:t>……………</w:t>
            </w:r>
          </w:p>
        </w:tc>
      </w:tr>
    </w:tbl>
    <w:p w14:paraId="71C139BB" w14:textId="77777777" w:rsidR="00CE7796" w:rsidRDefault="00CE7796" w:rsidP="00092DA1"/>
    <w:p w14:paraId="1CD0BA64" w14:textId="77777777" w:rsidR="005867D9" w:rsidRDefault="005867D9" w:rsidP="00092DA1"/>
    <w:p w14:paraId="0E8B40C2" w14:textId="77777777" w:rsidR="005867D9" w:rsidRPr="00E17890" w:rsidRDefault="005867D9" w:rsidP="00E17890">
      <w:pPr>
        <w:pStyle w:val="00-01Position"/>
      </w:pPr>
      <w:r w:rsidRPr="00E17890">
        <w:t>[Position: …………..]</w:t>
      </w:r>
    </w:p>
    <w:p w14:paraId="0F400F52" w14:textId="77777777" w:rsidR="005867D9" w:rsidRPr="00BB79C1" w:rsidRDefault="005867D9" w:rsidP="00E17890">
      <w:pPr>
        <w:pStyle w:val="00-02Option"/>
      </w:pPr>
      <w:r w:rsidRPr="00BB79C1">
        <w:t xml:space="preserve">Option </w:t>
      </w:r>
      <w:r>
        <w:t>Sonderfarbe SL04</w:t>
      </w:r>
    </w:p>
    <w:p w14:paraId="27988326" w14:textId="77777777" w:rsidR="005867D9" w:rsidRDefault="005867D9" w:rsidP="00092DA1">
      <w:pPr>
        <w:pStyle w:val="01-01Haupttext"/>
      </w:pPr>
      <w:r w:rsidRPr="00EC460E">
        <w:t xml:space="preserve">Schrankengehäuse </w:t>
      </w:r>
      <w:r>
        <w:t>in frei wählbarer Farbe: RAL ………….. (bitte eintragen)</w:t>
      </w:r>
      <w:r w:rsidR="00CE7796">
        <w:t>.</w:t>
      </w:r>
    </w:p>
    <w:p w14:paraId="20EC11C9" w14:textId="77777777" w:rsidR="005867D9" w:rsidRDefault="005867D9" w:rsidP="00092DA1">
      <w:pPr>
        <w:pStyle w:val="01-01Haupttext"/>
      </w:pPr>
      <w:r w:rsidRPr="00EC460E">
        <w:t xml:space="preserve">Haube in </w:t>
      </w:r>
      <w:r>
        <w:t>frei wählbarer Farbe: RAL ………….. (bitte eintragen)</w:t>
      </w:r>
      <w:r w:rsidR="00CE7796">
        <w:t>.</w:t>
      </w:r>
    </w:p>
    <w:p w14:paraId="1B7322B7" w14:textId="77777777" w:rsidR="005867D9" w:rsidRDefault="005867D9" w:rsidP="00092DA1">
      <w:pPr>
        <w:pStyle w:val="01-01Haupttext"/>
      </w:pPr>
      <w:r>
        <w:t>Türen in frei wählbarer Farbe: RAL ………….. (bitte eintragen)</w:t>
      </w:r>
      <w:r w:rsidR="00CE7796">
        <w:t>.</w:t>
      </w:r>
    </w:p>
    <w:p w14:paraId="2B078007" w14:textId="77777777" w:rsidR="005867D9" w:rsidRDefault="005867D9"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10AE65D0" w14:textId="77777777" w:rsidTr="00CE7796">
        <w:tc>
          <w:tcPr>
            <w:tcW w:w="1134" w:type="dxa"/>
          </w:tcPr>
          <w:p w14:paraId="59C75333" w14:textId="77777777" w:rsidR="00CE7796" w:rsidRPr="00C37538" w:rsidRDefault="00CE7796" w:rsidP="00092DA1">
            <w:pPr>
              <w:pStyle w:val="03-01Tabellentext"/>
            </w:pPr>
            <w:r w:rsidRPr="00C37538">
              <w:t>Hersteller:</w:t>
            </w:r>
          </w:p>
        </w:tc>
        <w:tc>
          <w:tcPr>
            <w:tcW w:w="6804" w:type="dxa"/>
            <w:gridSpan w:val="4"/>
          </w:tcPr>
          <w:p w14:paraId="4ECFB061"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7C7ECDAE" w14:textId="77777777" w:rsidTr="00CE7796">
        <w:tc>
          <w:tcPr>
            <w:tcW w:w="1134" w:type="dxa"/>
          </w:tcPr>
          <w:p w14:paraId="0D84979C" w14:textId="77777777" w:rsidR="00CE7796" w:rsidRPr="00C37538" w:rsidRDefault="00CE7796" w:rsidP="00092DA1">
            <w:pPr>
              <w:pStyle w:val="03-01Tabellentext"/>
            </w:pPr>
            <w:r w:rsidRPr="00C37538">
              <w:t>Typ:</w:t>
            </w:r>
          </w:p>
        </w:tc>
        <w:tc>
          <w:tcPr>
            <w:tcW w:w="6804" w:type="dxa"/>
            <w:gridSpan w:val="4"/>
          </w:tcPr>
          <w:p w14:paraId="32B8F43E" w14:textId="77777777" w:rsidR="00CE7796" w:rsidRPr="00CE7796" w:rsidRDefault="00CE7796" w:rsidP="00092DA1">
            <w:pPr>
              <w:pStyle w:val="03-01Tabellentext"/>
              <w:rPr>
                <w:lang w:val="en-US"/>
              </w:rPr>
            </w:pPr>
            <w:r>
              <w:rPr>
                <w:szCs w:val="20"/>
              </w:rPr>
              <w:t>SL04</w:t>
            </w:r>
          </w:p>
        </w:tc>
      </w:tr>
      <w:tr w:rsidR="00CE7796" w:rsidRPr="00C37538" w14:paraId="34B34BD0" w14:textId="77777777" w:rsidTr="00CE7796">
        <w:trPr>
          <w:trHeight w:val="61"/>
        </w:trPr>
        <w:tc>
          <w:tcPr>
            <w:tcW w:w="1134" w:type="dxa"/>
          </w:tcPr>
          <w:p w14:paraId="27A58047" w14:textId="77777777" w:rsidR="00CE7796" w:rsidRPr="00C37538" w:rsidRDefault="00CE7796" w:rsidP="00092DA1">
            <w:pPr>
              <w:pStyle w:val="03-01Tabellentext"/>
            </w:pPr>
            <w:r w:rsidRPr="00C37538">
              <w:t>Menge:</w:t>
            </w:r>
          </w:p>
        </w:tc>
        <w:tc>
          <w:tcPr>
            <w:tcW w:w="1701" w:type="dxa"/>
          </w:tcPr>
          <w:p w14:paraId="1336E535" w14:textId="77777777" w:rsidR="00CE7796" w:rsidRPr="00C37538" w:rsidRDefault="00CE7796" w:rsidP="00092DA1">
            <w:pPr>
              <w:pStyle w:val="03-01Tabellentext"/>
            </w:pPr>
            <w:r w:rsidRPr="00C37538">
              <w:t>…………….</w:t>
            </w:r>
          </w:p>
        </w:tc>
        <w:tc>
          <w:tcPr>
            <w:tcW w:w="1701" w:type="dxa"/>
          </w:tcPr>
          <w:p w14:paraId="3C03EBAF" w14:textId="77777777" w:rsidR="00CE7796" w:rsidRPr="00C37538" w:rsidRDefault="00CE7796" w:rsidP="00092DA1">
            <w:pPr>
              <w:pStyle w:val="03-01Tabellentext"/>
            </w:pPr>
            <w:r>
              <w:t>Stück</w:t>
            </w:r>
          </w:p>
        </w:tc>
        <w:tc>
          <w:tcPr>
            <w:tcW w:w="1701" w:type="dxa"/>
          </w:tcPr>
          <w:p w14:paraId="7D7572B6" w14:textId="77777777" w:rsidR="00CE7796" w:rsidRPr="00C37538" w:rsidRDefault="00CE7796" w:rsidP="00092DA1">
            <w:pPr>
              <w:pStyle w:val="03-01Tabellentext"/>
            </w:pPr>
            <w:r w:rsidRPr="00C37538">
              <w:t>EP: </w:t>
            </w:r>
            <w:r>
              <w:t>……………</w:t>
            </w:r>
          </w:p>
        </w:tc>
        <w:tc>
          <w:tcPr>
            <w:tcW w:w="1701" w:type="dxa"/>
          </w:tcPr>
          <w:p w14:paraId="1DBE9DAA" w14:textId="77777777" w:rsidR="00CE7796" w:rsidRPr="00C37538" w:rsidRDefault="00CE7796" w:rsidP="00092DA1">
            <w:pPr>
              <w:pStyle w:val="03-01Tabellentext"/>
            </w:pPr>
            <w:r w:rsidRPr="00C37538">
              <w:t>GP: </w:t>
            </w:r>
            <w:r>
              <w:t>……………</w:t>
            </w:r>
          </w:p>
        </w:tc>
      </w:tr>
    </w:tbl>
    <w:p w14:paraId="5D704839" w14:textId="77777777" w:rsidR="005867D9" w:rsidRDefault="005867D9" w:rsidP="00092DA1"/>
    <w:p w14:paraId="378F8E7F" w14:textId="77777777" w:rsidR="00B17EC9" w:rsidRDefault="00B17EC9" w:rsidP="00092DA1"/>
    <w:p w14:paraId="195A652C" w14:textId="77777777" w:rsidR="00BC4663" w:rsidRPr="00E17890" w:rsidRDefault="00BC4663" w:rsidP="00E17890">
      <w:pPr>
        <w:pStyle w:val="00-01Position"/>
      </w:pPr>
      <w:r w:rsidRPr="00E17890">
        <w:t>[Position: …………..]</w:t>
      </w:r>
    </w:p>
    <w:p w14:paraId="3BE803F4" w14:textId="77777777" w:rsidR="00CE7796" w:rsidRDefault="00BC4663" w:rsidP="00E17890">
      <w:pPr>
        <w:pStyle w:val="00-02Option"/>
      </w:pPr>
      <w:r>
        <w:t xml:space="preserve">Option </w:t>
      </w:r>
      <w:r w:rsidR="00CF72A9">
        <w:t>Befestigungssatz</w:t>
      </w:r>
      <w:r>
        <w:t xml:space="preserve"> BSS01</w:t>
      </w:r>
    </w:p>
    <w:p w14:paraId="4EEC7F9B" w14:textId="77777777" w:rsidR="00BC4663" w:rsidRDefault="00BC4663" w:rsidP="00092DA1">
      <w:pPr>
        <w:pStyle w:val="01-01Haupttext"/>
      </w:pPr>
      <w:r>
        <w:t>Installationsmaterial für die Verschraubung einer Schranke</w:t>
      </w:r>
      <w:r w:rsidR="00CE7796">
        <w:t> </w:t>
      </w:r>
      <w:r>
        <w:t>/</w:t>
      </w:r>
      <w:r w:rsidR="00CE7796">
        <w:t> </w:t>
      </w:r>
      <w:r>
        <w:t>eines Terminals</w:t>
      </w:r>
      <w:r w:rsidR="00CE7796">
        <w:t> </w:t>
      </w:r>
      <w:r>
        <w:t>/</w:t>
      </w:r>
      <w:r w:rsidR="00CE7796">
        <w:t> </w:t>
      </w:r>
      <w:r>
        <w:t>eines Pfostens auf dem Betonfundament, bestehend aus 4</w:t>
      </w:r>
      <w:r w:rsidR="00CE7796">
        <w:t> </w:t>
      </w:r>
      <w:r>
        <w:t>Klebepatronen und Verschraubungsteilen.</w:t>
      </w:r>
    </w:p>
    <w:p w14:paraId="61E84096"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06AD78E5" w14:textId="77777777" w:rsidTr="00CE7796">
        <w:tc>
          <w:tcPr>
            <w:tcW w:w="1134" w:type="dxa"/>
          </w:tcPr>
          <w:p w14:paraId="2602AE2F" w14:textId="77777777" w:rsidR="00CE7796" w:rsidRPr="00C37538" w:rsidRDefault="00CE7796" w:rsidP="00092DA1">
            <w:pPr>
              <w:pStyle w:val="03-01Tabellentext"/>
            </w:pPr>
            <w:r w:rsidRPr="00C37538">
              <w:t>Hersteller:</w:t>
            </w:r>
          </w:p>
        </w:tc>
        <w:tc>
          <w:tcPr>
            <w:tcW w:w="6804" w:type="dxa"/>
            <w:gridSpan w:val="4"/>
          </w:tcPr>
          <w:p w14:paraId="4FE105EF"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6B43DE6A" w14:textId="77777777" w:rsidTr="00CE7796">
        <w:tc>
          <w:tcPr>
            <w:tcW w:w="1134" w:type="dxa"/>
          </w:tcPr>
          <w:p w14:paraId="48039F37" w14:textId="77777777" w:rsidR="00CE7796" w:rsidRPr="00C37538" w:rsidRDefault="00CE7796" w:rsidP="00092DA1">
            <w:pPr>
              <w:pStyle w:val="03-01Tabellentext"/>
            </w:pPr>
            <w:r w:rsidRPr="00C37538">
              <w:t>Typ:</w:t>
            </w:r>
          </w:p>
        </w:tc>
        <w:tc>
          <w:tcPr>
            <w:tcW w:w="6804" w:type="dxa"/>
            <w:gridSpan w:val="4"/>
          </w:tcPr>
          <w:p w14:paraId="4DFFD965" w14:textId="77777777" w:rsidR="00CE7796" w:rsidRPr="00CE7796" w:rsidRDefault="00092DA1" w:rsidP="00092DA1">
            <w:pPr>
              <w:pStyle w:val="03-01Tabellentext"/>
              <w:rPr>
                <w:lang w:val="en-US"/>
              </w:rPr>
            </w:pPr>
            <w:r>
              <w:t>BSS01</w:t>
            </w:r>
          </w:p>
        </w:tc>
      </w:tr>
      <w:tr w:rsidR="00CE7796" w:rsidRPr="00C37538" w14:paraId="3A8BC7D5" w14:textId="77777777" w:rsidTr="00CE7796">
        <w:trPr>
          <w:trHeight w:val="61"/>
        </w:trPr>
        <w:tc>
          <w:tcPr>
            <w:tcW w:w="1134" w:type="dxa"/>
          </w:tcPr>
          <w:p w14:paraId="25B889D6" w14:textId="77777777" w:rsidR="00CE7796" w:rsidRPr="00C37538" w:rsidRDefault="00CE7796" w:rsidP="00092DA1">
            <w:pPr>
              <w:pStyle w:val="03-01Tabellentext"/>
            </w:pPr>
            <w:r w:rsidRPr="00C37538">
              <w:t>Menge:</w:t>
            </w:r>
          </w:p>
        </w:tc>
        <w:tc>
          <w:tcPr>
            <w:tcW w:w="1701" w:type="dxa"/>
          </w:tcPr>
          <w:p w14:paraId="338C9E00" w14:textId="77777777" w:rsidR="00CE7796" w:rsidRPr="00C37538" w:rsidRDefault="00CE7796" w:rsidP="00092DA1">
            <w:pPr>
              <w:pStyle w:val="03-01Tabellentext"/>
            </w:pPr>
            <w:r w:rsidRPr="00C37538">
              <w:t>…………….</w:t>
            </w:r>
          </w:p>
        </w:tc>
        <w:tc>
          <w:tcPr>
            <w:tcW w:w="1701" w:type="dxa"/>
          </w:tcPr>
          <w:p w14:paraId="349635E0" w14:textId="77777777" w:rsidR="00CE7796" w:rsidRPr="00C37538" w:rsidRDefault="00CE7796" w:rsidP="00092DA1">
            <w:pPr>
              <w:pStyle w:val="03-01Tabellentext"/>
            </w:pPr>
            <w:r>
              <w:t>Stück</w:t>
            </w:r>
          </w:p>
        </w:tc>
        <w:tc>
          <w:tcPr>
            <w:tcW w:w="1701" w:type="dxa"/>
          </w:tcPr>
          <w:p w14:paraId="019D9DFB" w14:textId="77777777" w:rsidR="00CE7796" w:rsidRPr="00C37538" w:rsidRDefault="00CE7796" w:rsidP="00092DA1">
            <w:pPr>
              <w:pStyle w:val="03-01Tabellentext"/>
            </w:pPr>
            <w:r w:rsidRPr="00C37538">
              <w:t>EP: </w:t>
            </w:r>
            <w:r>
              <w:t>……………</w:t>
            </w:r>
          </w:p>
        </w:tc>
        <w:tc>
          <w:tcPr>
            <w:tcW w:w="1701" w:type="dxa"/>
          </w:tcPr>
          <w:p w14:paraId="16C2643A" w14:textId="77777777" w:rsidR="00CE7796" w:rsidRPr="00C37538" w:rsidRDefault="00CE7796" w:rsidP="00092DA1">
            <w:pPr>
              <w:pStyle w:val="03-01Tabellentext"/>
            </w:pPr>
            <w:r w:rsidRPr="00C37538">
              <w:t>GP: </w:t>
            </w:r>
            <w:r>
              <w:t>……………</w:t>
            </w:r>
          </w:p>
        </w:tc>
      </w:tr>
    </w:tbl>
    <w:p w14:paraId="1F7E15A7" w14:textId="77777777" w:rsidR="00B17EC9" w:rsidRDefault="00B17EC9" w:rsidP="00092DA1">
      <w:r>
        <w:br w:type="page"/>
      </w:r>
    </w:p>
    <w:p w14:paraId="43116C9A" w14:textId="77777777" w:rsidR="00BC4663" w:rsidRPr="00E17890" w:rsidRDefault="00BC4663" w:rsidP="00E17890">
      <w:pPr>
        <w:pStyle w:val="00-01Position"/>
      </w:pPr>
      <w:r w:rsidRPr="00E17890">
        <w:lastRenderedPageBreak/>
        <w:t>[Position: …………..]</w:t>
      </w:r>
    </w:p>
    <w:p w14:paraId="0E802DFC" w14:textId="36314317" w:rsidR="00BC4663" w:rsidRPr="00202976" w:rsidRDefault="00BC4663" w:rsidP="00E17890">
      <w:pPr>
        <w:pStyle w:val="00-02Option"/>
      </w:pPr>
      <w:r w:rsidRPr="00202976">
        <w:t>Standard-Schrankengitter zur Montage unter dem Schrankenbaum</w:t>
      </w:r>
      <w:r w:rsidR="00B00F0A">
        <w:t xml:space="preserve"> </w:t>
      </w:r>
      <w:r w:rsidR="002D623E" w:rsidRPr="00CD4B28">
        <w:rPr>
          <w:szCs w:val="20"/>
        </w:rPr>
        <w:t>GS</w:t>
      </w:r>
      <w:r w:rsidR="002D623E">
        <w:rPr>
          <w:szCs w:val="20"/>
        </w:rPr>
        <w:t>0</w:t>
      </w:r>
      <w:r w:rsidR="002D623E" w:rsidRPr="00CD4B28">
        <w:rPr>
          <w:szCs w:val="20"/>
        </w:rPr>
        <w:t>x</w:t>
      </w:r>
      <w:r w:rsidR="002D623E">
        <w:rPr>
          <w:szCs w:val="20"/>
        </w:rPr>
        <w:t>000_2000</w:t>
      </w:r>
    </w:p>
    <w:p w14:paraId="6670CE72" w14:textId="77777777" w:rsidR="00BC4663" w:rsidRPr="00202976" w:rsidRDefault="00BC4663" w:rsidP="00092DA1">
      <w:pPr>
        <w:pStyle w:val="01-01Haupttext"/>
      </w:pPr>
      <w:r w:rsidRPr="00202976">
        <w:t xml:space="preserve">Montage des Schrankengitters unter dem Schrankenbaum als Unterkriechschutz. Faltet sich bei geöffneter Schranke zusammen. </w:t>
      </w:r>
      <w:r>
        <w:t xml:space="preserve">Patentiertes </w:t>
      </w:r>
      <w:r w:rsidRPr="00202976">
        <w:t>Gitter ist frei von Scher- und Quetschstellen. Die Gitterstäbe sind einzeln austauschbar. Ein weicher Kantenschutz ist unter dem Gitter montiert und leicht austauschbar.</w:t>
      </w:r>
    </w:p>
    <w:p w14:paraId="10ACEA92" w14:textId="77777777" w:rsidR="00BC4663" w:rsidRPr="00202976" w:rsidRDefault="00BC4663" w:rsidP="00092DA1"/>
    <w:p w14:paraId="54AF9FE1" w14:textId="77777777" w:rsidR="00BC4663" w:rsidRPr="00202976" w:rsidRDefault="00BC4663" w:rsidP="00092DA1">
      <w:pPr>
        <w:pStyle w:val="01-01Haupttext"/>
      </w:pPr>
      <w:r w:rsidRPr="00202976">
        <w:t>Maximale Sperrbreite mit Auflagepfosten ist 5,5</w:t>
      </w:r>
      <w:r w:rsidR="00CE7796">
        <w:t> </w:t>
      </w:r>
      <w:r w:rsidRPr="00202976">
        <w:t>m.</w:t>
      </w:r>
    </w:p>
    <w:p w14:paraId="70956775" w14:textId="77777777" w:rsidR="00BC4663" w:rsidRPr="00202976" w:rsidRDefault="00BC4663" w:rsidP="00092DA1">
      <w:pPr>
        <w:pStyle w:val="01-01Haupttext"/>
      </w:pPr>
      <w:r w:rsidRPr="00202976">
        <w:t>Maximale Sperr</w:t>
      </w:r>
      <w:r w:rsidR="00CE7796">
        <w:t>breite mit Pendelstütze ist 5,0 </w:t>
      </w:r>
      <w:r w:rsidRPr="00202976">
        <w:t>m.</w:t>
      </w:r>
    </w:p>
    <w:p w14:paraId="2EAEE2D9" w14:textId="77777777" w:rsidR="00BC4663" w:rsidRPr="00202976" w:rsidRDefault="00BC4663" w:rsidP="00092DA1"/>
    <w:p w14:paraId="064175AE" w14:textId="77777777" w:rsidR="00BC4663" w:rsidRPr="00092DA1" w:rsidRDefault="00BC4663" w:rsidP="00BC4663">
      <w:pPr>
        <w:pStyle w:val="Default"/>
        <w:ind w:left="567"/>
        <w:rPr>
          <w:rStyle w:val="Fett"/>
          <w:sz w:val="20"/>
          <w:szCs w:val="20"/>
        </w:rPr>
      </w:pPr>
      <w:r w:rsidRPr="00092DA1">
        <w:rPr>
          <w:rStyle w:val="Fett"/>
          <w:sz w:val="20"/>
          <w:szCs w:val="20"/>
        </w:rPr>
        <w:t>Es wird ein Auflagepfosten oder eine Pendelstütze benötigt.</w:t>
      </w:r>
    </w:p>
    <w:p w14:paraId="184C3555"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E7796" w:rsidRPr="00C37538" w14:paraId="15B3605D" w14:textId="77777777" w:rsidTr="00CE7796">
        <w:tc>
          <w:tcPr>
            <w:tcW w:w="1134" w:type="dxa"/>
          </w:tcPr>
          <w:p w14:paraId="3EA6BC4B" w14:textId="77777777" w:rsidR="00CE7796" w:rsidRPr="00C37538" w:rsidRDefault="00CE7796" w:rsidP="00092DA1">
            <w:pPr>
              <w:pStyle w:val="03-01Tabellentext"/>
            </w:pPr>
            <w:r w:rsidRPr="00C37538">
              <w:t>Hersteller:</w:t>
            </w:r>
          </w:p>
        </w:tc>
        <w:tc>
          <w:tcPr>
            <w:tcW w:w="6804" w:type="dxa"/>
            <w:gridSpan w:val="4"/>
          </w:tcPr>
          <w:p w14:paraId="1D926EDA" w14:textId="77777777" w:rsidR="00CE7796" w:rsidRPr="00C37538" w:rsidRDefault="00CE7796" w:rsidP="00092DA1">
            <w:pPr>
              <w:pStyle w:val="03-01Tabellentext"/>
              <w:rPr>
                <w:szCs w:val="20"/>
                <w:lang w:val="en-US"/>
              </w:rPr>
            </w:pPr>
            <w:r>
              <w:rPr>
                <w:lang w:val="en-US"/>
              </w:rPr>
              <w:t>MAGNETIC AUTOCONTROL GMBH</w:t>
            </w:r>
          </w:p>
        </w:tc>
      </w:tr>
      <w:tr w:rsidR="00CE7796" w:rsidRPr="00CE7796" w14:paraId="39192298" w14:textId="77777777" w:rsidTr="00CE7796">
        <w:tc>
          <w:tcPr>
            <w:tcW w:w="1134" w:type="dxa"/>
          </w:tcPr>
          <w:p w14:paraId="1D8487FC" w14:textId="77777777" w:rsidR="00CE7796" w:rsidRPr="00C37538" w:rsidRDefault="00CE7796" w:rsidP="00092DA1">
            <w:pPr>
              <w:pStyle w:val="03-01Tabellentext"/>
            </w:pPr>
            <w:r w:rsidRPr="00C37538">
              <w:t>Typ:</w:t>
            </w:r>
          </w:p>
        </w:tc>
        <w:tc>
          <w:tcPr>
            <w:tcW w:w="6804" w:type="dxa"/>
            <w:gridSpan w:val="4"/>
          </w:tcPr>
          <w:p w14:paraId="00618ADE" w14:textId="63F55F68" w:rsidR="00CE7796" w:rsidRPr="00CE7796" w:rsidRDefault="002D623E" w:rsidP="00092DA1">
            <w:pPr>
              <w:pStyle w:val="03-01Tabellentext"/>
              <w:rPr>
                <w:lang w:val="en-US"/>
              </w:rPr>
            </w:pPr>
            <w:r w:rsidRPr="00CD4B28">
              <w:rPr>
                <w:szCs w:val="20"/>
              </w:rPr>
              <w:t>GS</w:t>
            </w:r>
            <w:r>
              <w:rPr>
                <w:szCs w:val="20"/>
              </w:rPr>
              <w:t>0</w:t>
            </w:r>
            <w:r w:rsidRPr="00CD4B28">
              <w:rPr>
                <w:szCs w:val="20"/>
              </w:rPr>
              <w:t>x</w:t>
            </w:r>
            <w:r>
              <w:rPr>
                <w:szCs w:val="20"/>
              </w:rPr>
              <w:t>000_2000</w:t>
            </w:r>
          </w:p>
        </w:tc>
      </w:tr>
      <w:tr w:rsidR="00CE7796" w:rsidRPr="00C37538" w14:paraId="7231578F" w14:textId="77777777" w:rsidTr="00CE7796">
        <w:trPr>
          <w:trHeight w:val="61"/>
        </w:trPr>
        <w:tc>
          <w:tcPr>
            <w:tcW w:w="1134" w:type="dxa"/>
          </w:tcPr>
          <w:p w14:paraId="1450E0B0" w14:textId="77777777" w:rsidR="00CE7796" w:rsidRPr="00C37538" w:rsidRDefault="00CE7796" w:rsidP="00092DA1">
            <w:pPr>
              <w:pStyle w:val="03-01Tabellentext"/>
            </w:pPr>
            <w:r w:rsidRPr="00C37538">
              <w:t>Menge:</w:t>
            </w:r>
          </w:p>
        </w:tc>
        <w:tc>
          <w:tcPr>
            <w:tcW w:w="1701" w:type="dxa"/>
          </w:tcPr>
          <w:p w14:paraId="7DC87C07" w14:textId="77777777" w:rsidR="00CE7796" w:rsidRPr="00C37538" w:rsidRDefault="00CE7796" w:rsidP="00092DA1">
            <w:pPr>
              <w:pStyle w:val="03-01Tabellentext"/>
            </w:pPr>
            <w:r w:rsidRPr="00C37538">
              <w:t>…………….</w:t>
            </w:r>
          </w:p>
        </w:tc>
        <w:tc>
          <w:tcPr>
            <w:tcW w:w="1701" w:type="dxa"/>
          </w:tcPr>
          <w:p w14:paraId="0F4B0C4F" w14:textId="77777777" w:rsidR="00CE7796" w:rsidRPr="00C37538" w:rsidRDefault="00CE7796" w:rsidP="00092DA1">
            <w:pPr>
              <w:pStyle w:val="03-01Tabellentext"/>
            </w:pPr>
            <w:r>
              <w:t>Stück</w:t>
            </w:r>
          </w:p>
        </w:tc>
        <w:tc>
          <w:tcPr>
            <w:tcW w:w="1701" w:type="dxa"/>
          </w:tcPr>
          <w:p w14:paraId="4D23FE9A" w14:textId="77777777" w:rsidR="00CE7796" w:rsidRPr="00C37538" w:rsidRDefault="00CE7796" w:rsidP="00092DA1">
            <w:pPr>
              <w:pStyle w:val="03-01Tabellentext"/>
            </w:pPr>
            <w:r w:rsidRPr="00C37538">
              <w:t>EP: </w:t>
            </w:r>
            <w:r>
              <w:t>……………</w:t>
            </w:r>
          </w:p>
        </w:tc>
        <w:tc>
          <w:tcPr>
            <w:tcW w:w="1701" w:type="dxa"/>
          </w:tcPr>
          <w:p w14:paraId="78EB33DB" w14:textId="77777777" w:rsidR="00CE7796" w:rsidRPr="00C37538" w:rsidRDefault="00CE7796" w:rsidP="00092DA1">
            <w:pPr>
              <w:pStyle w:val="03-01Tabellentext"/>
            </w:pPr>
            <w:r w:rsidRPr="00C37538">
              <w:t>GP: </w:t>
            </w:r>
            <w:r>
              <w:t>……………</w:t>
            </w:r>
          </w:p>
        </w:tc>
      </w:tr>
    </w:tbl>
    <w:p w14:paraId="69F904A7" w14:textId="77777777" w:rsidR="00CE7796" w:rsidRPr="00202976" w:rsidRDefault="00CE7796" w:rsidP="00092DA1"/>
    <w:p w14:paraId="113476AD" w14:textId="77777777" w:rsidR="00BC4663" w:rsidRDefault="00BC4663" w:rsidP="00092DA1"/>
    <w:p w14:paraId="71D4A3B0" w14:textId="77777777" w:rsidR="00834328" w:rsidRPr="00202976" w:rsidRDefault="00834328" w:rsidP="00092DA1"/>
    <w:p w14:paraId="24B995EE" w14:textId="77777777" w:rsidR="00BC4663" w:rsidRPr="00E17890" w:rsidRDefault="00BC4663" w:rsidP="00E17890">
      <w:pPr>
        <w:pStyle w:val="00-01Position"/>
      </w:pPr>
      <w:r w:rsidRPr="00E17890">
        <w:t>[Position: …………..]</w:t>
      </w:r>
    </w:p>
    <w:p w14:paraId="7EB97F15" w14:textId="6F815DAC" w:rsidR="00BC4663" w:rsidRPr="00202976" w:rsidRDefault="00BC4663" w:rsidP="00E17890">
      <w:pPr>
        <w:pStyle w:val="00-02Option"/>
      </w:pPr>
      <w:r w:rsidRPr="00202976">
        <w:t>Schrankengitter mit Übersteigschutz 1,3</w:t>
      </w:r>
      <w:r w:rsidR="00CE7796">
        <w:t> </w:t>
      </w:r>
      <w:r w:rsidRPr="00202976">
        <w:t>m Höhe zur Montage seitlich am Schrankenbaum</w:t>
      </w:r>
      <w:r w:rsidR="00B00F0A">
        <w:t xml:space="preserve"> </w:t>
      </w:r>
      <w:r w:rsidR="00B00F0A">
        <w:br/>
      </w:r>
      <w:r w:rsidR="002D623E" w:rsidRPr="00CD4B28">
        <w:rPr>
          <w:szCs w:val="20"/>
        </w:rPr>
        <w:t>GUE0x</w:t>
      </w:r>
      <w:r w:rsidR="002D623E">
        <w:rPr>
          <w:szCs w:val="20"/>
        </w:rPr>
        <w:t>000_2000</w:t>
      </w:r>
    </w:p>
    <w:p w14:paraId="2D4D4E9A" w14:textId="77777777" w:rsidR="00BC4663" w:rsidRPr="00202976" w:rsidRDefault="00BC4663" w:rsidP="00092DA1">
      <w:pPr>
        <w:pStyle w:val="01-01Haupttext"/>
      </w:pPr>
      <w:r w:rsidRPr="00202976">
        <w:t xml:space="preserve">Montage des Schrankengitters seitlich am Schrankenbaum als Unterkriechschutz und Übersteigschutz. Faltet sich bei geöffneter Schranke zusammen. </w:t>
      </w:r>
      <w:r>
        <w:t xml:space="preserve">Patentiertes </w:t>
      </w:r>
      <w:r w:rsidRPr="00202976">
        <w:t>Gitter ist frei von Scher- und Quetschstellen. Die Gitterstäbe sind einzeln austauschbar. Ein weicher Kantenschutz ist unter dem Gitter montiert und leicht austauschbar.</w:t>
      </w:r>
    </w:p>
    <w:p w14:paraId="09CD3B19" w14:textId="77777777" w:rsidR="00BC4663" w:rsidRPr="00202976" w:rsidRDefault="00BC4663" w:rsidP="00092DA1"/>
    <w:p w14:paraId="2160D6B2" w14:textId="77777777" w:rsidR="00BC4663" w:rsidRPr="00202976" w:rsidRDefault="00BC4663" w:rsidP="00092DA1">
      <w:pPr>
        <w:pStyle w:val="01-01Haupttext"/>
      </w:pPr>
      <w:r w:rsidRPr="00202976">
        <w:t>Maximale Sperrbr</w:t>
      </w:r>
      <w:r w:rsidR="00B6610C">
        <w:t>eite mit Auflagepfosten ist 4,7 </w:t>
      </w:r>
      <w:r w:rsidRPr="00202976">
        <w:t>m.</w:t>
      </w:r>
    </w:p>
    <w:p w14:paraId="1B192F60" w14:textId="77777777" w:rsidR="00BC4663" w:rsidRPr="00202976" w:rsidRDefault="00BC4663" w:rsidP="00092DA1">
      <w:pPr>
        <w:pStyle w:val="01-01Haupttext"/>
      </w:pPr>
      <w:r w:rsidRPr="00202976">
        <w:t>Maximale Sperr</w:t>
      </w:r>
      <w:r w:rsidR="00B6610C">
        <w:t>breite mit Pendelstütze ist 4,3 </w:t>
      </w:r>
      <w:r w:rsidRPr="00202976">
        <w:t>m.</w:t>
      </w:r>
    </w:p>
    <w:p w14:paraId="303B3F02" w14:textId="77777777" w:rsidR="00BC4663" w:rsidRPr="00202976" w:rsidRDefault="00BC4663" w:rsidP="00092DA1"/>
    <w:p w14:paraId="6BECEDFD" w14:textId="77777777" w:rsidR="00BC4663" w:rsidRPr="00092DA1" w:rsidRDefault="00BC4663" w:rsidP="00BC4663">
      <w:pPr>
        <w:pStyle w:val="Default"/>
        <w:ind w:left="567"/>
        <w:rPr>
          <w:rStyle w:val="Fett"/>
          <w:sz w:val="20"/>
          <w:szCs w:val="20"/>
        </w:rPr>
      </w:pPr>
      <w:r w:rsidRPr="00092DA1">
        <w:rPr>
          <w:rStyle w:val="Fett"/>
          <w:sz w:val="20"/>
          <w:szCs w:val="20"/>
        </w:rPr>
        <w:t>Es wird ein Auflagepfosten oder eine Pendelstütze benötigt.</w:t>
      </w:r>
    </w:p>
    <w:p w14:paraId="7B7300F0"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610C" w:rsidRPr="00C37538" w14:paraId="03AC90F1" w14:textId="77777777" w:rsidTr="00E17890">
        <w:tc>
          <w:tcPr>
            <w:tcW w:w="1134" w:type="dxa"/>
          </w:tcPr>
          <w:p w14:paraId="05F7E51C" w14:textId="77777777" w:rsidR="00B6610C" w:rsidRPr="00C37538" w:rsidRDefault="00B6610C" w:rsidP="00092DA1">
            <w:pPr>
              <w:pStyle w:val="03-01Tabellentext"/>
            </w:pPr>
            <w:r w:rsidRPr="00C37538">
              <w:t>Hersteller:</w:t>
            </w:r>
          </w:p>
        </w:tc>
        <w:tc>
          <w:tcPr>
            <w:tcW w:w="6804" w:type="dxa"/>
            <w:gridSpan w:val="4"/>
          </w:tcPr>
          <w:p w14:paraId="121D28A2" w14:textId="77777777" w:rsidR="00B6610C" w:rsidRPr="00C37538" w:rsidRDefault="00B6610C" w:rsidP="00092DA1">
            <w:pPr>
              <w:pStyle w:val="03-01Tabellentext"/>
              <w:rPr>
                <w:szCs w:val="20"/>
                <w:lang w:val="en-US"/>
              </w:rPr>
            </w:pPr>
            <w:r>
              <w:rPr>
                <w:lang w:val="en-US"/>
              </w:rPr>
              <w:t>MAGNETIC AUTOCONTROL GMBH</w:t>
            </w:r>
          </w:p>
        </w:tc>
      </w:tr>
      <w:tr w:rsidR="00B6610C" w:rsidRPr="00CE7796" w14:paraId="0CBA7EC9" w14:textId="77777777" w:rsidTr="00E17890">
        <w:tc>
          <w:tcPr>
            <w:tcW w:w="1134" w:type="dxa"/>
          </w:tcPr>
          <w:p w14:paraId="0E4128F9" w14:textId="77777777" w:rsidR="00B6610C" w:rsidRPr="00C37538" w:rsidRDefault="00B6610C" w:rsidP="00092DA1">
            <w:pPr>
              <w:pStyle w:val="03-01Tabellentext"/>
            </w:pPr>
            <w:r w:rsidRPr="00C37538">
              <w:t>Typ:</w:t>
            </w:r>
          </w:p>
        </w:tc>
        <w:tc>
          <w:tcPr>
            <w:tcW w:w="6804" w:type="dxa"/>
            <w:gridSpan w:val="4"/>
          </w:tcPr>
          <w:p w14:paraId="74CD8D81" w14:textId="0C9043A6" w:rsidR="00B6610C" w:rsidRPr="00CE7796" w:rsidRDefault="002D623E" w:rsidP="00092DA1">
            <w:pPr>
              <w:pStyle w:val="03-01Tabellentext"/>
              <w:rPr>
                <w:lang w:val="en-US"/>
              </w:rPr>
            </w:pPr>
            <w:r w:rsidRPr="00CD4B28">
              <w:rPr>
                <w:szCs w:val="20"/>
              </w:rPr>
              <w:t>GUE0x</w:t>
            </w:r>
            <w:r>
              <w:rPr>
                <w:szCs w:val="20"/>
              </w:rPr>
              <w:t>000_2000</w:t>
            </w:r>
          </w:p>
        </w:tc>
      </w:tr>
      <w:tr w:rsidR="00B6610C" w:rsidRPr="00C37538" w14:paraId="0F9CF7A1" w14:textId="77777777" w:rsidTr="00E17890">
        <w:trPr>
          <w:trHeight w:val="61"/>
        </w:trPr>
        <w:tc>
          <w:tcPr>
            <w:tcW w:w="1134" w:type="dxa"/>
          </w:tcPr>
          <w:p w14:paraId="699E8E4E" w14:textId="77777777" w:rsidR="00B6610C" w:rsidRPr="00C37538" w:rsidRDefault="00B6610C" w:rsidP="00092DA1">
            <w:pPr>
              <w:pStyle w:val="03-01Tabellentext"/>
            </w:pPr>
            <w:r w:rsidRPr="00C37538">
              <w:t>Menge:</w:t>
            </w:r>
          </w:p>
        </w:tc>
        <w:tc>
          <w:tcPr>
            <w:tcW w:w="1701" w:type="dxa"/>
          </w:tcPr>
          <w:p w14:paraId="02C62367" w14:textId="77777777" w:rsidR="00B6610C" w:rsidRPr="00C37538" w:rsidRDefault="00B6610C" w:rsidP="00092DA1">
            <w:pPr>
              <w:pStyle w:val="03-01Tabellentext"/>
            </w:pPr>
            <w:r w:rsidRPr="00C37538">
              <w:t>…………….</w:t>
            </w:r>
          </w:p>
        </w:tc>
        <w:tc>
          <w:tcPr>
            <w:tcW w:w="1701" w:type="dxa"/>
          </w:tcPr>
          <w:p w14:paraId="0648CA76" w14:textId="77777777" w:rsidR="00B6610C" w:rsidRPr="00C37538" w:rsidRDefault="00B6610C" w:rsidP="00092DA1">
            <w:pPr>
              <w:pStyle w:val="03-01Tabellentext"/>
            </w:pPr>
            <w:r>
              <w:t>Stück</w:t>
            </w:r>
          </w:p>
        </w:tc>
        <w:tc>
          <w:tcPr>
            <w:tcW w:w="1701" w:type="dxa"/>
          </w:tcPr>
          <w:p w14:paraId="318BD282" w14:textId="77777777" w:rsidR="00B6610C" w:rsidRPr="00C37538" w:rsidRDefault="00B6610C" w:rsidP="00092DA1">
            <w:pPr>
              <w:pStyle w:val="03-01Tabellentext"/>
            </w:pPr>
            <w:r w:rsidRPr="00C37538">
              <w:t>EP: </w:t>
            </w:r>
            <w:r>
              <w:t>……………</w:t>
            </w:r>
          </w:p>
        </w:tc>
        <w:tc>
          <w:tcPr>
            <w:tcW w:w="1701" w:type="dxa"/>
          </w:tcPr>
          <w:p w14:paraId="5C179431" w14:textId="77777777" w:rsidR="00B6610C" w:rsidRPr="00C37538" w:rsidRDefault="00B6610C" w:rsidP="00092DA1">
            <w:pPr>
              <w:pStyle w:val="03-01Tabellentext"/>
            </w:pPr>
            <w:r w:rsidRPr="00C37538">
              <w:t>GP: </w:t>
            </w:r>
            <w:r>
              <w:t>……………</w:t>
            </w:r>
          </w:p>
        </w:tc>
      </w:tr>
    </w:tbl>
    <w:p w14:paraId="13D492CA" w14:textId="77777777" w:rsidR="00BC4663" w:rsidRDefault="00BC4663" w:rsidP="00092DA1"/>
    <w:p w14:paraId="481F2684" w14:textId="77777777" w:rsidR="00834328" w:rsidRDefault="00834328" w:rsidP="00092DA1"/>
    <w:p w14:paraId="5D1004CE" w14:textId="77777777" w:rsidR="00B17EC9" w:rsidRDefault="00B17EC9" w:rsidP="00092DA1"/>
    <w:p w14:paraId="4A95403B" w14:textId="77777777" w:rsidR="00BC4663" w:rsidRPr="00E17890" w:rsidRDefault="00BC4663" w:rsidP="00E17890">
      <w:pPr>
        <w:pStyle w:val="00-01Position"/>
      </w:pPr>
      <w:r w:rsidRPr="00E17890">
        <w:t>[Position: …………..]</w:t>
      </w:r>
    </w:p>
    <w:p w14:paraId="5ACDF8C4" w14:textId="2C595A52" w:rsidR="00BC4663" w:rsidRPr="00202976" w:rsidRDefault="00BC4663" w:rsidP="00E17890">
      <w:pPr>
        <w:pStyle w:val="00-02Option"/>
      </w:pPr>
      <w:r w:rsidRPr="00202976">
        <w:t>Schrankengitter mit Übersteigschutz 1,8</w:t>
      </w:r>
      <w:r w:rsidR="00B6610C">
        <w:t> </w:t>
      </w:r>
      <w:r w:rsidRPr="00202976">
        <w:t>m Höhe zur Montage seitlich am Schrankenbaum</w:t>
      </w:r>
      <w:r w:rsidR="00B00F0A">
        <w:t xml:space="preserve"> </w:t>
      </w:r>
      <w:r w:rsidR="00B00F0A">
        <w:br/>
      </w:r>
      <w:r w:rsidR="002D623E" w:rsidRPr="00CD4B28">
        <w:rPr>
          <w:szCs w:val="20"/>
        </w:rPr>
        <w:t>GUE0x</w:t>
      </w:r>
      <w:r w:rsidR="002D623E">
        <w:rPr>
          <w:szCs w:val="20"/>
        </w:rPr>
        <w:t>000_2001</w:t>
      </w:r>
    </w:p>
    <w:p w14:paraId="2ACD4F2C" w14:textId="77777777" w:rsidR="00BC4663" w:rsidRPr="00202976" w:rsidRDefault="00BC4663" w:rsidP="00092DA1">
      <w:pPr>
        <w:pStyle w:val="01-01Haupttext"/>
      </w:pPr>
      <w:r w:rsidRPr="00202976">
        <w:t xml:space="preserve">Montage des Schrankengitters seitlich am Schrankenbaum als Unterkriechschutz und Übersteigschutz. Faltet sich bei geöffneter Schranke zusammen. </w:t>
      </w:r>
      <w:r>
        <w:t xml:space="preserve">Patentiertes </w:t>
      </w:r>
      <w:r w:rsidRPr="00202976">
        <w:t>Gitter ist frei von Scher- und Quetschstellen. Die Gitterstäbe sind einzeln austauschbar. Ein weicher Kantenschutz ist unter dem Gitter montiert und leicht austauschbar.</w:t>
      </w:r>
    </w:p>
    <w:p w14:paraId="216307E7" w14:textId="77777777" w:rsidR="00BC4663" w:rsidRPr="00202976" w:rsidRDefault="00BC4663" w:rsidP="00092DA1"/>
    <w:p w14:paraId="6F32F63E" w14:textId="77777777" w:rsidR="00BC4663" w:rsidRPr="00202976" w:rsidRDefault="00BC4663" w:rsidP="00092DA1">
      <w:pPr>
        <w:pStyle w:val="01-01Haupttext"/>
      </w:pPr>
      <w:r w:rsidRPr="00202976">
        <w:t>Maximale Sperrbreite mit Auflagepfosten ist 4,5</w:t>
      </w:r>
      <w:r w:rsidR="00B6610C">
        <w:t> </w:t>
      </w:r>
      <w:r w:rsidRPr="00202976">
        <w:t>m.</w:t>
      </w:r>
    </w:p>
    <w:p w14:paraId="111D93C0" w14:textId="77777777" w:rsidR="00BC4663" w:rsidRPr="00202976" w:rsidRDefault="00BC4663" w:rsidP="00092DA1">
      <w:pPr>
        <w:pStyle w:val="01-01Haupttext"/>
      </w:pPr>
      <w:r w:rsidRPr="00202976">
        <w:t>Maximale Sperrbreite mit Pendelstütze ist 4,0</w:t>
      </w:r>
      <w:r w:rsidR="00B6610C">
        <w:t> </w:t>
      </w:r>
      <w:r w:rsidRPr="00202976">
        <w:t>m.</w:t>
      </w:r>
    </w:p>
    <w:p w14:paraId="36B9DD87" w14:textId="77777777" w:rsidR="00BC4663" w:rsidRPr="00202976" w:rsidRDefault="00BC4663" w:rsidP="00092DA1"/>
    <w:p w14:paraId="13746767" w14:textId="77777777" w:rsidR="00BC4663" w:rsidRPr="00092DA1" w:rsidRDefault="00BC4663" w:rsidP="00BC4663">
      <w:pPr>
        <w:pStyle w:val="Default"/>
        <w:ind w:left="567"/>
        <w:rPr>
          <w:rStyle w:val="Fett"/>
          <w:sz w:val="20"/>
          <w:szCs w:val="20"/>
        </w:rPr>
      </w:pPr>
      <w:r w:rsidRPr="00092DA1">
        <w:rPr>
          <w:rStyle w:val="Fett"/>
          <w:sz w:val="20"/>
          <w:szCs w:val="20"/>
        </w:rPr>
        <w:t>Es wird ein Auflagepfosten oder eine Pendelstütze benötigt.</w:t>
      </w:r>
    </w:p>
    <w:p w14:paraId="73AF8859"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610C" w:rsidRPr="00C37538" w14:paraId="7B25BA11" w14:textId="77777777" w:rsidTr="00E17890">
        <w:tc>
          <w:tcPr>
            <w:tcW w:w="1134" w:type="dxa"/>
          </w:tcPr>
          <w:p w14:paraId="300EA56F" w14:textId="77777777" w:rsidR="00B6610C" w:rsidRPr="00C37538" w:rsidRDefault="00B6610C" w:rsidP="00092DA1">
            <w:pPr>
              <w:pStyle w:val="03-01Tabellentext"/>
            </w:pPr>
            <w:r w:rsidRPr="00C37538">
              <w:t>Hersteller:</w:t>
            </w:r>
          </w:p>
        </w:tc>
        <w:tc>
          <w:tcPr>
            <w:tcW w:w="6804" w:type="dxa"/>
            <w:gridSpan w:val="4"/>
          </w:tcPr>
          <w:p w14:paraId="3CED6AC4" w14:textId="77777777" w:rsidR="00B6610C" w:rsidRPr="00C37538" w:rsidRDefault="00B6610C" w:rsidP="00092DA1">
            <w:pPr>
              <w:pStyle w:val="03-01Tabellentext"/>
              <w:rPr>
                <w:szCs w:val="20"/>
                <w:lang w:val="en-US"/>
              </w:rPr>
            </w:pPr>
            <w:r>
              <w:rPr>
                <w:lang w:val="en-US"/>
              </w:rPr>
              <w:t>MAGNETIC AUTOCONTROL GMBH</w:t>
            </w:r>
          </w:p>
        </w:tc>
      </w:tr>
      <w:tr w:rsidR="00B6610C" w:rsidRPr="00CE7796" w14:paraId="3B3E4820" w14:textId="77777777" w:rsidTr="00E17890">
        <w:tc>
          <w:tcPr>
            <w:tcW w:w="1134" w:type="dxa"/>
          </w:tcPr>
          <w:p w14:paraId="71600859" w14:textId="77777777" w:rsidR="00B6610C" w:rsidRPr="00C37538" w:rsidRDefault="00B6610C" w:rsidP="00092DA1">
            <w:pPr>
              <w:pStyle w:val="03-01Tabellentext"/>
            </w:pPr>
            <w:r w:rsidRPr="00C37538">
              <w:t>Typ:</w:t>
            </w:r>
          </w:p>
        </w:tc>
        <w:tc>
          <w:tcPr>
            <w:tcW w:w="6804" w:type="dxa"/>
            <w:gridSpan w:val="4"/>
          </w:tcPr>
          <w:p w14:paraId="0C2D2703" w14:textId="3BB95510" w:rsidR="00B6610C" w:rsidRPr="00CE7796" w:rsidRDefault="002D623E" w:rsidP="00092DA1">
            <w:pPr>
              <w:pStyle w:val="03-01Tabellentext"/>
              <w:rPr>
                <w:lang w:val="en-US"/>
              </w:rPr>
            </w:pPr>
            <w:r w:rsidRPr="00CD4B28">
              <w:rPr>
                <w:szCs w:val="20"/>
              </w:rPr>
              <w:t>GUE0x</w:t>
            </w:r>
            <w:r>
              <w:rPr>
                <w:szCs w:val="20"/>
              </w:rPr>
              <w:t>000_2001</w:t>
            </w:r>
          </w:p>
        </w:tc>
      </w:tr>
      <w:tr w:rsidR="00B6610C" w:rsidRPr="00C37538" w14:paraId="6F4D3BF1" w14:textId="77777777" w:rsidTr="00E17890">
        <w:trPr>
          <w:trHeight w:val="61"/>
        </w:trPr>
        <w:tc>
          <w:tcPr>
            <w:tcW w:w="1134" w:type="dxa"/>
          </w:tcPr>
          <w:p w14:paraId="5F61C9A4" w14:textId="77777777" w:rsidR="00B6610C" w:rsidRPr="00C37538" w:rsidRDefault="00B6610C" w:rsidP="00092DA1">
            <w:pPr>
              <w:pStyle w:val="03-01Tabellentext"/>
            </w:pPr>
            <w:r w:rsidRPr="00C37538">
              <w:t>Menge:</w:t>
            </w:r>
          </w:p>
        </w:tc>
        <w:tc>
          <w:tcPr>
            <w:tcW w:w="1701" w:type="dxa"/>
          </w:tcPr>
          <w:p w14:paraId="4581867F" w14:textId="77777777" w:rsidR="00B6610C" w:rsidRPr="00C37538" w:rsidRDefault="00B6610C" w:rsidP="00092DA1">
            <w:pPr>
              <w:pStyle w:val="03-01Tabellentext"/>
            </w:pPr>
            <w:r w:rsidRPr="00C37538">
              <w:t>…………….</w:t>
            </w:r>
          </w:p>
        </w:tc>
        <w:tc>
          <w:tcPr>
            <w:tcW w:w="1701" w:type="dxa"/>
          </w:tcPr>
          <w:p w14:paraId="1511A1E3" w14:textId="77777777" w:rsidR="00B6610C" w:rsidRPr="00C37538" w:rsidRDefault="00B6610C" w:rsidP="00092DA1">
            <w:pPr>
              <w:pStyle w:val="03-01Tabellentext"/>
            </w:pPr>
            <w:r>
              <w:t>Stück</w:t>
            </w:r>
          </w:p>
        </w:tc>
        <w:tc>
          <w:tcPr>
            <w:tcW w:w="1701" w:type="dxa"/>
          </w:tcPr>
          <w:p w14:paraId="607C3C95" w14:textId="77777777" w:rsidR="00B6610C" w:rsidRPr="00C37538" w:rsidRDefault="00B6610C" w:rsidP="00092DA1">
            <w:pPr>
              <w:pStyle w:val="03-01Tabellentext"/>
            </w:pPr>
            <w:r w:rsidRPr="00C37538">
              <w:t>EP: </w:t>
            </w:r>
            <w:r>
              <w:t>……………</w:t>
            </w:r>
          </w:p>
        </w:tc>
        <w:tc>
          <w:tcPr>
            <w:tcW w:w="1701" w:type="dxa"/>
          </w:tcPr>
          <w:p w14:paraId="192D0609" w14:textId="77777777" w:rsidR="00B6610C" w:rsidRPr="00C37538" w:rsidRDefault="00B6610C" w:rsidP="00092DA1">
            <w:pPr>
              <w:pStyle w:val="03-01Tabellentext"/>
            </w:pPr>
            <w:r w:rsidRPr="00C37538">
              <w:t>GP: </w:t>
            </w:r>
            <w:r>
              <w:t>……………</w:t>
            </w:r>
          </w:p>
        </w:tc>
      </w:tr>
    </w:tbl>
    <w:p w14:paraId="010180FE" w14:textId="77777777" w:rsidR="00B17EC9" w:rsidRDefault="00B17EC9" w:rsidP="00092DA1">
      <w:r>
        <w:br w:type="page"/>
      </w:r>
    </w:p>
    <w:p w14:paraId="31BE4E3E" w14:textId="77777777" w:rsidR="00BC4663" w:rsidRPr="00E17890" w:rsidRDefault="00BC4663" w:rsidP="00E17890">
      <w:pPr>
        <w:pStyle w:val="00-01Position"/>
      </w:pPr>
      <w:r w:rsidRPr="00E17890">
        <w:lastRenderedPageBreak/>
        <w:t>[Position: …………..]</w:t>
      </w:r>
    </w:p>
    <w:p w14:paraId="6CCC5C51" w14:textId="77777777" w:rsidR="00BC4663" w:rsidRPr="00202976" w:rsidRDefault="00BC4663" w:rsidP="00E17890">
      <w:pPr>
        <w:pStyle w:val="00-02Option"/>
      </w:pPr>
      <w:r w:rsidRPr="00202976">
        <w:t>Option zweites 2-Kanal-Schleifendetektor-Modul DM02</w:t>
      </w:r>
    </w:p>
    <w:p w14:paraId="76FE72D1" w14:textId="77777777" w:rsidR="00D426F5" w:rsidRDefault="00BC4663" w:rsidP="00092DA1">
      <w:pPr>
        <w:pStyle w:val="01-01Haupttext"/>
      </w:pPr>
      <w:r w:rsidRPr="00202976">
        <w:t>Einsteckbares Modul zur Erweiterun</w:t>
      </w:r>
      <w:r w:rsidR="00D426F5">
        <w:t>g der Steuerung MGC (Pro) auf 4 </w:t>
      </w:r>
      <w:r w:rsidRPr="00202976">
        <w:t>Sch</w:t>
      </w:r>
      <w:r w:rsidR="00D426F5">
        <w:t xml:space="preserve">leifenkanäle, </w:t>
      </w:r>
      <w:r w:rsidR="00D426F5">
        <w:br/>
        <w:t>Multiplex aller 4 </w:t>
      </w:r>
      <w:r w:rsidRPr="00202976">
        <w:t>Schleifen ohne gegenseitiges Übersprechen</w:t>
      </w:r>
    </w:p>
    <w:p w14:paraId="1A87A700"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4D36C0F4" w14:textId="77777777" w:rsidTr="00E17890">
        <w:tc>
          <w:tcPr>
            <w:tcW w:w="1134" w:type="dxa"/>
          </w:tcPr>
          <w:p w14:paraId="611E7434" w14:textId="77777777" w:rsidR="00D426F5" w:rsidRPr="00C37538" w:rsidRDefault="00D426F5" w:rsidP="00092DA1">
            <w:pPr>
              <w:pStyle w:val="03-01Tabellentext"/>
            </w:pPr>
            <w:r w:rsidRPr="00C37538">
              <w:t>Hersteller:</w:t>
            </w:r>
          </w:p>
        </w:tc>
        <w:tc>
          <w:tcPr>
            <w:tcW w:w="6804" w:type="dxa"/>
            <w:gridSpan w:val="4"/>
          </w:tcPr>
          <w:p w14:paraId="685CDA7C"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489ECED1" w14:textId="77777777" w:rsidTr="00E17890">
        <w:tc>
          <w:tcPr>
            <w:tcW w:w="1134" w:type="dxa"/>
          </w:tcPr>
          <w:p w14:paraId="48953EC9" w14:textId="77777777" w:rsidR="00D426F5" w:rsidRPr="00C37538" w:rsidRDefault="00D426F5" w:rsidP="00092DA1">
            <w:pPr>
              <w:pStyle w:val="03-01Tabellentext"/>
            </w:pPr>
            <w:r w:rsidRPr="00C37538">
              <w:t>Typ:</w:t>
            </w:r>
          </w:p>
        </w:tc>
        <w:tc>
          <w:tcPr>
            <w:tcW w:w="6804" w:type="dxa"/>
            <w:gridSpan w:val="4"/>
          </w:tcPr>
          <w:p w14:paraId="20967F4F" w14:textId="77777777" w:rsidR="00D426F5" w:rsidRPr="00CE7796" w:rsidRDefault="00092DA1" w:rsidP="00092DA1">
            <w:pPr>
              <w:pStyle w:val="03-01Tabellentext"/>
              <w:rPr>
                <w:lang w:val="en-US"/>
              </w:rPr>
            </w:pPr>
            <w:r w:rsidRPr="00202976">
              <w:t>DM02</w:t>
            </w:r>
          </w:p>
        </w:tc>
      </w:tr>
      <w:tr w:rsidR="00D426F5" w:rsidRPr="00C37538" w14:paraId="5212F0E2" w14:textId="77777777" w:rsidTr="00E17890">
        <w:trPr>
          <w:trHeight w:val="61"/>
        </w:trPr>
        <w:tc>
          <w:tcPr>
            <w:tcW w:w="1134" w:type="dxa"/>
          </w:tcPr>
          <w:p w14:paraId="0F710EF5" w14:textId="77777777" w:rsidR="00D426F5" w:rsidRPr="00C37538" w:rsidRDefault="00D426F5" w:rsidP="00092DA1">
            <w:pPr>
              <w:pStyle w:val="03-01Tabellentext"/>
            </w:pPr>
            <w:r w:rsidRPr="00C37538">
              <w:t>Menge:</w:t>
            </w:r>
          </w:p>
        </w:tc>
        <w:tc>
          <w:tcPr>
            <w:tcW w:w="1701" w:type="dxa"/>
          </w:tcPr>
          <w:p w14:paraId="7F57771C" w14:textId="77777777" w:rsidR="00D426F5" w:rsidRPr="00C37538" w:rsidRDefault="00D426F5" w:rsidP="00092DA1">
            <w:pPr>
              <w:pStyle w:val="03-01Tabellentext"/>
            </w:pPr>
            <w:r w:rsidRPr="00C37538">
              <w:t>…………….</w:t>
            </w:r>
          </w:p>
        </w:tc>
        <w:tc>
          <w:tcPr>
            <w:tcW w:w="1701" w:type="dxa"/>
          </w:tcPr>
          <w:p w14:paraId="59817085" w14:textId="77777777" w:rsidR="00D426F5" w:rsidRPr="00C37538" w:rsidRDefault="00D426F5" w:rsidP="00092DA1">
            <w:pPr>
              <w:pStyle w:val="03-01Tabellentext"/>
            </w:pPr>
            <w:r>
              <w:t>Stück</w:t>
            </w:r>
          </w:p>
        </w:tc>
        <w:tc>
          <w:tcPr>
            <w:tcW w:w="1701" w:type="dxa"/>
          </w:tcPr>
          <w:p w14:paraId="55C68830" w14:textId="77777777" w:rsidR="00D426F5" w:rsidRPr="00C37538" w:rsidRDefault="00D426F5" w:rsidP="00092DA1">
            <w:pPr>
              <w:pStyle w:val="03-01Tabellentext"/>
            </w:pPr>
            <w:r w:rsidRPr="00C37538">
              <w:t>EP: </w:t>
            </w:r>
            <w:r>
              <w:t>……………</w:t>
            </w:r>
          </w:p>
        </w:tc>
        <w:tc>
          <w:tcPr>
            <w:tcW w:w="1701" w:type="dxa"/>
          </w:tcPr>
          <w:p w14:paraId="3C638C87" w14:textId="77777777" w:rsidR="00D426F5" w:rsidRPr="00C37538" w:rsidRDefault="00D426F5" w:rsidP="00092DA1">
            <w:pPr>
              <w:pStyle w:val="03-01Tabellentext"/>
            </w:pPr>
            <w:r w:rsidRPr="00C37538">
              <w:t>GP: </w:t>
            </w:r>
            <w:r>
              <w:t>……………</w:t>
            </w:r>
          </w:p>
        </w:tc>
      </w:tr>
    </w:tbl>
    <w:p w14:paraId="3BAFDFC6" w14:textId="77777777" w:rsidR="00D426F5" w:rsidRPr="00202976" w:rsidRDefault="00D426F5" w:rsidP="00092DA1"/>
    <w:p w14:paraId="65288851" w14:textId="77777777" w:rsidR="00BC4663" w:rsidRPr="00202976" w:rsidRDefault="00BC4663" w:rsidP="00092DA1"/>
    <w:p w14:paraId="5F028003" w14:textId="77777777" w:rsidR="00BC4663" w:rsidRPr="00E17890" w:rsidRDefault="00BC4663" w:rsidP="00E17890">
      <w:pPr>
        <w:pStyle w:val="00-01Position"/>
      </w:pPr>
      <w:r w:rsidRPr="00E17890">
        <w:t>[Position: …………..]</w:t>
      </w:r>
    </w:p>
    <w:p w14:paraId="7DF5E534" w14:textId="77777777" w:rsidR="00BC4663" w:rsidRPr="00202976" w:rsidRDefault="00BC4663" w:rsidP="00E17890">
      <w:pPr>
        <w:pStyle w:val="00-02Option"/>
      </w:pPr>
      <w:r w:rsidRPr="00202976">
        <w:t>Option Ethernet-Modul EM01</w:t>
      </w:r>
    </w:p>
    <w:p w14:paraId="5D66EE3B" w14:textId="77777777" w:rsidR="00BC4663" w:rsidRPr="00202976" w:rsidRDefault="00BC4663" w:rsidP="00092DA1">
      <w:pPr>
        <w:pStyle w:val="01-01Haupttext"/>
      </w:pPr>
      <w:r w:rsidRPr="00202976">
        <w:t>Steckbares Ethernet-Modul für Kommunikation über Modbus TCP/IP-Protokoll.</w:t>
      </w:r>
    </w:p>
    <w:p w14:paraId="50CE2E77" w14:textId="77777777" w:rsidR="00BC4663" w:rsidRPr="00202976" w:rsidRDefault="00BC4663" w:rsidP="00092DA1">
      <w:pPr>
        <w:pStyle w:val="01-01Haupttext"/>
      </w:pPr>
      <w:r w:rsidRPr="00202976">
        <w:t xml:space="preserve">Ansteuerung und Parametrierung von MHTM™ </w:t>
      </w:r>
      <w:proofErr w:type="spellStart"/>
      <w:r w:rsidRPr="00202976">
        <w:t>MicroDrive</w:t>
      </w:r>
      <w:proofErr w:type="spellEnd"/>
      <w:r w:rsidRPr="00202976">
        <w:t>-Schranken, sowie Auslesen von Parametern, Informationen und Betriebszuständen möglich.</w:t>
      </w:r>
    </w:p>
    <w:p w14:paraId="10D96DB0"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22804C46" w14:textId="77777777" w:rsidTr="00E17890">
        <w:tc>
          <w:tcPr>
            <w:tcW w:w="1134" w:type="dxa"/>
          </w:tcPr>
          <w:p w14:paraId="0051C658" w14:textId="77777777" w:rsidR="00D426F5" w:rsidRPr="00C37538" w:rsidRDefault="00D426F5" w:rsidP="00092DA1">
            <w:pPr>
              <w:pStyle w:val="03-01Tabellentext"/>
            </w:pPr>
            <w:r w:rsidRPr="00C37538">
              <w:t>Hersteller:</w:t>
            </w:r>
          </w:p>
        </w:tc>
        <w:tc>
          <w:tcPr>
            <w:tcW w:w="6804" w:type="dxa"/>
            <w:gridSpan w:val="4"/>
          </w:tcPr>
          <w:p w14:paraId="5C32C36E"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4CA843C6" w14:textId="77777777" w:rsidTr="00E17890">
        <w:tc>
          <w:tcPr>
            <w:tcW w:w="1134" w:type="dxa"/>
          </w:tcPr>
          <w:p w14:paraId="2EFADE37" w14:textId="77777777" w:rsidR="00D426F5" w:rsidRPr="00C37538" w:rsidRDefault="00D426F5" w:rsidP="00092DA1">
            <w:pPr>
              <w:pStyle w:val="03-01Tabellentext"/>
            </w:pPr>
            <w:r w:rsidRPr="00C37538">
              <w:t>Typ:</w:t>
            </w:r>
          </w:p>
        </w:tc>
        <w:tc>
          <w:tcPr>
            <w:tcW w:w="6804" w:type="dxa"/>
            <w:gridSpan w:val="4"/>
          </w:tcPr>
          <w:p w14:paraId="692BB414" w14:textId="77777777" w:rsidR="00D426F5" w:rsidRPr="00CE7796" w:rsidRDefault="00092DA1" w:rsidP="00092DA1">
            <w:pPr>
              <w:pStyle w:val="03-01Tabellentext"/>
              <w:rPr>
                <w:lang w:val="en-US"/>
              </w:rPr>
            </w:pPr>
            <w:r w:rsidRPr="00202976">
              <w:t>EM01</w:t>
            </w:r>
          </w:p>
        </w:tc>
      </w:tr>
      <w:tr w:rsidR="00D426F5" w:rsidRPr="00C37538" w14:paraId="6DBD5E1B" w14:textId="77777777" w:rsidTr="00E17890">
        <w:trPr>
          <w:trHeight w:val="61"/>
        </w:trPr>
        <w:tc>
          <w:tcPr>
            <w:tcW w:w="1134" w:type="dxa"/>
          </w:tcPr>
          <w:p w14:paraId="6E3CDAF8" w14:textId="77777777" w:rsidR="00D426F5" w:rsidRPr="00C37538" w:rsidRDefault="00D426F5" w:rsidP="00092DA1">
            <w:pPr>
              <w:pStyle w:val="03-01Tabellentext"/>
            </w:pPr>
            <w:r w:rsidRPr="00C37538">
              <w:t>Menge:</w:t>
            </w:r>
          </w:p>
        </w:tc>
        <w:tc>
          <w:tcPr>
            <w:tcW w:w="1701" w:type="dxa"/>
          </w:tcPr>
          <w:p w14:paraId="2FA94658" w14:textId="77777777" w:rsidR="00D426F5" w:rsidRPr="00C37538" w:rsidRDefault="00D426F5" w:rsidP="00092DA1">
            <w:pPr>
              <w:pStyle w:val="03-01Tabellentext"/>
            </w:pPr>
            <w:r w:rsidRPr="00C37538">
              <w:t>…………….</w:t>
            </w:r>
          </w:p>
        </w:tc>
        <w:tc>
          <w:tcPr>
            <w:tcW w:w="1701" w:type="dxa"/>
          </w:tcPr>
          <w:p w14:paraId="0BFC6754" w14:textId="77777777" w:rsidR="00D426F5" w:rsidRPr="00C37538" w:rsidRDefault="00D426F5" w:rsidP="00092DA1">
            <w:pPr>
              <w:pStyle w:val="03-01Tabellentext"/>
            </w:pPr>
            <w:r>
              <w:t>Stück</w:t>
            </w:r>
          </w:p>
        </w:tc>
        <w:tc>
          <w:tcPr>
            <w:tcW w:w="1701" w:type="dxa"/>
          </w:tcPr>
          <w:p w14:paraId="6D14AE52" w14:textId="77777777" w:rsidR="00D426F5" w:rsidRPr="00C37538" w:rsidRDefault="00D426F5" w:rsidP="00092DA1">
            <w:pPr>
              <w:pStyle w:val="03-01Tabellentext"/>
            </w:pPr>
            <w:r w:rsidRPr="00C37538">
              <w:t>EP: </w:t>
            </w:r>
            <w:r>
              <w:t>……………</w:t>
            </w:r>
          </w:p>
        </w:tc>
        <w:tc>
          <w:tcPr>
            <w:tcW w:w="1701" w:type="dxa"/>
          </w:tcPr>
          <w:p w14:paraId="4D707174" w14:textId="77777777" w:rsidR="00D426F5" w:rsidRPr="00C37538" w:rsidRDefault="00D426F5" w:rsidP="00092DA1">
            <w:pPr>
              <w:pStyle w:val="03-01Tabellentext"/>
            </w:pPr>
            <w:r w:rsidRPr="00C37538">
              <w:t>GP: </w:t>
            </w:r>
            <w:r>
              <w:t>……………</w:t>
            </w:r>
          </w:p>
        </w:tc>
      </w:tr>
    </w:tbl>
    <w:p w14:paraId="14D03263" w14:textId="77777777" w:rsidR="00D426F5" w:rsidRDefault="00D426F5" w:rsidP="00092DA1"/>
    <w:p w14:paraId="1229CE1E" w14:textId="77777777" w:rsidR="00BC4663" w:rsidRPr="00CE7796" w:rsidRDefault="00BC4663" w:rsidP="00092DA1"/>
    <w:p w14:paraId="68D519AE" w14:textId="77777777" w:rsidR="00D426F5" w:rsidRPr="00E17890" w:rsidRDefault="00D426F5" w:rsidP="00E17890">
      <w:pPr>
        <w:pStyle w:val="00-01Position"/>
      </w:pPr>
      <w:r w:rsidRPr="00E17890">
        <w:t>[Position: …………..]</w:t>
      </w:r>
    </w:p>
    <w:p w14:paraId="52471EAC" w14:textId="77777777" w:rsidR="00BC4663" w:rsidRPr="00CE7796" w:rsidRDefault="00BC4663" w:rsidP="00E17890">
      <w:pPr>
        <w:pStyle w:val="00-02Option"/>
      </w:pPr>
      <w:r w:rsidRPr="00CE7796">
        <w:t>Option RS485-Modul RSM01</w:t>
      </w:r>
    </w:p>
    <w:p w14:paraId="0D708CFF" w14:textId="77777777" w:rsidR="00BC4663" w:rsidRPr="00202976" w:rsidRDefault="00BC4663" w:rsidP="00092DA1">
      <w:pPr>
        <w:pStyle w:val="01-01Haupttext"/>
      </w:pPr>
      <w:r w:rsidRPr="00202976">
        <w:t>Steckbares RS485-Modul für Kommunikation über Modbus-Protokoll.</w:t>
      </w:r>
    </w:p>
    <w:p w14:paraId="31DDC451" w14:textId="77777777" w:rsidR="00BC4663" w:rsidRPr="00202976" w:rsidRDefault="00BC4663" w:rsidP="00092DA1">
      <w:pPr>
        <w:pStyle w:val="01-01Haupttext"/>
      </w:pPr>
      <w:r w:rsidRPr="00202976">
        <w:t xml:space="preserve">Ansteuerung und Parametrierung von MHTM™ </w:t>
      </w:r>
      <w:proofErr w:type="spellStart"/>
      <w:r w:rsidRPr="00202976">
        <w:t>MicroDrive</w:t>
      </w:r>
      <w:proofErr w:type="spellEnd"/>
      <w:r w:rsidRPr="00202976">
        <w:t>-Schranken, sowie Auslesen von Parametern, Informationen und Betriebszuständen möglich.</w:t>
      </w:r>
    </w:p>
    <w:p w14:paraId="23C11B50"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7C248684" w14:textId="77777777" w:rsidTr="00E17890">
        <w:tc>
          <w:tcPr>
            <w:tcW w:w="1134" w:type="dxa"/>
          </w:tcPr>
          <w:p w14:paraId="42419545" w14:textId="77777777" w:rsidR="00D426F5" w:rsidRPr="00C37538" w:rsidRDefault="00D426F5" w:rsidP="00092DA1">
            <w:pPr>
              <w:pStyle w:val="03-01Tabellentext"/>
            </w:pPr>
            <w:r w:rsidRPr="00C37538">
              <w:t>Hersteller:</w:t>
            </w:r>
          </w:p>
        </w:tc>
        <w:tc>
          <w:tcPr>
            <w:tcW w:w="6804" w:type="dxa"/>
            <w:gridSpan w:val="4"/>
          </w:tcPr>
          <w:p w14:paraId="69083D4C"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0B51EA60" w14:textId="77777777" w:rsidTr="00E17890">
        <w:tc>
          <w:tcPr>
            <w:tcW w:w="1134" w:type="dxa"/>
          </w:tcPr>
          <w:p w14:paraId="2049641A" w14:textId="77777777" w:rsidR="00D426F5" w:rsidRPr="00C37538" w:rsidRDefault="00D426F5" w:rsidP="00092DA1">
            <w:pPr>
              <w:pStyle w:val="03-01Tabellentext"/>
            </w:pPr>
            <w:r w:rsidRPr="00C37538">
              <w:t>Typ:</w:t>
            </w:r>
          </w:p>
        </w:tc>
        <w:tc>
          <w:tcPr>
            <w:tcW w:w="6804" w:type="dxa"/>
            <w:gridSpan w:val="4"/>
          </w:tcPr>
          <w:p w14:paraId="3A91ED85" w14:textId="77777777" w:rsidR="00D426F5" w:rsidRPr="00CE7796" w:rsidRDefault="00092DA1" w:rsidP="00092DA1">
            <w:pPr>
              <w:pStyle w:val="03-01Tabellentext"/>
              <w:rPr>
                <w:lang w:val="en-US"/>
              </w:rPr>
            </w:pPr>
            <w:r w:rsidRPr="00CE7796">
              <w:t>RSM01</w:t>
            </w:r>
          </w:p>
        </w:tc>
      </w:tr>
      <w:tr w:rsidR="00D426F5" w:rsidRPr="00C37538" w14:paraId="38C94231" w14:textId="77777777" w:rsidTr="00E17890">
        <w:trPr>
          <w:trHeight w:val="61"/>
        </w:trPr>
        <w:tc>
          <w:tcPr>
            <w:tcW w:w="1134" w:type="dxa"/>
          </w:tcPr>
          <w:p w14:paraId="60991D4B" w14:textId="77777777" w:rsidR="00D426F5" w:rsidRPr="00C37538" w:rsidRDefault="00D426F5" w:rsidP="00092DA1">
            <w:pPr>
              <w:pStyle w:val="03-01Tabellentext"/>
            </w:pPr>
            <w:r w:rsidRPr="00C37538">
              <w:t>Menge:</w:t>
            </w:r>
          </w:p>
        </w:tc>
        <w:tc>
          <w:tcPr>
            <w:tcW w:w="1701" w:type="dxa"/>
          </w:tcPr>
          <w:p w14:paraId="6D05BDD4" w14:textId="77777777" w:rsidR="00D426F5" w:rsidRPr="00C37538" w:rsidRDefault="00D426F5" w:rsidP="00092DA1">
            <w:pPr>
              <w:pStyle w:val="03-01Tabellentext"/>
            </w:pPr>
            <w:r w:rsidRPr="00C37538">
              <w:t>…………….</w:t>
            </w:r>
          </w:p>
        </w:tc>
        <w:tc>
          <w:tcPr>
            <w:tcW w:w="1701" w:type="dxa"/>
          </w:tcPr>
          <w:p w14:paraId="10506A53" w14:textId="77777777" w:rsidR="00D426F5" w:rsidRPr="00C37538" w:rsidRDefault="00D426F5" w:rsidP="00092DA1">
            <w:pPr>
              <w:pStyle w:val="03-01Tabellentext"/>
            </w:pPr>
            <w:r>
              <w:t>Stück</w:t>
            </w:r>
          </w:p>
        </w:tc>
        <w:tc>
          <w:tcPr>
            <w:tcW w:w="1701" w:type="dxa"/>
          </w:tcPr>
          <w:p w14:paraId="780BB2D0" w14:textId="77777777" w:rsidR="00D426F5" w:rsidRPr="00C37538" w:rsidRDefault="00D426F5" w:rsidP="00092DA1">
            <w:pPr>
              <w:pStyle w:val="03-01Tabellentext"/>
            </w:pPr>
            <w:r w:rsidRPr="00C37538">
              <w:t>EP: </w:t>
            </w:r>
            <w:r>
              <w:t>……………</w:t>
            </w:r>
          </w:p>
        </w:tc>
        <w:tc>
          <w:tcPr>
            <w:tcW w:w="1701" w:type="dxa"/>
          </w:tcPr>
          <w:p w14:paraId="73D7CC65" w14:textId="77777777" w:rsidR="00D426F5" w:rsidRPr="00C37538" w:rsidRDefault="00D426F5" w:rsidP="00092DA1">
            <w:pPr>
              <w:pStyle w:val="03-01Tabellentext"/>
            </w:pPr>
            <w:r w:rsidRPr="00C37538">
              <w:t>GP: </w:t>
            </w:r>
            <w:r>
              <w:t>……………</w:t>
            </w:r>
          </w:p>
        </w:tc>
      </w:tr>
    </w:tbl>
    <w:p w14:paraId="1BFD2340" w14:textId="77777777" w:rsidR="00BC4663" w:rsidRDefault="00BC4663" w:rsidP="00092DA1"/>
    <w:p w14:paraId="593E12BC" w14:textId="77777777" w:rsidR="00B17EC9" w:rsidRPr="00CE7796" w:rsidRDefault="00B17EC9" w:rsidP="00092DA1"/>
    <w:p w14:paraId="3D6190E3" w14:textId="77777777" w:rsidR="00BC4663" w:rsidRPr="00E17890" w:rsidRDefault="00BC4663" w:rsidP="00E17890">
      <w:pPr>
        <w:pStyle w:val="00-01Position"/>
      </w:pPr>
      <w:r w:rsidRPr="00E17890">
        <w:t>[Position: …………..]</w:t>
      </w:r>
    </w:p>
    <w:p w14:paraId="63001F17" w14:textId="77777777" w:rsidR="00BC4663" w:rsidRPr="00CE7796" w:rsidRDefault="00BC4663" w:rsidP="00E17890">
      <w:pPr>
        <w:pStyle w:val="00-02Option"/>
      </w:pPr>
      <w:r w:rsidRPr="00CE7796">
        <w:t>Option CAN-Modul ECN01</w:t>
      </w:r>
    </w:p>
    <w:p w14:paraId="16B5B244" w14:textId="77777777" w:rsidR="00BC4663" w:rsidRPr="00202976" w:rsidRDefault="00BC4663" w:rsidP="00092DA1">
      <w:pPr>
        <w:pStyle w:val="01-01Haupttext"/>
      </w:pPr>
      <w:r w:rsidRPr="00202976">
        <w:t xml:space="preserve">Steckbares CAN-Modul für Kommunikation über </w:t>
      </w:r>
      <w:proofErr w:type="spellStart"/>
      <w:r w:rsidRPr="00202976">
        <w:t>CANOpen</w:t>
      </w:r>
      <w:proofErr w:type="spellEnd"/>
      <w:r w:rsidRPr="00202976">
        <w:t>-Protokoll.</w:t>
      </w:r>
    </w:p>
    <w:p w14:paraId="5384864F" w14:textId="77777777" w:rsidR="00BC4663" w:rsidRPr="00202976" w:rsidRDefault="00BC4663" w:rsidP="00092DA1">
      <w:pPr>
        <w:pStyle w:val="01-01Haupttext"/>
      </w:pPr>
      <w:r w:rsidRPr="00202976">
        <w:t>Verwendung für Zählung von Fahrzeugen im Master-Slave-Betrieb mehrerer Schranken.</w:t>
      </w:r>
    </w:p>
    <w:p w14:paraId="1E2179F7" w14:textId="77777777" w:rsidR="00BC4663" w:rsidRPr="00202976" w:rsidRDefault="00BC4663" w:rsidP="00092DA1">
      <w:pPr>
        <w:pStyle w:val="01-01Haupttext"/>
      </w:pPr>
      <w:r w:rsidRPr="00202976">
        <w:t xml:space="preserve">Ansteuerung und Parametrierung von MHTM™ </w:t>
      </w:r>
      <w:proofErr w:type="spellStart"/>
      <w:r w:rsidRPr="00202976">
        <w:t>MicroDrive</w:t>
      </w:r>
      <w:proofErr w:type="spellEnd"/>
      <w:r w:rsidRPr="00202976">
        <w:t>-Schranken, sowie Auslesen von Parametern, Informationen und Betriebszuständen möglich.</w:t>
      </w:r>
    </w:p>
    <w:p w14:paraId="0550B67A"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26CFEC6B" w14:textId="77777777" w:rsidTr="00E17890">
        <w:tc>
          <w:tcPr>
            <w:tcW w:w="1134" w:type="dxa"/>
          </w:tcPr>
          <w:p w14:paraId="04750D36" w14:textId="77777777" w:rsidR="00D426F5" w:rsidRPr="00C37538" w:rsidRDefault="00D426F5" w:rsidP="00092DA1">
            <w:pPr>
              <w:pStyle w:val="03-01Tabellentext"/>
            </w:pPr>
            <w:r w:rsidRPr="00C37538">
              <w:t>Hersteller:</w:t>
            </w:r>
          </w:p>
        </w:tc>
        <w:tc>
          <w:tcPr>
            <w:tcW w:w="6804" w:type="dxa"/>
            <w:gridSpan w:val="4"/>
          </w:tcPr>
          <w:p w14:paraId="19888E83"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4E42BE95" w14:textId="77777777" w:rsidTr="00E17890">
        <w:tc>
          <w:tcPr>
            <w:tcW w:w="1134" w:type="dxa"/>
          </w:tcPr>
          <w:p w14:paraId="11AD7A86" w14:textId="77777777" w:rsidR="00D426F5" w:rsidRPr="00C37538" w:rsidRDefault="00D426F5" w:rsidP="00092DA1">
            <w:pPr>
              <w:pStyle w:val="03-01Tabellentext"/>
            </w:pPr>
            <w:r w:rsidRPr="00C37538">
              <w:t>Typ:</w:t>
            </w:r>
          </w:p>
        </w:tc>
        <w:tc>
          <w:tcPr>
            <w:tcW w:w="6804" w:type="dxa"/>
            <w:gridSpan w:val="4"/>
          </w:tcPr>
          <w:p w14:paraId="47421C41" w14:textId="77777777" w:rsidR="00D426F5" w:rsidRPr="00CE7796" w:rsidRDefault="00092DA1" w:rsidP="00092DA1">
            <w:pPr>
              <w:pStyle w:val="03-01Tabellentext"/>
              <w:rPr>
                <w:lang w:val="en-US"/>
              </w:rPr>
            </w:pPr>
            <w:r w:rsidRPr="00CE7796">
              <w:t>ECN01</w:t>
            </w:r>
          </w:p>
        </w:tc>
      </w:tr>
      <w:tr w:rsidR="00D426F5" w:rsidRPr="00C37538" w14:paraId="4A259489" w14:textId="77777777" w:rsidTr="00E17890">
        <w:trPr>
          <w:trHeight w:val="61"/>
        </w:trPr>
        <w:tc>
          <w:tcPr>
            <w:tcW w:w="1134" w:type="dxa"/>
          </w:tcPr>
          <w:p w14:paraId="71963337" w14:textId="77777777" w:rsidR="00D426F5" w:rsidRPr="00C37538" w:rsidRDefault="00D426F5" w:rsidP="00092DA1">
            <w:pPr>
              <w:pStyle w:val="03-01Tabellentext"/>
            </w:pPr>
            <w:r w:rsidRPr="00C37538">
              <w:t>Menge:</w:t>
            </w:r>
          </w:p>
        </w:tc>
        <w:tc>
          <w:tcPr>
            <w:tcW w:w="1701" w:type="dxa"/>
          </w:tcPr>
          <w:p w14:paraId="2A37C40F" w14:textId="77777777" w:rsidR="00D426F5" w:rsidRPr="00C37538" w:rsidRDefault="00D426F5" w:rsidP="00092DA1">
            <w:pPr>
              <w:pStyle w:val="03-01Tabellentext"/>
            </w:pPr>
            <w:r w:rsidRPr="00C37538">
              <w:t>…………….</w:t>
            </w:r>
          </w:p>
        </w:tc>
        <w:tc>
          <w:tcPr>
            <w:tcW w:w="1701" w:type="dxa"/>
          </w:tcPr>
          <w:p w14:paraId="38694FB0" w14:textId="77777777" w:rsidR="00D426F5" w:rsidRPr="00C37538" w:rsidRDefault="00D426F5" w:rsidP="00092DA1">
            <w:pPr>
              <w:pStyle w:val="03-01Tabellentext"/>
            </w:pPr>
            <w:r>
              <w:t>Stück</w:t>
            </w:r>
          </w:p>
        </w:tc>
        <w:tc>
          <w:tcPr>
            <w:tcW w:w="1701" w:type="dxa"/>
          </w:tcPr>
          <w:p w14:paraId="3B22DD6B" w14:textId="77777777" w:rsidR="00D426F5" w:rsidRPr="00C37538" w:rsidRDefault="00D426F5" w:rsidP="00092DA1">
            <w:pPr>
              <w:pStyle w:val="03-01Tabellentext"/>
            </w:pPr>
            <w:r w:rsidRPr="00C37538">
              <w:t>EP: </w:t>
            </w:r>
            <w:r>
              <w:t>……………</w:t>
            </w:r>
          </w:p>
        </w:tc>
        <w:tc>
          <w:tcPr>
            <w:tcW w:w="1701" w:type="dxa"/>
          </w:tcPr>
          <w:p w14:paraId="43951A7A" w14:textId="77777777" w:rsidR="00D426F5" w:rsidRPr="00C37538" w:rsidRDefault="00D426F5" w:rsidP="00092DA1">
            <w:pPr>
              <w:pStyle w:val="03-01Tabellentext"/>
            </w:pPr>
            <w:r w:rsidRPr="00C37538">
              <w:t>GP: </w:t>
            </w:r>
            <w:r>
              <w:t>……………</w:t>
            </w:r>
          </w:p>
        </w:tc>
      </w:tr>
    </w:tbl>
    <w:p w14:paraId="1EC019EC" w14:textId="77777777" w:rsidR="00D426F5" w:rsidRDefault="00D426F5" w:rsidP="00092DA1"/>
    <w:p w14:paraId="4AAF3785" w14:textId="77777777" w:rsidR="00BC4663" w:rsidRPr="00202976" w:rsidRDefault="00BC4663" w:rsidP="00092DA1"/>
    <w:p w14:paraId="3EF1B96A" w14:textId="77777777" w:rsidR="00BC4663" w:rsidRPr="00E17890" w:rsidRDefault="00BC4663" w:rsidP="00E17890">
      <w:pPr>
        <w:pStyle w:val="00-01Position"/>
      </w:pPr>
      <w:r w:rsidRPr="00E17890">
        <w:t>[Position: …………..]</w:t>
      </w:r>
    </w:p>
    <w:p w14:paraId="5A62F804" w14:textId="77777777" w:rsidR="00BC4663" w:rsidRPr="00202976" w:rsidRDefault="00BC4663" w:rsidP="00E17890">
      <w:pPr>
        <w:pStyle w:val="00-02Option"/>
      </w:pPr>
      <w:r w:rsidRPr="00202976">
        <w:t>Option Funk</w:t>
      </w:r>
      <w:r w:rsidR="00B00F0A">
        <w:t>m</w:t>
      </w:r>
      <w:r w:rsidRPr="00202976">
        <w:t>odul FM02</w:t>
      </w:r>
    </w:p>
    <w:p w14:paraId="21D1897F" w14:textId="77777777" w:rsidR="00BC4663" w:rsidRPr="00202976" w:rsidRDefault="00BC4663" w:rsidP="00092DA1">
      <w:pPr>
        <w:pStyle w:val="01-01Haupttext"/>
      </w:pPr>
      <w:r w:rsidRPr="00202976">
        <w:t>Steckbares Empfängermodul, FM-moduliert, 433</w:t>
      </w:r>
      <w:r w:rsidR="00D426F5">
        <w:t> </w:t>
      </w:r>
      <w:r w:rsidRPr="00202976">
        <w:t>MHz</w:t>
      </w:r>
      <w:r w:rsidR="00D426F5">
        <w:t>.</w:t>
      </w:r>
    </w:p>
    <w:p w14:paraId="7E949105" w14:textId="77777777" w:rsidR="00BC4663" w:rsidRPr="00202976" w:rsidRDefault="00BC4663" w:rsidP="00092DA1">
      <w:pPr>
        <w:pStyle w:val="01-01Haupttext"/>
      </w:pPr>
      <w:r w:rsidRPr="00202976">
        <w:t>Verwaltung von bis zu 500</w:t>
      </w:r>
      <w:r w:rsidR="00D426F5">
        <w:t> </w:t>
      </w:r>
      <w:r w:rsidRPr="00202976">
        <w:t>Handsendern</w:t>
      </w:r>
      <w:r w:rsidR="00D426F5">
        <w:t>.</w:t>
      </w:r>
    </w:p>
    <w:p w14:paraId="248C5C63" w14:textId="77777777" w:rsidR="00BC4663" w:rsidRPr="00202976" w:rsidRDefault="00BC4663" w:rsidP="00092DA1">
      <w:pPr>
        <w:pStyle w:val="01-01Haupttext"/>
      </w:pPr>
      <w:r w:rsidRPr="00202976">
        <w:t>Handsender einzeln löschbar bei Verlust oder Diebstahl eines Senders</w:t>
      </w:r>
      <w:r w:rsidR="00D426F5">
        <w:t>.</w:t>
      </w:r>
    </w:p>
    <w:p w14:paraId="37C10746"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55C7DF11" w14:textId="77777777" w:rsidTr="00E17890">
        <w:tc>
          <w:tcPr>
            <w:tcW w:w="1134" w:type="dxa"/>
          </w:tcPr>
          <w:p w14:paraId="0340E2F2" w14:textId="77777777" w:rsidR="00D426F5" w:rsidRPr="00C37538" w:rsidRDefault="00D426F5" w:rsidP="00092DA1">
            <w:pPr>
              <w:pStyle w:val="03-01Tabellentext"/>
            </w:pPr>
            <w:r w:rsidRPr="00C37538">
              <w:t>Hersteller:</w:t>
            </w:r>
          </w:p>
        </w:tc>
        <w:tc>
          <w:tcPr>
            <w:tcW w:w="6804" w:type="dxa"/>
            <w:gridSpan w:val="4"/>
          </w:tcPr>
          <w:p w14:paraId="6B4F2192"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0ECDDB5E" w14:textId="77777777" w:rsidTr="00E17890">
        <w:tc>
          <w:tcPr>
            <w:tcW w:w="1134" w:type="dxa"/>
          </w:tcPr>
          <w:p w14:paraId="6FC577D9" w14:textId="77777777" w:rsidR="00D426F5" w:rsidRPr="00C37538" w:rsidRDefault="00D426F5" w:rsidP="00092DA1">
            <w:pPr>
              <w:pStyle w:val="03-01Tabellentext"/>
            </w:pPr>
            <w:r w:rsidRPr="00C37538">
              <w:t>Typ:</w:t>
            </w:r>
          </w:p>
        </w:tc>
        <w:tc>
          <w:tcPr>
            <w:tcW w:w="6804" w:type="dxa"/>
            <w:gridSpan w:val="4"/>
          </w:tcPr>
          <w:p w14:paraId="0593B686" w14:textId="77777777" w:rsidR="00D426F5" w:rsidRPr="00CE7796" w:rsidRDefault="00092DA1" w:rsidP="00092DA1">
            <w:pPr>
              <w:pStyle w:val="03-01Tabellentext"/>
              <w:rPr>
                <w:lang w:val="en-US"/>
              </w:rPr>
            </w:pPr>
            <w:r w:rsidRPr="00202976">
              <w:t>FM02</w:t>
            </w:r>
          </w:p>
        </w:tc>
      </w:tr>
      <w:tr w:rsidR="00D426F5" w:rsidRPr="00C37538" w14:paraId="200AEC10" w14:textId="77777777" w:rsidTr="00E17890">
        <w:trPr>
          <w:trHeight w:val="61"/>
        </w:trPr>
        <w:tc>
          <w:tcPr>
            <w:tcW w:w="1134" w:type="dxa"/>
          </w:tcPr>
          <w:p w14:paraId="0A6570D4" w14:textId="77777777" w:rsidR="00D426F5" w:rsidRPr="00C37538" w:rsidRDefault="00D426F5" w:rsidP="00092DA1">
            <w:pPr>
              <w:pStyle w:val="03-01Tabellentext"/>
            </w:pPr>
            <w:r w:rsidRPr="00C37538">
              <w:t>Menge:</w:t>
            </w:r>
          </w:p>
        </w:tc>
        <w:tc>
          <w:tcPr>
            <w:tcW w:w="1701" w:type="dxa"/>
          </w:tcPr>
          <w:p w14:paraId="70A63A06" w14:textId="77777777" w:rsidR="00D426F5" w:rsidRPr="00C37538" w:rsidRDefault="00D426F5" w:rsidP="00092DA1">
            <w:pPr>
              <w:pStyle w:val="03-01Tabellentext"/>
            </w:pPr>
            <w:r w:rsidRPr="00C37538">
              <w:t>…………….</w:t>
            </w:r>
          </w:p>
        </w:tc>
        <w:tc>
          <w:tcPr>
            <w:tcW w:w="1701" w:type="dxa"/>
          </w:tcPr>
          <w:p w14:paraId="340CDD2F" w14:textId="77777777" w:rsidR="00D426F5" w:rsidRPr="00C37538" w:rsidRDefault="00D426F5" w:rsidP="00092DA1">
            <w:pPr>
              <w:pStyle w:val="03-01Tabellentext"/>
            </w:pPr>
            <w:r>
              <w:t>Stück</w:t>
            </w:r>
          </w:p>
        </w:tc>
        <w:tc>
          <w:tcPr>
            <w:tcW w:w="1701" w:type="dxa"/>
          </w:tcPr>
          <w:p w14:paraId="6C8E2837" w14:textId="77777777" w:rsidR="00D426F5" w:rsidRPr="00C37538" w:rsidRDefault="00D426F5" w:rsidP="00092DA1">
            <w:pPr>
              <w:pStyle w:val="03-01Tabellentext"/>
            </w:pPr>
            <w:r w:rsidRPr="00C37538">
              <w:t>EP: </w:t>
            </w:r>
            <w:r>
              <w:t>……………</w:t>
            </w:r>
          </w:p>
        </w:tc>
        <w:tc>
          <w:tcPr>
            <w:tcW w:w="1701" w:type="dxa"/>
          </w:tcPr>
          <w:p w14:paraId="24A9C583" w14:textId="77777777" w:rsidR="00D426F5" w:rsidRPr="00C37538" w:rsidRDefault="00D426F5" w:rsidP="00092DA1">
            <w:pPr>
              <w:pStyle w:val="03-01Tabellentext"/>
            </w:pPr>
            <w:r w:rsidRPr="00C37538">
              <w:t>GP: </w:t>
            </w:r>
            <w:r>
              <w:t>……………</w:t>
            </w:r>
          </w:p>
        </w:tc>
      </w:tr>
    </w:tbl>
    <w:p w14:paraId="5E0EE180" w14:textId="77777777" w:rsidR="00D426F5" w:rsidRDefault="00D426F5" w:rsidP="00092DA1"/>
    <w:p w14:paraId="7BEDD479" w14:textId="77777777" w:rsidR="00BC4663" w:rsidRPr="00E17890" w:rsidRDefault="00BC4663" w:rsidP="00E17890">
      <w:pPr>
        <w:pStyle w:val="00-01Position"/>
      </w:pPr>
      <w:r w:rsidRPr="00E17890">
        <w:lastRenderedPageBreak/>
        <w:t>[Position: …………..]</w:t>
      </w:r>
    </w:p>
    <w:p w14:paraId="6DFD1227" w14:textId="77777777" w:rsidR="00BC4663" w:rsidRPr="00202976" w:rsidRDefault="00BC4663" w:rsidP="00E17890">
      <w:pPr>
        <w:pStyle w:val="00-02Option"/>
      </w:pPr>
      <w:r w:rsidRPr="00202976">
        <w:t>Option Handsender 1-Kanal HS1K01</w:t>
      </w:r>
    </w:p>
    <w:p w14:paraId="20AE4719" w14:textId="77777777" w:rsidR="00BC4663" w:rsidRPr="00202976" w:rsidRDefault="00BC4663" w:rsidP="00092DA1">
      <w:pPr>
        <w:pStyle w:val="01-01Haupttext"/>
      </w:pPr>
      <w:r w:rsidRPr="00202976">
        <w:t>Handsender 1-Kanal, FM-moduliert, 433</w:t>
      </w:r>
      <w:r w:rsidR="00D426F5">
        <w:t> </w:t>
      </w:r>
      <w:r w:rsidRPr="00202976">
        <w:t>MHz</w:t>
      </w:r>
      <w:r w:rsidR="00D426F5">
        <w:t>.</w:t>
      </w:r>
    </w:p>
    <w:p w14:paraId="58EA5755" w14:textId="77777777" w:rsidR="00BC4663" w:rsidRDefault="00BC4663" w:rsidP="00092DA1">
      <w:pPr>
        <w:pStyle w:val="01-01Haupttext"/>
      </w:pPr>
      <w:r w:rsidRPr="00202976">
        <w:t>Zum Öffnen / Schließen einer Schranke in Betriebsmode 3</w:t>
      </w:r>
      <w:r w:rsidR="00D426F5">
        <w:t>.</w:t>
      </w:r>
    </w:p>
    <w:p w14:paraId="31253C22" w14:textId="77777777" w:rsidR="00D426F5" w:rsidRPr="00202976"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3FD68061" w14:textId="77777777" w:rsidTr="00E17890">
        <w:tc>
          <w:tcPr>
            <w:tcW w:w="1134" w:type="dxa"/>
          </w:tcPr>
          <w:p w14:paraId="7C80BF89" w14:textId="77777777" w:rsidR="00D426F5" w:rsidRPr="00C37538" w:rsidRDefault="00D426F5" w:rsidP="00092DA1">
            <w:pPr>
              <w:pStyle w:val="03-01Tabellentext"/>
            </w:pPr>
            <w:r w:rsidRPr="00C37538">
              <w:t>Hersteller:</w:t>
            </w:r>
          </w:p>
        </w:tc>
        <w:tc>
          <w:tcPr>
            <w:tcW w:w="6804" w:type="dxa"/>
            <w:gridSpan w:val="4"/>
          </w:tcPr>
          <w:p w14:paraId="7240ED24"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67FD2293" w14:textId="77777777" w:rsidTr="00E17890">
        <w:tc>
          <w:tcPr>
            <w:tcW w:w="1134" w:type="dxa"/>
          </w:tcPr>
          <w:p w14:paraId="2307DE49" w14:textId="77777777" w:rsidR="00D426F5" w:rsidRPr="00C37538" w:rsidRDefault="00D426F5" w:rsidP="00092DA1">
            <w:pPr>
              <w:pStyle w:val="03-01Tabellentext"/>
            </w:pPr>
            <w:r w:rsidRPr="00C37538">
              <w:t>Typ:</w:t>
            </w:r>
          </w:p>
        </w:tc>
        <w:tc>
          <w:tcPr>
            <w:tcW w:w="6804" w:type="dxa"/>
            <w:gridSpan w:val="4"/>
          </w:tcPr>
          <w:p w14:paraId="7FE75036" w14:textId="77777777" w:rsidR="00D426F5" w:rsidRPr="00CE7796" w:rsidRDefault="00092DA1" w:rsidP="00092DA1">
            <w:pPr>
              <w:pStyle w:val="03-01Tabellentext"/>
              <w:rPr>
                <w:lang w:val="en-US"/>
              </w:rPr>
            </w:pPr>
            <w:r w:rsidRPr="00202976">
              <w:t>HS1K01</w:t>
            </w:r>
          </w:p>
        </w:tc>
      </w:tr>
      <w:tr w:rsidR="00D426F5" w:rsidRPr="00C37538" w14:paraId="2CBA43D9" w14:textId="77777777" w:rsidTr="00E17890">
        <w:trPr>
          <w:trHeight w:val="61"/>
        </w:trPr>
        <w:tc>
          <w:tcPr>
            <w:tcW w:w="1134" w:type="dxa"/>
          </w:tcPr>
          <w:p w14:paraId="75243E16" w14:textId="77777777" w:rsidR="00D426F5" w:rsidRPr="00C37538" w:rsidRDefault="00D426F5" w:rsidP="00092DA1">
            <w:pPr>
              <w:pStyle w:val="03-01Tabellentext"/>
            </w:pPr>
            <w:r w:rsidRPr="00C37538">
              <w:t>Menge:</w:t>
            </w:r>
          </w:p>
        </w:tc>
        <w:tc>
          <w:tcPr>
            <w:tcW w:w="1701" w:type="dxa"/>
          </w:tcPr>
          <w:p w14:paraId="0A6EC649" w14:textId="77777777" w:rsidR="00D426F5" w:rsidRPr="00C37538" w:rsidRDefault="00D426F5" w:rsidP="00092DA1">
            <w:pPr>
              <w:pStyle w:val="03-01Tabellentext"/>
            </w:pPr>
            <w:r w:rsidRPr="00C37538">
              <w:t>…………….</w:t>
            </w:r>
          </w:p>
        </w:tc>
        <w:tc>
          <w:tcPr>
            <w:tcW w:w="1701" w:type="dxa"/>
          </w:tcPr>
          <w:p w14:paraId="56B98E66" w14:textId="77777777" w:rsidR="00D426F5" w:rsidRPr="00C37538" w:rsidRDefault="00D426F5" w:rsidP="00092DA1">
            <w:pPr>
              <w:pStyle w:val="03-01Tabellentext"/>
            </w:pPr>
            <w:r>
              <w:t>Stück</w:t>
            </w:r>
          </w:p>
        </w:tc>
        <w:tc>
          <w:tcPr>
            <w:tcW w:w="1701" w:type="dxa"/>
          </w:tcPr>
          <w:p w14:paraId="2798BB85" w14:textId="77777777" w:rsidR="00D426F5" w:rsidRPr="00C37538" w:rsidRDefault="00D426F5" w:rsidP="00092DA1">
            <w:pPr>
              <w:pStyle w:val="03-01Tabellentext"/>
            </w:pPr>
            <w:r w:rsidRPr="00C37538">
              <w:t>EP: </w:t>
            </w:r>
            <w:r>
              <w:t>……………</w:t>
            </w:r>
          </w:p>
        </w:tc>
        <w:tc>
          <w:tcPr>
            <w:tcW w:w="1701" w:type="dxa"/>
          </w:tcPr>
          <w:p w14:paraId="295E9657" w14:textId="77777777" w:rsidR="00D426F5" w:rsidRPr="00C37538" w:rsidRDefault="00D426F5" w:rsidP="00092DA1">
            <w:pPr>
              <w:pStyle w:val="03-01Tabellentext"/>
            </w:pPr>
            <w:r w:rsidRPr="00C37538">
              <w:t>GP: </w:t>
            </w:r>
            <w:r>
              <w:t>……………</w:t>
            </w:r>
          </w:p>
        </w:tc>
      </w:tr>
    </w:tbl>
    <w:p w14:paraId="00C9B72C" w14:textId="77777777" w:rsidR="00BC4663" w:rsidRDefault="00BC4663" w:rsidP="00092DA1"/>
    <w:p w14:paraId="5584D692" w14:textId="77777777" w:rsidR="00D426F5" w:rsidRPr="00202976" w:rsidRDefault="00D426F5" w:rsidP="00092DA1"/>
    <w:p w14:paraId="642872BC" w14:textId="77777777" w:rsidR="00BC4663" w:rsidRPr="00E17890" w:rsidRDefault="00BC4663" w:rsidP="00E17890">
      <w:pPr>
        <w:pStyle w:val="00-01Position"/>
      </w:pPr>
      <w:r w:rsidRPr="00E17890">
        <w:t>[Position: …………..]</w:t>
      </w:r>
    </w:p>
    <w:p w14:paraId="7EC6777A" w14:textId="77777777" w:rsidR="00BC4663" w:rsidRPr="00202976" w:rsidRDefault="00BC4663" w:rsidP="00E17890">
      <w:pPr>
        <w:pStyle w:val="00-02Option"/>
      </w:pPr>
      <w:r w:rsidRPr="00202976">
        <w:t>Option Handsender 2-Kanal HS2K01</w:t>
      </w:r>
    </w:p>
    <w:p w14:paraId="1EE273B7" w14:textId="77777777" w:rsidR="00BC4663" w:rsidRPr="00202976" w:rsidRDefault="00BC4663" w:rsidP="00092DA1">
      <w:pPr>
        <w:pStyle w:val="01-01Haupttext"/>
      </w:pPr>
      <w:r w:rsidRPr="00202976">
        <w:t>Handsender 2-Kanal, FM-moduliert, 433</w:t>
      </w:r>
      <w:r w:rsidR="00D426F5">
        <w:t> </w:t>
      </w:r>
      <w:r w:rsidRPr="00202976">
        <w:t>MHz</w:t>
      </w:r>
      <w:r w:rsidR="00D426F5">
        <w:t>.</w:t>
      </w:r>
    </w:p>
    <w:p w14:paraId="707DF8A3" w14:textId="77777777" w:rsidR="00BC4663" w:rsidRDefault="00BC4663" w:rsidP="00092DA1">
      <w:pPr>
        <w:pStyle w:val="01-01Haupttext"/>
      </w:pPr>
      <w:r w:rsidRPr="00202976">
        <w:t>Zum Öffnen / Schließen von bis zu zwei Schranken im Betriebsmode 3 oder einer Schranke im Betriebsmode 4</w:t>
      </w:r>
      <w:r w:rsidR="00D426F5">
        <w:t>.</w:t>
      </w:r>
    </w:p>
    <w:p w14:paraId="2BB87828" w14:textId="77777777" w:rsidR="00D426F5" w:rsidRPr="00202976"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68FDCE94" w14:textId="77777777" w:rsidTr="00E17890">
        <w:tc>
          <w:tcPr>
            <w:tcW w:w="1134" w:type="dxa"/>
          </w:tcPr>
          <w:p w14:paraId="5EE66295" w14:textId="77777777" w:rsidR="00D426F5" w:rsidRPr="00C37538" w:rsidRDefault="00D426F5" w:rsidP="00092DA1">
            <w:pPr>
              <w:pStyle w:val="03-01Tabellentext"/>
            </w:pPr>
            <w:r w:rsidRPr="00C37538">
              <w:t>Hersteller:</w:t>
            </w:r>
          </w:p>
        </w:tc>
        <w:tc>
          <w:tcPr>
            <w:tcW w:w="6804" w:type="dxa"/>
            <w:gridSpan w:val="4"/>
          </w:tcPr>
          <w:p w14:paraId="4760D5FB"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6949AA3E" w14:textId="77777777" w:rsidTr="00E17890">
        <w:tc>
          <w:tcPr>
            <w:tcW w:w="1134" w:type="dxa"/>
          </w:tcPr>
          <w:p w14:paraId="6BEB0025" w14:textId="77777777" w:rsidR="00D426F5" w:rsidRPr="00C37538" w:rsidRDefault="00D426F5" w:rsidP="00092DA1">
            <w:pPr>
              <w:pStyle w:val="03-01Tabellentext"/>
            </w:pPr>
            <w:r w:rsidRPr="00C37538">
              <w:t>Typ:</w:t>
            </w:r>
          </w:p>
        </w:tc>
        <w:tc>
          <w:tcPr>
            <w:tcW w:w="6804" w:type="dxa"/>
            <w:gridSpan w:val="4"/>
          </w:tcPr>
          <w:p w14:paraId="3171795D" w14:textId="77777777" w:rsidR="00D426F5" w:rsidRPr="00CE7796" w:rsidRDefault="00092DA1" w:rsidP="00092DA1">
            <w:pPr>
              <w:pStyle w:val="03-01Tabellentext"/>
              <w:rPr>
                <w:lang w:val="en-US"/>
              </w:rPr>
            </w:pPr>
            <w:r w:rsidRPr="00202976">
              <w:t>HS2K01</w:t>
            </w:r>
          </w:p>
        </w:tc>
      </w:tr>
      <w:tr w:rsidR="00D426F5" w:rsidRPr="00C37538" w14:paraId="21FC7BDC" w14:textId="77777777" w:rsidTr="00E17890">
        <w:trPr>
          <w:trHeight w:val="61"/>
        </w:trPr>
        <w:tc>
          <w:tcPr>
            <w:tcW w:w="1134" w:type="dxa"/>
          </w:tcPr>
          <w:p w14:paraId="4A14F4F9" w14:textId="77777777" w:rsidR="00D426F5" w:rsidRPr="00C37538" w:rsidRDefault="00D426F5" w:rsidP="00092DA1">
            <w:pPr>
              <w:pStyle w:val="03-01Tabellentext"/>
            </w:pPr>
            <w:r w:rsidRPr="00C37538">
              <w:t>Menge:</w:t>
            </w:r>
          </w:p>
        </w:tc>
        <w:tc>
          <w:tcPr>
            <w:tcW w:w="1701" w:type="dxa"/>
          </w:tcPr>
          <w:p w14:paraId="2106D63E" w14:textId="77777777" w:rsidR="00D426F5" w:rsidRPr="00C37538" w:rsidRDefault="00D426F5" w:rsidP="00092DA1">
            <w:pPr>
              <w:pStyle w:val="03-01Tabellentext"/>
            </w:pPr>
            <w:r w:rsidRPr="00C37538">
              <w:t>…………….</w:t>
            </w:r>
          </w:p>
        </w:tc>
        <w:tc>
          <w:tcPr>
            <w:tcW w:w="1701" w:type="dxa"/>
          </w:tcPr>
          <w:p w14:paraId="1E55BD93" w14:textId="77777777" w:rsidR="00D426F5" w:rsidRPr="00C37538" w:rsidRDefault="00D426F5" w:rsidP="00092DA1">
            <w:pPr>
              <w:pStyle w:val="03-01Tabellentext"/>
            </w:pPr>
            <w:r>
              <w:t>Stück</w:t>
            </w:r>
          </w:p>
        </w:tc>
        <w:tc>
          <w:tcPr>
            <w:tcW w:w="1701" w:type="dxa"/>
          </w:tcPr>
          <w:p w14:paraId="5A567AF4" w14:textId="77777777" w:rsidR="00D426F5" w:rsidRPr="00C37538" w:rsidRDefault="00D426F5" w:rsidP="00092DA1">
            <w:pPr>
              <w:pStyle w:val="03-01Tabellentext"/>
            </w:pPr>
            <w:r w:rsidRPr="00C37538">
              <w:t>EP: </w:t>
            </w:r>
            <w:r>
              <w:t>……………</w:t>
            </w:r>
          </w:p>
        </w:tc>
        <w:tc>
          <w:tcPr>
            <w:tcW w:w="1701" w:type="dxa"/>
          </w:tcPr>
          <w:p w14:paraId="42B7D894" w14:textId="77777777" w:rsidR="00D426F5" w:rsidRPr="00C37538" w:rsidRDefault="00D426F5" w:rsidP="00092DA1">
            <w:pPr>
              <w:pStyle w:val="03-01Tabellentext"/>
            </w:pPr>
            <w:r w:rsidRPr="00C37538">
              <w:t>GP: </w:t>
            </w:r>
            <w:r>
              <w:t>……………</w:t>
            </w:r>
          </w:p>
        </w:tc>
      </w:tr>
    </w:tbl>
    <w:p w14:paraId="6E287572" w14:textId="77777777" w:rsidR="00BC4663" w:rsidRPr="00202976" w:rsidRDefault="00BC4663" w:rsidP="00092DA1"/>
    <w:p w14:paraId="212E7E0B" w14:textId="77777777" w:rsidR="00BC4663" w:rsidRPr="00202976" w:rsidRDefault="00BC4663" w:rsidP="00092DA1"/>
    <w:p w14:paraId="0FA62791" w14:textId="77777777" w:rsidR="00BC4663" w:rsidRPr="00E17890" w:rsidRDefault="00BC4663" w:rsidP="00E17890">
      <w:pPr>
        <w:pStyle w:val="00-01Position"/>
      </w:pPr>
      <w:r w:rsidRPr="00E17890">
        <w:t>[Position: …………..]</w:t>
      </w:r>
    </w:p>
    <w:p w14:paraId="7448A8A9" w14:textId="77777777" w:rsidR="00BC4663" w:rsidRPr="00202976" w:rsidRDefault="00BC4663" w:rsidP="00E17890">
      <w:pPr>
        <w:pStyle w:val="00-02Option"/>
      </w:pPr>
      <w:r w:rsidRPr="00202976">
        <w:t>Option Handsender 4-Kanal HS4K01</w:t>
      </w:r>
    </w:p>
    <w:p w14:paraId="227B4412" w14:textId="77777777" w:rsidR="00BC4663" w:rsidRPr="00202976" w:rsidRDefault="00BC4663" w:rsidP="00092DA1">
      <w:pPr>
        <w:pStyle w:val="01-01Haupttext"/>
      </w:pPr>
      <w:r w:rsidRPr="00202976">
        <w:t>Handsender 4-Kanal, FM-moduliert, 433</w:t>
      </w:r>
      <w:r w:rsidR="00D426F5">
        <w:t> </w:t>
      </w:r>
      <w:r w:rsidRPr="00202976">
        <w:t>MHz</w:t>
      </w:r>
      <w:r w:rsidR="00D426F5">
        <w:t>.</w:t>
      </w:r>
    </w:p>
    <w:p w14:paraId="6DEF36EF" w14:textId="77777777" w:rsidR="00D426F5" w:rsidRDefault="00BC4663" w:rsidP="00092DA1">
      <w:pPr>
        <w:pStyle w:val="01-01Haupttext"/>
      </w:pPr>
      <w:r w:rsidRPr="00202976">
        <w:t>Zum Öffnen / Schließen von bis zu vier Schranken im Betriebsmode 3 oder von bis zu zwei Schranken im Betriebsmode 4</w:t>
      </w:r>
      <w:r w:rsidR="00D426F5">
        <w:t>.</w:t>
      </w:r>
    </w:p>
    <w:p w14:paraId="0D1B6B35"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3504E48C" w14:textId="77777777" w:rsidTr="00E17890">
        <w:tc>
          <w:tcPr>
            <w:tcW w:w="1134" w:type="dxa"/>
          </w:tcPr>
          <w:p w14:paraId="6FEC97CF" w14:textId="77777777" w:rsidR="00D426F5" w:rsidRPr="00C37538" w:rsidRDefault="00D426F5" w:rsidP="00092DA1">
            <w:pPr>
              <w:pStyle w:val="03-01Tabellentext"/>
            </w:pPr>
            <w:r w:rsidRPr="00C37538">
              <w:t>Hersteller:</w:t>
            </w:r>
          </w:p>
        </w:tc>
        <w:tc>
          <w:tcPr>
            <w:tcW w:w="6804" w:type="dxa"/>
            <w:gridSpan w:val="4"/>
          </w:tcPr>
          <w:p w14:paraId="6288CBF2"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01CFE876" w14:textId="77777777" w:rsidTr="00E17890">
        <w:tc>
          <w:tcPr>
            <w:tcW w:w="1134" w:type="dxa"/>
          </w:tcPr>
          <w:p w14:paraId="17C09C57" w14:textId="77777777" w:rsidR="00D426F5" w:rsidRPr="00C37538" w:rsidRDefault="00D426F5" w:rsidP="00092DA1">
            <w:pPr>
              <w:pStyle w:val="03-01Tabellentext"/>
            </w:pPr>
            <w:r w:rsidRPr="00C37538">
              <w:t>Typ:</w:t>
            </w:r>
          </w:p>
        </w:tc>
        <w:tc>
          <w:tcPr>
            <w:tcW w:w="6804" w:type="dxa"/>
            <w:gridSpan w:val="4"/>
          </w:tcPr>
          <w:p w14:paraId="533A6209" w14:textId="77777777" w:rsidR="00D426F5" w:rsidRPr="00CE7796" w:rsidRDefault="00092DA1" w:rsidP="00092DA1">
            <w:pPr>
              <w:pStyle w:val="03-01Tabellentext"/>
              <w:rPr>
                <w:lang w:val="en-US"/>
              </w:rPr>
            </w:pPr>
            <w:r w:rsidRPr="00202976">
              <w:t>HS4K01</w:t>
            </w:r>
          </w:p>
        </w:tc>
      </w:tr>
      <w:tr w:rsidR="00D426F5" w:rsidRPr="00C37538" w14:paraId="006AF6C3" w14:textId="77777777" w:rsidTr="00E17890">
        <w:trPr>
          <w:trHeight w:val="61"/>
        </w:trPr>
        <w:tc>
          <w:tcPr>
            <w:tcW w:w="1134" w:type="dxa"/>
          </w:tcPr>
          <w:p w14:paraId="2015ADA4" w14:textId="77777777" w:rsidR="00D426F5" w:rsidRPr="00C37538" w:rsidRDefault="00D426F5" w:rsidP="00092DA1">
            <w:pPr>
              <w:pStyle w:val="03-01Tabellentext"/>
            </w:pPr>
            <w:r w:rsidRPr="00C37538">
              <w:t>Menge:</w:t>
            </w:r>
          </w:p>
        </w:tc>
        <w:tc>
          <w:tcPr>
            <w:tcW w:w="1701" w:type="dxa"/>
          </w:tcPr>
          <w:p w14:paraId="7AB33DF3" w14:textId="77777777" w:rsidR="00D426F5" w:rsidRPr="00C37538" w:rsidRDefault="00D426F5" w:rsidP="00092DA1">
            <w:pPr>
              <w:pStyle w:val="03-01Tabellentext"/>
            </w:pPr>
            <w:r w:rsidRPr="00C37538">
              <w:t>…………….</w:t>
            </w:r>
          </w:p>
        </w:tc>
        <w:tc>
          <w:tcPr>
            <w:tcW w:w="1701" w:type="dxa"/>
          </w:tcPr>
          <w:p w14:paraId="495C8E29" w14:textId="77777777" w:rsidR="00D426F5" w:rsidRPr="00C37538" w:rsidRDefault="00D426F5" w:rsidP="00092DA1">
            <w:pPr>
              <w:pStyle w:val="03-01Tabellentext"/>
            </w:pPr>
            <w:r>
              <w:t>Stück</w:t>
            </w:r>
          </w:p>
        </w:tc>
        <w:tc>
          <w:tcPr>
            <w:tcW w:w="1701" w:type="dxa"/>
          </w:tcPr>
          <w:p w14:paraId="7EC69089" w14:textId="77777777" w:rsidR="00D426F5" w:rsidRPr="00C37538" w:rsidRDefault="00D426F5" w:rsidP="00092DA1">
            <w:pPr>
              <w:pStyle w:val="03-01Tabellentext"/>
            </w:pPr>
            <w:r w:rsidRPr="00C37538">
              <w:t>EP: </w:t>
            </w:r>
            <w:r>
              <w:t>……………</w:t>
            </w:r>
          </w:p>
        </w:tc>
        <w:tc>
          <w:tcPr>
            <w:tcW w:w="1701" w:type="dxa"/>
          </w:tcPr>
          <w:p w14:paraId="22A3C937" w14:textId="77777777" w:rsidR="00D426F5" w:rsidRPr="00C37538" w:rsidRDefault="00D426F5" w:rsidP="00092DA1">
            <w:pPr>
              <w:pStyle w:val="03-01Tabellentext"/>
            </w:pPr>
            <w:r w:rsidRPr="00C37538">
              <w:t>GP: </w:t>
            </w:r>
            <w:r>
              <w:t>……………</w:t>
            </w:r>
          </w:p>
        </w:tc>
      </w:tr>
    </w:tbl>
    <w:p w14:paraId="228937A9" w14:textId="77777777" w:rsidR="00BC4663" w:rsidRDefault="00BC4663" w:rsidP="00092DA1"/>
    <w:p w14:paraId="0529174E" w14:textId="77777777" w:rsidR="00B17EC9" w:rsidRDefault="00B17EC9" w:rsidP="00092DA1"/>
    <w:p w14:paraId="146FC033" w14:textId="77777777" w:rsidR="00BC4663" w:rsidRPr="00E17890" w:rsidRDefault="00BC4663" w:rsidP="00E17890">
      <w:pPr>
        <w:pStyle w:val="00-01Position"/>
      </w:pPr>
      <w:r w:rsidRPr="00E17890">
        <w:t>[Position: …………..]</w:t>
      </w:r>
    </w:p>
    <w:p w14:paraId="1E2D30D8" w14:textId="77777777" w:rsidR="00BC4663" w:rsidRPr="00202976" w:rsidRDefault="00BC4663" w:rsidP="00E17890">
      <w:pPr>
        <w:pStyle w:val="00-02Option"/>
      </w:pPr>
      <w:r w:rsidRPr="00202976">
        <w:t>Option Mini-Handsender 2-Kanal MHS2K01</w:t>
      </w:r>
    </w:p>
    <w:p w14:paraId="46B7952A" w14:textId="77777777" w:rsidR="00BC4663" w:rsidRPr="00202976" w:rsidRDefault="00BC4663" w:rsidP="00092DA1">
      <w:pPr>
        <w:pStyle w:val="01-01Haupttext"/>
      </w:pPr>
      <w:r w:rsidRPr="00202976">
        <w:t>Handsender 2-Kanal, FM-moduliert, 433</w:t>
      </w:r>
      <w:r w:rsidR="00D426F5">
        <w:t> </w:t>
      </w:r>
      <w:r w:rsidRPr="00202976">
        <w:t>MHz</w:t>
      </w:r>
      <w:r w:rsidR="00D426F5">
        <w:t>.</w:t>
      </w:r>
    </w:p>
    <w:p w14:paraId="0BE2416B" w14:textId="77777777" w:rsidR="00D426F5" w:rsidRDefault="00BC4663" w:rsidP="00092DA1">
      <w:pPr>
        <w:pStyle w:val="01-01Haupttext"/>
      </w:pPr>
      <w:r w:rsidRPr="00202976">
        <w:t>Zum Öffnen / Schließen einer Schranke in</w:t>
      </w:r>
      <w:r w:rsidR="00D426F5">
        <w:t xml:space="preserve"> Betriebsmode 4 oder zum Öffnen </w:t>
      </w:r>
      <w:r w:rsidRPr="00202976">
        <w:t>/</w:t>
      </w:r>
      <w:r w:rsidR="00D426F5">
        <w:t> </w:t>
      </w:r>
      <w:r w:rsidRPr="00202976">
        <w:t>Schließen von zwei Schranken im Betriebsmode 3</w:t>
      </w:r>
      <w:r w:rsidR="00D426F5">
        <w:t>.</w:t>
      </w:r>
    </w:p>
    <w:p w14:paraId="01F456E1" w14:textId="77777777" w:rsidR="00BC4663" w:rsidRPr="00202976" w:rsidRDefault="00BC4663" w:rsidP="00092DA1">
      <w:pPr>
        <w:pStyle w:val="01-01Haupttext"/>
      </w:pPr>
      <w:r w:rsidRPr="00202976">
        <w:t>Mit Ring zum Tragen am Schlüsselbund</w:t>
      </w:r>
      <w:r w:rsidR="00D426F5">
        <w:t>.</w:t>
      </w:r>
    </w:p>
    <w:p w14:paraId="15B5A146"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611AC4A0" w14:textId="77777777" w:rsidTr="00E17890">
        <w:tc>
          <w:tcPr>
            <w:tcW w:w="1134" w:type="dxa"/>
          </w:tcPr>
          <w:p w14:paraId="73F8C25C" w14:textId="77777777" w:rsidR="00D426F5" w:rsidRPr="00C37538" w:rsidRDefault="00D426F5" w:rsidP="00092DA1">
            <w:pPr>
              <w:pStyle w:val="03-01Tabellentext"/>
            </w:pPr>
            <w:r w:rsidRPr="00C37538">
              <w:t>Hersteller:</w:t>
            </w:r>
          </w:p>
        </w:tc>
        <w:tc>
          <w:tcPr>
            <w:tcW w:w="6804" w:type="dxa"/>
            <w:gridSpan w:val="4"/>
          </w:tcPr>
          <w:p w14:paraId="294542A7"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248394EF" w14:textId="77777777" w:rsidTr="00E17890">
        <w:tc>
          <w:tcPr>
            <w:tcW w:w="1134" w:type="dxa"/>
          </w:tcPr>
          <w:p w14:paraId="5AF624A9" w14:textId="77777777" w:rsidR="00D426F5" w:rsidRPr="00C37538" w:rsidRDefault="00D426F5" w:rsidP="00092DA1">
            <w:pPr>
              <w:pStyle w:val="03-01Tabellentext"/>
            </w:pPr>
            <w:r w:rsidRPr="00C37538">
              <w:t>Typ:</w:t>
            </w:r>
          </w:p>
        </w:tc>
        <w:tc>
          <w:tcPr>
            <w:tcW w:w="6804" w:type="dxa"/>
            <w:gridSpan w:val="4"/>
          </w:tcPr>
          <w:p w14:paraId="2FE94EDF" w14:textId="77777777" w:rsidR="00D426F5" w:rsidRPr="00CE7796" w:rsidRDefault="00092DA1" w:rsidP="00092DA1">
            <w:pPr>
              <w:pStyle w:val="03-01Tabellentext"/>
              <w:rPr>
                <w:lang w:val="en-US"/>
              </w:rPr>
            </w:pPr>
            <w:r w:rsidRPr="00202976">
              <w:t>MHS2K01</w:t>
            </w:r>
          </w:p>
        </w:tc>
      </w:tr>
      <w:tr w:rsidR="00D426F5" w:rsidRPr="00C37538" w14:paraId="489F6539" w14:textId="77777777" w:rsidTr="00E17890">
        <w:trPr>
          <w:trHeight w:val="61"/>
        </w:trPr>
        <w:tc>
          <w:tcPr>
            <w:tcW w:w="1134" w:type="dxa"/>
          </w:tcPr>
          <w:p w14:paraId="66F55915" w14:textId="77777777" w:rsidR="00D426F5" w:rsidRPr="00C37538" w:rsidRDefault="00D426F5" w:rsidP="00092DA1">
            <w:pPr>
              <w:pStyle w:val="03-01Tabellentext"/>
            </w:pPr>
            <w:r w:rsidRPr="00C37538">
              <w:t>Menge:</w:t>
            </w:r>
          </w:p>
        </w:tc>
        <w:tc>
          <w:tcPr>
            <w:tcW w:w="1701" w:type="dxa"/>
          </w:tcPr>
          <w:p w14:paraId="6D6766AC" w14:textId="77777777" w:rsidR="00D426F5" w:rsidRPr="00C37538" w:rsidRDefault="00D426F5" w:rsidP="00092DA1">
            <w:pPr>
              <w:pStyle w:val="03-01Tabellentext"/>
            </w:pPr>
            <w:r w:rsidRPr="00C37538">
              <w:t>…………….</w:t>
            </w:r>
          </w:p>
        </w:tc>
        <w:tc>
          <w:tcPr>
            <w:tcW w:w="1701" w:type="dxa"/>
          </w:tcPr>
          <w:p w14:paraId="32DAD1D7" w14:textId="77777777" w:rsidR="00D426F5" w:rsidRPr="00C37538" w:rsidRDefault="00D426F5" w:rsidP="00092DA1">
            <w:pPr>
              <w:pStyle w:val="03-01Tabellentext"/>
            </w:pPr>
            <w:r>
              <w:t>Stück</w:t>
            </w:r>
          </w:p>
        </w:tc>
        <w:tc>
          <w:tcPr>
            <w:tcW w:w="1701" w:type="dxa"/>
          </w:tcPr>
          <w:p w14:paraId="0FB0FA9A" w14:textId="77777777" w:rsidR="00D426F5" w:rsidRPr="00C37538" w:rsidRDefault="00D426F5" w:rsidP="00092DA1">
            <w:pPr>
              <w:pStyle w:val="03-01Tabellentext"/>
            </w:pPr>
            <w:r w:rsidRPr="00C37538">
              <w:t>EP: </w:t>
            </w:r>
            <w:r>
              <w:t>……………</w:t>
            </w:r>
          </w:p>
        </w:tc>
        <w:tc>
          <w:tcPr>
            <w:tcW w:w="1701" w:type="dxa"/>
          </w:tcPr>
          <w:p w14:paraId="138AA317" w14:textId="77777777" w:rsidR="00D426F5" w:rsidRPr="00C37538" w:rsidRDefault="00D426F5" w:rsidP="00092DA1">
            <w:pPr>
              <w:pStyle w:val="03-01Tabellentext"/>
            </w:pPr>
            <w:r w:rsidRPr="00C37538">
              <w:t>GP: </w:t>
            </w:r>
            <w:r>
              <w:t>……………</w:t>
            </w:r>
          </w:p>
        </w:tc>
      </w:tr>
    </w:tbl>
    <w:p w14:paraId="25FB1A91" w14:textId="77777777" w:rsidR="00D426F5" w:rsidRPr="00202976" w:rsidRDefault="00D426F5" w:rsidP="00092DA1"/>
    <w:p w14:paraId="2D3704DE" w14:textId="12D4EEA8" w:rsidR="00552D4B" w:rsidRDefault="00552D4B">
      <w:r>
        <w:br w:type="page"/>
      </w:r>
    </w:p>
    <w:p w14:paraId="0DD459CF" w14:textId="77777777" w:rsidR="00BC4663" w:rsidRPr="00202976" w:rsidRDefault="00BC4663" w:rsidP="00092DA1"/>
    <w:p w14:paraId="1110212F" w14:textId="77777777" w:rsidR="00552D4B" w:rsidRPr="000F6391" w:rsidRDefault="00552D4B" w:rsidP="00552D4B">
      <w:pPr>
        <w:pStyle w:val="00-01Position"/>
      </w:pPr>
      <w:r w:rsidRPr="000F6391">
        <w:t>[Position: ……</w:t>
      </w:r>
      <w:proofErr w:type="gramStart"/>
      <w:r w:rsidRPr="000F6391">
        <w:t>…….</w:t>
      </w:r>
      <w:proofErr w:type="gramEnd"/>
      <w:r w:rsidRPr="000F6391">
        <w:t>.]</w:t>
      </w:r>
    </w:p>
    <w:p w14:paraId="32D5B8DB" w14:textId="77777777" w:rsidR="00552D4B" w:rsidRPr="00C6507A" w:rsidRDefault="00552D4B" w:rsidP="00552D4B">
      <w:pPr>
        <w:pStyle w:val="00-02Option"/>
      </w:pPr>
      <w:r w:rsidRPr="00C6507A">
        <w:t xml:space="preserve">Option </w:t>
      </w:r>
      <w:r>
        <w:t xml:space="preserve">LED </w:t>
      </w:r>
      <w:r w:rsidRPr="00C6507A">
        <w:t xml:space="preserve">Leuchtstreifen </w:t>
      </w:r>
      <w:proofErr w:type="gramStart"/>
      <w:r w:rsidRPr="00C6507A">
        <w:t>Rot</w:t>
      </w:r>
      <w:r>
        <w:t>  </w:t>
      </w:r>
      <w:r w:rsidRPr="00C6507A">
        <w:t>/</w:t>
      </w:r>
      <w:proofErr w:type="gramEnd"/>
      <w:r>
        <w:t> </w:t>
      </w:r>
      <w:r w:rsidRPr="00C6507A">
        <w:t>Grün für Schrankenbaum LEDS</w:t>
      </w:r>
    </w:p>
    <w:p w14:paraId="4C21668D" w14:textId="77777777" w:rsidR="00552D4B" w:rsidRPr="00C6507A" w:rsidRDefault="00552D4B" w:rsidP="00552D4B">
      <w:pPr>
        <w:pStyle w:val="01-01Haupttext"/>
      </w:pPr>
      <w:r w:rsidRPr="00C6507A">
        <w:t>Inklusive Versorgungseinheit, Ansteuerungskomponenten und Montageplatte</w:t>
      </w:r>
      <w:r>
        <w:t>.</w:t>
      </w:r>
    </w:p>
    <w:p w14:paraId="38680385" w14:textId="77777777" w:rsidR="00552D4B" w:rsidRPr="00C6507A" w:rsidRDefault="00552D4B" w:rsidP="00552D4B">
      <w:pPr>
        <w:pStyle w:val="01-01Haupttext"/>
      </w:pPr>
      <w:r>
        <w:t>Die LED-Leuchtstreifen (Rot </w:t>
      </w:r>
      <w:r w:rsidRPr="00C6507A">
        <w:t>/</w:t>
      </w:r>
      <w:r>
        <w:t> </w:t>
      </w:r>
      <w:r w:rsidRPr="00C6507A">
        <w:t>Grün) sind auf der kompletten Länge der Sc</w:t>
      </w:r>
      <w:r>
        <w:t>hrankenbaumunterseite montiert.</w:t>
      </w:r>
    </w:p>
    <w:p w14:paraId="095BC60F" w14:textId="77777777" w:rsidR="00552D4B" w:rsidRPr="00C6507A" w:rsidRDefault="00552D4B" w:rsidP="00552D4B">
      <w:pPr>
        <w:pStyle w:val="01-01Haupttext"/>
      </w:pPr>
      <w:r w:rsidRPr="00C6507A">
        <w:t>Die Ansteuerung erfolgt durch das Schrankensteuergerät:</w:t>
      </w:r>
    </w:p>
    <w:p w14:paraId="20C9DE88" w14:textId="77777777" w:rsidR="00552D4B" w:rsidRPr="00C6507A" w:rsidRDefault="00552D4B" w:rsidP="00552D4B">
      <w:pPr>
        <w:pStyle w:val="01-01Haupttext"/>
      </w:pPr>
      <w:r w:rsidRPr="00C6507A">
        <w:t>Dauer-Grün</w:t>
      </w:r>
      <w:r>
        <w:t>:</w:t>
      </w:r>
      <w:r w:rsidRPr="00C6507A">
        <w:t xml:space="preserve"> wenn Schranke offen, Rot blinkend</w:t>
      </w:r>
      <w:r>
        <w:t>:</w:t>
      </w:r>
      <w:r w:rsidRPr="00C6507A">
        <w:t xml:space="preserve"> während des Öffnungs- bzw. Schließvorgangs, </w:t>
      </w:r>
      <w:r>
        <w:br/>
      </w:r>
      <w:r w:rsidRPr="00C6507A">
        <w:t>Dauer-Rot</w:t>
      </w:r>
      <w:r>
        <w:t>:</w:t>
      </w:r>
      <w:r w:rsidRPr="00C6507A">
        <w:t xml:space="preserve"> wenn Schranke geschlossen</w:t>
      </w:r>
      <w:r>
        <w:t>.</w:t>
      </w:r>
    </w:p>
    <w:p w14:paraId="7B6AB9E8" w14:textId="77777777" w:rsidR="00552D4B" w:rsidRDefault="00552D4B" w:rsidP="00552D4B"/>
    <w:p w14:paraId="22D9F9B1" w14:textId="77777777" w:rsidR="00552D4B" w:rsidRPr="00C9268C" w:rsidRDefault="00552D4B" w:rsidP="00552D4B">
      <w:pPr>
        <w:pStyle w:val="Default"/>
        <w:ind w:left="567"/>
        <w:rPr>
          <w:rStyle w:val="Fett"/>
          <w:sz w:val="20"/>
          <w:szCs w:val="20"/>
        </w:rPr>
      </w:pPr>
      <w:r w:rsidRPr="00C9268C">
        <w:rPr>
          <w:rStyle w:val="Fett"/>
          <w:sz w:val="20"/>
          <w:szCs w:val="20"/>
        </w:rPr>
        <w:t xml:space="preserve">Nicht möglich in Verbindung mit </w:t>
      </w:r>
      <w:r>
        <w:rPr>
          <w:rStyle w:val="Fett"/>
          <w:sz w:val="20"/>
          <w:szCs w:val="20"/>
        </w:rPr>
        <w:t>Standard-</w:t>
      </w:r>
      <w:r w:rsidRPr="00C9268C">
        <w:rPr>
          <w:rStyle w:val="Fett"/>
          <w:sz w:val="20"/>
          <w:szCs w:val="20"/>
        </w:rPr>
        <w:t>Schrankengittern</w:t>
      </w:r>
      <w:r>
        <w:rPr>
          <w:rStyle w:val="Fett"/>
          <w:sz w:val="20"/>
          <w:szCs w:val="20"/>
        </w:rPr>
        <w:t xml:space="preserve"> GS0x000_2000</w:t>
      </w:r>
      <w:r w:rsidRPr="00C9268C">
        <w:rPr>
          <w:rStyle w:val="Fett"/>
          <w:sz w:val="20"/>
          <w:szCs w:val="20"/>
        </w:rPr>
        <w:t>!</w:t>
      </w:r>
    </w:p>
    <w:p w14:paraId="13BE5BB8" w14:textId="77777777" w:rsidR="00552D4B" w:rsidRDefault="00552D4B" w:rsidP="00552D4B"/>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52D4B" w:rsidRPr="00C37538" w14:paraId="16AC3F40" w14:textId="77777777" w:rsidTr="00532BC5">
        <w:tc>
          <w:tcPr>
            <w:tcW w:w="1134" w:type="dxa"/>
          </w:tcPr>
          <w:p w14:paraId="486AE374" w14:textId="77777777" w:rsidR="00552D4B" w:rsidRPr="00C37538" w:rsidRDefault="00552D4B" w:rsidP="00532BC5">
            <w:pPr>
              <w:pStyle w:val="03-01Tabellentext"/>
            </w:pPr>
            <w:r w:rsidRPr="00C37538">
              <w:t>Hersteller:</w:t>
            </w:r>
          </w:p>
        </w:tc>
        <w:tc>
          <w:tcPr>
            <w:tcW w:w="6804" w:type="dxa"/>
            <w:gridSpan w:val="4"/>
          </w:tcPr>
          <w:p w14:paraId="47A4C1D1" w14:textId="77777777" w:rsidR="00552D4B" w:rsidRPr="00C37538" w:rsidRDefault="00552D4B" w:rsidP="00532BC5">
            <w:pPr>
              <w:pStyle w:val="03-01Tabellentext"/>
              <w:rPr>
                <w:szCs w:val="20"/>
                <w:lang w:val="en-US"/>
              </w:rPr>
            </w:pPr>
            <w:r>
              <w:rPr>
                <w:lang w:val="en-US"/>
              </w:rPr>
              <w:t>MAGNETIC AUTOCONTROL GMBH</w:t>
            </w:r>
          </w:p>
        </w:tc>
      </w:tr>
      <w:tr w:rsidR="00552D4B" w:rsidRPr="000C5653" w14:paraId="6713FDAD" w14:textId="77777777" w:rsidTr="00532BC5">
        <w:tc>
          <w:tcPr>
            <w:tcW w:w="1134" w:type="dxa"/>
          </w:tcPr>
          <w:p w14:paraId="6903494C" w14:textId="77777777" w:rsidR="00552D4B" w:rsidRPr="00C37538" w:rsidRDefault="00552D4B" w:rsidP="00532BC5">
            <w:pPr>
              <w:pStyle w:val="03-01Tabellentext"/>
            </w:pPr>
            <w:r w:rsidRPr="00C37538">
              <w:t>Typ:</w:t>
            </w:r>
          </w:p>
        </w:tc>
        <w:tc>
          <w:tcPr>
            <w:tcW w:w="6804" w:type="dxa"/>
            <w:gridSpan w:val="4"/>
          </w:tcPr>
          <w:p w14:paraId="3E1FDAA7" w14:textId="77777777" w:rsidR="00552D4B" w:rsidRPr="00BE7F73" w:rsidRDefault="00552D4B" w:rsidP="00532BC5">
            <w:pPr>
              <w:pStyle w:val="03-01Tabellentext"/>
              <w:rPr>
                <w:lang w:val="en-US"/>
              </w:rPr>
            </w:pPr>
            <w:r w:rsidRPr="00BE7F73">
              <w:t>LEDS</w:t>
            </w:r>
          </w:p>
        </w:tc>
      </w:tr>
      <w:tr w:rsidR="00552D4B" w:rsidRPr="00C37538" w14:paraId="18D3CC01" w14:textId="77777777" w:rsidTr="00532BC5">
        <w:trPr>
          <w:trHeight w:val="61"/>
        </w:trPr>
        <w:tc>
          <w:tcPr>
            <w:tcW w:w="1134" w:type="dxa"/>
          </w:tcPr>
          <w:p w14:paraId="04F7BADB" w14:textId="77777777" w:rsidR="00552D4B" w:rsidRPr="00C37538" w:rsidRDefault="00552D4B" w:rsidP="00532BC5">
            <w:pPr>
              <w:pStyle w:val="03-01Tabellentext"/>
            </w:pPr>
            <w:r w:rsidRPr="00C37538">
              <w:t>Menge:</w:t>
            </w:r>
          </w:p>
        </w:tc>
        <w:tc>
          <w:tcPr>
            <w:tcW w:w="1701" w:type="dxa"/>
          </w:tcPr>
          <w:p w14:paraId="2EC81157" w14:textId="77777777" w:rsidR="00552D4B" w:rsidRPr="00C37538" w:rsidRDefault="00552D4B" w:rsidP="00532BC5">
            <w:pPr>
              <w:pStyle w:val="03-01Tabellentext"/>
            </w:pPr>
            <w:r w:rsidRPr="00C37538">
              <w:t>…………….</w:t>
            </w:r>
          </w:p>
        </w:tc>
        <w:tc>
          <w:tcPr>
            <w:tcW w:w="1701" w:type="dxa"/>
          </w:tcPr>
          <w:p w14:paraId="4C4E0FC5" w14:textId="77777777" w:rsidR="00552D4B" w:rsidRPr="00C37538" w:rsidRDefault="00552D4B" w:rsidP="00532BC5">
            <w:pPr>
              <w:pStyle w:val="03-01Tabellentext"/>
            </w:pPr>
            <w:r>
              <w:t>Stück</w:t>
            </w:r>
          </w:p>
        </w:tc>
        <w:tc>
          <w:tcPr>
            <w:tcW w:w="1701" w:type="dxa"/>
          </w:tcPr>
          <w:p w14:paraId="69BFD83F" w14:textId="77777777" w:rsidR="00552D4B" w:rsidRPr="00C37538" w:rsidRDefault="00552D4B" w:rsidP="00532BC5">
            <w:pPr>
              <w:pStyle w:val="03-01Tabellentext"/>
            </w:pPr>
            <w:r w:rsidRPr="00C37538">
              <w:t>EP: </w:t>
            </w:r>
            <w:r>
              <w:t>……………</w:t>
            </w:r>
          </w:p>
        </w:tc>
        <w:tc>
          <w:tcPr>
            <w:tcW w:w="1701" w:type="dxa"/>
          </w:tcPr>
          <w:p w14:paraId="7FD7E75D" w14:textId="77777777" w:rsidR="00552D4B" w:rsidRPr="00C37538" w:rsidRDefault="00552D4B" w:rsidP="00532BC5">
            <w:pPr>
              <w:pStyle w:val="03-01Tabellentext"/>
            </w:pPr>
            <w:r w:rsidRPr="00C37538">
              <w:t>GP: </w:t>
            </w:r>
            <w:r>
              <w:t>……………</w:t>
            </w:r>
          </w:p>
        </w:tc>
      </w:tr>
    </w:tbl>
    <w:p w14:paraId="10460786" w14:textId="77777777" w:rsidR="00552D4B" w:rsidRPr="00C6507A" w:rsidRDefault="00552D4B" w:rsidP="00552D4B"/>
    <w:p w14:paraId="53D05F88" w14:textId="77777777" w:rsidR="00552D4B" w:rsidRDefault="00552D4B" w:rsidP="00E17890">
      <w:pPr>
        <w:pStyle w:val="00-01Position"/>
      </w:pPr>
    </w:p>
    <w:p w14:paraId="32C28A79" w14:textId="1D36A122" w:rsidR="00BC4663" w:rsidRPr="00E17890" w:rsidRDefault="00BC4663" w:rsidP="00E17890">
      <w:pPr>
        <w:pStyle w:val="00-01Position"/>
      </w:pPr>
      <w:r w:rsidRPr="00E17890">
        <w:t>[Position: ……</w:t>
      </w:r>
      <w:proofErr w:type="gramStart"/>
      <w:r w:rsidRPr="00E17890">
        <w:t>…….</w:t>
      </w:r>
      <w:proofErr w:type="gramEnd"/>
      <w:r w:rsidRPr="00E17890">
        <w:t>.]</w:t>
      </w:r>
    </w:p>
    <w:p w14:paraId="6C4704EB" w14:textId="77777777" w:rsidR="00BC4663" w:rsidRPr="00202976" w:rsidRDefault="00BC4663" w:rsidP="00E17890">
      <w:pPr>
        <w:pStyle w:val="00-02Option"/>
      </w:pPr>
      <w:r w:rsidRPr="00202976">
        <w:t>Option rote LED-Leuchten für Schrankenbaum LED02</w:t>
      </w:r>
    </w:p>
    <w:p w14:paraId="7B9497B7" w14:textId="77777777" w:rsidR="00BC4663" w:rsidRPr="00202976" w:rsidRDefault="00BC4663" w:rsidP="00092DA1">
      <w:pPr>
        <w:pStyle w:val="01-01Haupttext"/>
      </w:pPr>
      <w:r w:rsidRPr="00202976">
        <w:t>Inklusive Versorgungseinheit, Ansteuerungskomponenten und Montageplatte</w:t>
      </w:r>
      <w:r w:rsidR="00D426F5">
        <w:t>.</w:t>
      </w:r>
    </w:p>
    <w:p w14:paraId="0E8D3A80" w14:textId="77777777" w:rsidR="00BC4663" w:rsidRPr="00202976" w:rsidRDefault="00BC4663" w:rsidP="00092DA1">
      <w:pPr>
        <w:pStyle w:val="01-01Haupttext"/>
      </w:pPr>
      <w:r w:rsidRPr="00202976">
        <w:t>Es wird jeweils eine rote LED-Leuchte auf beiden Seiten des Schrankenbaums eingebaut.</w:t>
      </w:r>
    </w:p>
    <w:p w14:paraId="5B09ED15" w14:textId="77777777" w:rsidR="00BC4663" w:rsidRPr="00202976" w:rsidRDefault="00BC4663" w:rsidP="00092DA1">
      <w:pPr>
        <w:pStyle w:val="01-01Haupttext"/>
      </w:pPr>
      <w:r w:rsidRPr="00202976">
        <w:t>Funktion am Steuergerät einstellbar.</w:t>
      </w:r>
    </w:p>
    <w:p w14:paraId="26D91B64" w14:textId="77777777" w:rsidR="00BC4663" w:rsidRDefault="00BC4663" w:rsidP="00092DA1"/>
    <w:p w14:paraId="72CD775B" w14:textId="77777777" w:rsidR="00552D4B" w:rsidRPr="00C9268C" w:rsidRDefault="00552D4B" w:rsidP="00552D4B">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47A7289A" w14:textId="77777777" w:rsidR="00552D4B" w:rsidRDefault="00552D4B"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7F10ADD9" w14:textId="77777777" w:rsidTr="00E17890">
        <w:tc>
          <w:tcPr>
            <w:tcW w:w="1134" w:type="dxa"/>
          </w:tcPr>
          <w:p w14:paraId="71FCA038" w14:textId="77777777" w:rsidR="00D426F5" w:rsidRPr="00C37538" w:rsidRDefault="00D426F5" w:rsidP="00092DA1">
            <w:pPr>
              <w:pStyle w:val="03-01Tabellentext"/>
            </w:pPr>
            <w:r w:rsidRPr="00C37538">
              <w:t>Hersteller:</w:t>
            </w:r>
          </w:p>
        </w:tc>
        <w:tc>
          <w:tcPr>
            <w:tcW w:w="6804" w:type="dxa"/>
            <w:gridSpan w:val="4"/>
          </w:tcPr>
          <w:p w14:paraId="039B7CD5"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716EF1BA" w14:textId="77777777" w:rsidTr="00E17890">
        <w:tc>
          <w:tcPr>
            <w:tcW w:w="1134" w:type="dxa"/>
          </w:tcPr>
          <w:p w14:paraId="3DEA600F" w14:textId="77777777" w:rsidR="00D426F5" w:rsidRPr="00C37538" w:rsidRDefault="00D426F5" w:rsidP="00092DA1">
            <w:pPr>
              <w:pStyle w:val="03-01Tabellentext"/>
            </w:pPr>
            <w:r w:rsidRPr="00C37538">
              <w:t>Typ:</w:t>
            </w:r>
          </w:p>
        </w:tc>
        <w:tc>
          <w:tcPr>
            <w:tcW w:w="6804" w:type="dxa"/>
            <w:gridSpan w:val="4"/>
          </w:tcPr>
          <w:p w14:paraId="6373ED99" w14:textId="77777777" w:rsidR="00D426F5" w:rsidRPr="00CE7796" w:rsidRDefault="00092DA1" w:rsidP="00092DA1">
            <w:pPr>
              <w:pStyle w:val="03-01Tabellentext"/>
              <w:rPr>
                <w:lang w:val="en-US"/>
              </w:rPr>
            </w:pPr>
            <w:r w:rsidRPr="00202976">
              <w:t>LED02</w:t>
            </w:r>
          </w:p>
        </w:tc>
      </w:tr>
      <w:tr w:rsidR="00D426F5" w:rsidRPr="00C37538" w14:paraId="1474EDD8" w14:textId="77777777" w:rsidTr="00E17890">
        <w:trPr>
          <w:trHeight w:val="61"/>
        </w:trPr>
        <w:tc>
          <w:tcPr>
            <w:tcW w:w="1134" w:type="dxa"/>
          </w:tcPr>
          <w:p w14:paraId="483C6308" w14:textId="77777777" w:rsidR="00D426F5" w:rsidRPr="00C37538" w:rsidRDefault="00D426F5" w:rsidP="00092DA1">
            <w:pPr>
              <w:pStyle w:val="03-01Tabellentext"/>
            </w:pPr>
            <w:r w:rsidRPr="00C37538">
              <w:t>Menge:</w:t>
            </w:r>
          </w:p>
        </w:tc>
        <w:tc>
          <w:tcPr>
            <w:tcW w:w="1701" w:type="dxa"/>
          </w:tcPr>
          <w:p w14:paraId="4FB00A7D" w14:textId="77777777" w:rsidR="00D426F5" w:rsidRPr="00C37538" w:rsidRDefault="00D426F5" w:rsidP="00092DA1">
            <w:pPr>
              <w:pStyle w:val="03-01Tabellentext"/>
            </w:pPr>
            <w:r w:rsidRPr="00C37538">
              <w:t>…………….</w:t>
            </w:r>
          </w:p>
        </w:tc>
        <w:tc>
          <w:tcPr>
            <w:tcW w:w="1701" w:type="dxa"/>
          </w:tcPr>
          <w:p w14:paraId="2F8F3C6C" w14:textId="77777777" w:rsidR="00D426F5" w:rsidRPr="00C37538" w:rsidRDefault="00D426F5" w:rsidP="00092DA1">
            <w:pPr>
              <w:pStyle w:val="03-01Tabellentext"/>
            </w:pPr>
            <w:r>
              <w:t>Stück</w:t>
            </w:r>
          </w:p>
        </w:tc>
        <w:tc>
          <w:tcPr>
            <w:tcW w:w="1701" w:type="dxa"/>
          </w:tcPr>
          <w:p w14:paraId="250DBB00" w14:textId="77777777" w:rsidR="00D426F5" w:rsidRPr="00C37538" w:rsidRDefault="00D426F5" w:rsidP="00092DA1">
            <w:pPr>
              <w:pStyle w:val="03-01Tabellentext"/>
            </w:pPr>
            <w:r w:rsidRPr="00C37538">
              <w:t>EP: </w:t>
            </w:r>
            <w:r>
              <w:t>……………</w:t>
            </w:r>
          </w:p>
        </w:tc>
        <w:tc>
          <w:tcPr>
            <w:tcW w:w="1701" w:type="dxa"/>
          </w:tcPr>
          <w:p w14:paraId="1ACBB895" w14:textId="77777777" w:rsidR="00D426F5" w:rsidRPr="00C37538" w:rsidRDefault="00D426F5" w:rsidP="00092DA1">
            <w:pPr>
              <w:pStyle w:val="03-01Tabellentext"/>
            </w:pPr>
            <w:r w:rsidRPr="00C37538">
              <w:t>GP: </w:t>
            </w:r>
            <w:r>
              <w:t>……………</w:t>
            </w:r>
          </w:p>
        </w:tc>
      </w:tr>
    </w:tbl>
    <w:p w14:paraId="64D53668" w14:textId="77777777" w:rsidR="00D426F5" w:rsidRDefault="00D426F5" w:rsidP="00092DA1"/>
    <w:p w14:paraId="7E82A621" w14:textId="77777777" w:rsidR="00552D4B" w:rsidRDefault="00552D4B" w:rsidP="00092DA1"/>
    <w:p w14:paraId="60F0E6F8" w14:textId="77777777" w:rsidR="00971CA9" w:rsidRDefault="00971CA9" w:rsidP="00092DA1"/>
    <w:p w14:paraId="34E490B8" w14:textId="77777777" w:rsidR="00971CA9" w:rsidRPr="000F6391" w:rsidRDefault="00971CA9" w:rsidP="00971CA9">
      <w:pPr>
        <w:pStyle w:val="00-01Position"/>
      </w:pPr>
      <w:r w:rsidRPr="000F6391">
        <w:t>[Position: ……</w:t>
      </w:r>
      <w:proofErr w:type="gramStart"/>
      <w:r w:rsidRPr="000F6391">
        <w:t>…….</w:t>
      </w:r>
      <w:proofErr w:type="gramEnd"/>
      <w:r w:rsidRPr="000F6391">
        <w:t>.]</w:t>
      </w:r>
    </w:p>
    <w:p w14:paraId="3F90ACB9" w14:textId="77777777" w:rsidR="00971CA9" w:rsidRPr="00C6507A" w:rsidRDefault="00971CA9" w:rsidP="00971CA9">
      <w:pPr>
        <w:pStyle w:val="00-02Option"/>
      </w:pPr>
      <w:r w:rsidRPr="00C6507A">
        <w:t>Option rote LED-Leuchten für Schrankenbaum LED0</w:t>
      </w:r>
      <w:r>
        <w:t>4</w:t>
      </w:r>
    </w:p>
    <w:p w14:paraId="2C3F12CB" w14:textId="77777777" w:rsidR="00971CA9" w:rsidRPr="00C6507A" w:rsidRDefault="00971CA9" w:rsidP="00971CA9">
      <w:pPr>
        <w:pStyle w:val="01-01Haupttext"/>
      </w:pPr>
      <w:r w:rsidRPr="00C6507A">
        <w:t>Inklusive Versorgungseinheit, Ansteuerungskomponenten und Montageplatte</w:t>
      </w:r>
      <w:r>
        <w:t>.</w:t>
      </w:r>
    </w:p>
    <w:p w14:paraId="0AC0CA92" w14:textId="77777777" w:rsidR="00971CA9" w:rsidRPr="00C6507A" w:rsidRDefault="00971CA9" w:rsidP="00971CA9">
      <w:pPr>
        <w:pStyle w:val="01-01Haupttext"/>
      </w:pPr>
      <w:r w:rsidRPr="00C6507A">
        <w:t xml:space="preserve">Es </w:t>
      </w:r>
      <w:r>
        <w:t xml:space="preserve">werden </w:t>
      </w:r>
      <w:r w:rsidRPr="00C6507A">
        <w:t xml:space="preserve">jeweils </w:t>
      </w:r>
      <w:r>
        <w:t>zwei</w:t>
      </w:r>
      <w:r w:rsidRPr="00C6507A">
        <w:t xml:space="preserve"> rote LED-Leuchte</w:t>
      </w:r>
      <w:r>
        <w:t>n</w:t>
      </w:r>
      <w:r w:rsidRPr="00C6507A">
        <w:t xml:space="preserve"> auf beiden Seiten des Schrankenbaums eingebaut.</w:t>
      </w:r>
    </w:p>
    <w:p w14:paraId="2127E7D5" w14:textId="77777777" w:rsidR="00971CA9" w:rsidRPr="00C6507A" w:rsidRDefault="00971CA9" w:rsidP="00971CA9">
      <w:pPr>
        <w:pStyle w:val="01-01Haupttext"/>
      </w:pPr>
      <w:r w:rsidRPr="00C6507A">
        <w:t>Funktion am Steuergerät einstellbar.</w:t>
      </w:r>
    </w:p>
    <w:p w14:paraId="12F590FA" w14:textId="77777777" w:rsidR="00971CA9" w:rsidRDefault="00971CA9" w:rsidP="00971CA9"/>
    <w:p w14:paraId="2B84847A" w14:textId="77777777" w:rsidR="00971CA9" w:rsidRPr="00C9268C" w:rsidRDefault="00971CA9" w:rsidP="00971CA9">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37CC1669" w14:textId="77777777" w:rsidR="00971CA9" w:rsidRDefault="00971CA9" w:rsidP="00971CA9"/>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71CA9" w:rsidRPr="00C37538" w14:paraId="257EC824" w14:textId="77777777" w:rsidTr="00532BC5">
        <w:tc>
          <w:tcPr>
            <w:tcW w:w="1134" w:type="dxa"/>
          </w:tcPr>
          <w:p w14:paraId="71C77BF1" w14:textId="77777777" w:rsidR="00971CA9" w:rsidRPr="00C37538" w:rsidRDefault="00971CA9" w:rsidP="00532BC5">
            <w:pPr>
              <w:pStyle w:val="03-01Tabellentext"/>
            </w:pPr>
            <w:r w:rsidRPr="00C37538">
              <w:t>Hersteller:</w:t>
            </w:r>
          </w:p>
        </w:tc>
        <w:tc>
          <w:tcPr>
            <w:tcW w:w="6804" w:type="dxa"/>
            <w:gridSpan w:val="4"/>
          </w:tcPr>
          <w:p w14:paraId="0CEAC471" w14:textId="77777777" w:rsidR="00971CA9" w:rsidRPr="00C37538" w:rsidRDefault="00971CA9" w:rsidP="00532BC5">
            <w:pPr>
              <w:pStyle w:val="03-01Tabellentext"/>
              <w:rPr>
                <w:szCs w:val="20"/>
                <w:lang w:val="en-US"/>
              </w:rPr>
            </w:pPr>
            <w:r>
              <w:rPr>
                <w:lang w:val="en-US"/>
              </w:rPr>
              <w:t>MAGNETIC AUTOCONTROL GMBH</w:t>
            </w:r>
          </w:p>
        </w:tc>
      </w:tr>
      <w:tr w:rsidR="00971CA9" w:rsidRPr="000C5653" w14:paraId="5549BD4E" w14:textId="77777777" w:rsidTr="00532BC5">
        <w:tc>
          <w:tcPr>
            <w:tcW w:w="1134" w:type="dxa"/>
          </w:tcPr>
          <w:p w14:paraId="0BD0E38D" w14:textId="77777777" w:rsidR="00971CA9" w:rsidRPr="00C37538" w:rsidRDefault="00971CA9" w:rsidP="00532BC5">
            <w:pPr>
              <w:pStyle w:val="03-01Tabellentext"/>
            </w:pPr>
            <w:r w:rsidRPr="00C37538">
              <w:t>Typ:</w:t>
            </w:r>
          </w:p>
        </w:tc>
        <w:tc>
          <w:tcPr>
            <w:tcW w:w="6804" w:type="dxa"/>
            <w:gridSpan w:val="4"/>
          </w:tcPr>
          <w:p w14:paraId="67B63CDC" w14:textId="77777777" w:rsidR="00971CA9" w:rsidRPr="00BE7F73" w:rsidRDefault="00971CA9" w:rsidP="00532BC5">
            <w:pPr>
              <w:pStyle w:val="03-01Tabellentext"/>
              <w:rPr>
                <w:lang w:val="en-US"/>
              </w:rPr>
            </w:pPr>
            <w:r w:rsidRPr="00BE7F73">
              <w:t>LED0</w:t>
            </w:r>
            <w:r>
              <w:t>4</w:t>
            </w:r>
          </w:p>
        </w:tc>
      </w:tr>
      <w:tr w:rsidR="00971CA9" w:rsidRPr="00C37538" w14:paraId="13A0E151" w14:textId="77777777" w:rsidTr="00532BC5">
        <w:trPr>
          <w:trHeight w:val="61"/>
        </w:trPr>
        <w:tc>
          <w:tcPr>
            <w:tcW w:w="1134" w:type="dxa"/>
          </w:tcPr>
          <w:p w14:paraId="08F03D12" w14:textId="77777777" w:rsidR="00971CA9" w:rsidRPr="00C37538" w:rsidRDefault="00971CA9" w:rsidP="00532BC5">
            <w:pPr>
              <w:pStyle w:val="03-01Tabellentext"/>
            </w:pPr>
            <w:r w:rsidRPr="00C37538">
              <w:t>Menge:</w:t>
            </w:r>
          </w:p>
        </w:tc>
        <w:tc>
          <w:tcPr>
            <w:tcW w:w="1701" w:type="dxa"/>
          </w:tcPr>
          <w:p w14:paraId="036385F4" w14:textId="77777777" w:rsidR="00971CA9" w:rsidRPr="00C37538" w:rsidRDefault="00971CA9" w:rsidP="00532BC5">
            <w:pPr>
              <w:pStyle w:val="03-01Tabellentext"/>
            </w:pPr>
            <w:r w:rsidRPr="00C37538">
              <w:t>…………….</w:t>
            </w:r>
          </w:p>
        </w:tc>
        <w:tc>
          <w:tcPr>
            <w:tcW w:w="1701" w:type="dxa"/>
          </w:tcPr>
          <w:p w14:paraId="1C168DC7" w14:textId="77777777" w:rsidR="00971CA9" w:rsidRPr="00C37538" w:rsidRDefault="00971CA9" w:rsidP="00532BC5">
            <w:pPr>
              <w:pStyle w:val="03-01Tabellentext"/>
            </w:pPr>
            <w:r>
              <w:t>Stück</w:t>
            </w:r>
          </w:p>
        </w:tc>
        <w:tc>
          <w:tcPr>
            <w:tcW w:w="1701" w:type="dxa"/>
          </w:tcPr>
          <w:p w14:paraId="2849BE3F" w14:textId="77777777" w:rsidR="00971CA9" w:rsidRPr="00C37538" w:rsidRDefault="00971CA9" w:rsidP="00532BC5">
            <w:pPr>
              <w:pStyle w:val="03-01Tabellentext"/>
            </w:pPr>
            <w:r w:rsidRPr="00C37538">
              <w:t>EP: </w:t>
            </w:r>
            <w:r>
              <w:t>……………</w:t>
            </w:r>
          </w:p>
        </w:tc>
        <w:tc>
          <w:tcPr>
            <w:tcW w:w="1701" w:type="dxa"/>
          </w:tcPr>
          <w:p w14:paraId="30143E25" w14:textId="77777777" w:rsidR="00971CA9" w:rsidRPr="00C37538" w:rsidRDefault="00971CA9" w:rsidP="00532BC5">
            <w:pPr>
              <w:pStyle w:val="03-01Tabellentext"/>
            </w:pPr>
            <w:r w:rsidRPr="00C37538">
              <w:t>GP: </w:t>
            </w:r>
            <w:r>
              <w:t>……………</w:t>
            </w:r>
          </w:p>
        </w:tc>
      </w:tr>
    </w:tbl>
    <w:p w14:paraId="1DF0AC08" w14:textId="77777777" w:rsidR="00971CA9" w:rsidRDefault="00971CA9" w:rsidP="00971CA9"/>
    <w:p w14:paraId="35046CF3" w14:textId="659E42F5" w:rsidR="00971CA9" w:rsidRDefault="00971CA9" w:rsidP="00971CA9"/>
    <w:p w14:paraId="05D4690B" w14:textId="60F12403" w:rsidR="00971CA9" w:rsidRDefault="00971CA9">
      <w:r>
        <w:br w:type="page"/>
      </w:r>
    </w:p>
    <w:p w14:paraId="1DFF78C2" w14:textId="77777777" w:rsidR="00971CA9" w:rsidRDefault="00971CA9" w:rsidP="00971CA9"/>
    <w:p w14:paraId="40CE7867" w14:textId="77777777" w:rsidR="00971CA9" w:rsidRPr="000F6391" w:rsidRDefault="00971CA9" w:rsidP="00971CA9">
      <w:pPr>
        <w:pStyle w:val="00-01Position"/>
      </w:pPr>
      <w:r w:rsidRPr="000F6391">
        <w:t>[Position: ……</w:t>
      </w:r>
      <w:proofErr w:type="gramStart"/>
      <w:r w:rsidRPr="000F6391">
        <w:t>…….</w:t>
      </w:r>
      <w:proofErr w:type="gramEnd"/>
      <w:r w:rsidRPr="000F6391">
        <w:t>.]</w:t>
      </w:r>
    </w:p>
    <w:p w14:paraId="4BEDE41B" w14:textId="77777777" w:rsidR="00971CA9" w:rsidRPr="00C6507A" w:rsidRDefault="00971CA9" w:rsidP="00971CA9">
      <w:pPr>
        <w:pStyle w:val="00-02Option"/>
      </w:pPr>
      <w:r w:rsidRPr="00C6507A">
        <w:t>Option rote LED-Leuchten für Schrankenbaum LED0</w:t>
      </w:r>
      <w:r>
        <w:t>6</w:t>
      </w:r>
    </w:p>
    <w:p w14:paraId="0054ADBD" w14:textId="77777777" w:rsidR="00971CA9" w:rsidRPr="00C6507A" w:rsidRDefault="00971CA9" w:rsidP="00971CA9">
      <w:pPr>
        <w:pStyle w:val="01-01Haupttext"/>
      </w:pPr>
      <w:r w:rsidRPr="00C6507A">
        <w:t>Inklusive Versorgungseinheit, Ansteuerungskomponenten und Montageplatte</w:t>
      </w:r>
      <w:r>
        <w:t>.</w:t>
      </w:r>
    </w:p>
    <w:p w14:paraId="4B99DB8A" w14:textId="77777777" w:rsidR="00971CA9" w:rsidRPr="00C6507A" w:rsidRDefault="00971CA9" w:rsidP="00971CA9">
      <w:pPr>
        <w:pStyle w:val="01-01Haupttext"/>
      </w:pPr>
      <w:r w:rsidRPr="00C6507A">
        <w:t xml:space="preserve">Es </w:t>
      </w:r>
      <w:r>
        <w:t xml:space="preserve">werden </w:t>
      </w:r>
      <w:r w:rsidRPr="00C6507A">
        <w:t xml:space="preserve">jeweils </w:t>
      </w:r>
      <w:r>
        <w:t>drei</w:t>
      </w:r>
      <w:r w:rsidRPr="00C6507A">
        <w:t xml:space="preserve"> rote LED-Leuchte</w:t>
      </w:r>
      <w:r>
        <w:t>n</w:t>
      </w:r>
      <w:r w:rsidRPr="00C6507A">
        <w:t xml:space="preserve"> auf beiden Seiten des Schrankenbaums eingebaut.</w:t>
      </w:r>
    </w:p>
    <w:p w14:paraId="68881998" w14:textId="77777777" w:rsidR="00971CA9" w:rsidRPr="00C6507A" w:rsidRDefault="00971CA9" w:rsidP="00971CA9">
      <w:pPr>
        <w:pStyle w:val="01-01Haupttext"/>
      </w:pPr>
      <w:r w:rsidRPr="00C6507A">
        <w:t>Funktion am Steuergerät einstellbar.</w:t>
      </w:r>
    </w:p>
    <w:p w14:paraId="484AC9FD" w14:textId="77777777" w:rsidR="00971CA9" w:rsidRDefault="00971CA9" w:rsidP="00971CA9"/>
    <w:p w14:paraId="31C920D5" w14:textId="77777777" w:rsidR="00971CA9" w:rsidRPr="00C9268C" w:rsidRDefault="00971CA9" w:rsidP="00971CA9">
      <w:pPr>
        <w:pStyle w:val="Default"/>
        <w:ind w:left="567"/>
        <w:rPr>
          <w:rStyle w:val="Fett"/>
          <w:sz w:val="20"/>
          <w:szCs w:val="20"/>
        </w:rPr>
      </w:pPr>
      <w:r w:rsidRPr="00C9268C">
        <w:rPr>
          <w:rStyle w:val="Fett"/>
          <w:sz w:val="20"/>
          <w:szCs w:val="20"/>
        </w:rPr>
        <w:t>Nicht möglich in Verbindung mit Schrankengittern</w:t>
      </w:r>
      <w:r>
        <w:rPr>
          <w:rStyle w:val="Fett"/>
          <w:sz w:val="20"/>
          <w:szCs w:val="20"/>
        </w:rPr>
        <w:t xml:space="preserve"> mit Übersteigschutz GUE0x000_2000 oder GUE0x000_2001</w:t>
      </w:r>
      <w:r w:rsidRPr="00C9268C">
        <w:rPr>
          <w:rStyle w:val="Fett"/>
          <w:sz w:val="20"/>
          <w:szCs w:val="20"/>
        </w:rPr>
        <w:t>!</w:t>
      </w:r>
    </w:p>
    <w:p w14:paraId="7578AE71" w14:textId="77777777" w:rsidR="00971CA9" w:rsidRDefault="00971CA9" w:rsidP="00971CA9"/>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971CA9" w:rsidRPr="00C37538" w14:paraId="4D86D7E7" w14:textId="77777777" w:rsidTr="00532BC5">
        <w:tc>
          <w:tcPr>
            <w:tcW w:w="1134" w:type="dxa"/>
          </w:tcPr>
          <w:p w14:paraId="7833CCB8" w14:textId="77777777" w:rsidR="00971CA9" w:rsidRPr="00C37538" w:rsidRDefault="00971CA9" w:rsidP="00532BC5">
            <w:pPr>
              <w:pStyle w:val="03-01Tabellentext"/>
            </w:pPr>
            <w:r w:rsidRPr="00C37538">
              <w:t>Hersteller:</w:t>
            </w:r>
          </w:p>
        </w:tc>
        <w:tc>
          <w:tcPr>
            <w:tcW w:w="6804" w:type="dxa"/>
            <w:gridSpan w:val="4"/>
          </w:tcPr>
          <w:p w14:paraId="76419891" w14:textId="77777777" w:rsidR="00971CA9" w:rsidRPr="00C37538" w:rsidRDefault="00971CA9" w:rsidP="00532BC5">
            <w:pPr>
              <w:pStyle w:val="03-01Tabellentext"/>
              <w:rPr>
                <w:szCs w:val="20"/>
                <w:lang w:val="en-US"/>
              </w:rPr>
            </w:pPr>
            <w:r>
              <w:rPr>
                <w:lang w:val="en-US"/>
              </w:rPr>
              <w:t>MAGNETIC AUTOCONTROL GMBH</w:t>
            </w:r>
          </w:p>
        </w:tc>
      </w:tr>
      <w:tr w:rsidR="00971CA9" w:rsidRPr="000C5653" w14:paraId="4DF862E4" w14:textId="77777777" w:rsidTr="00532BC5">
        <w:tc>
          <w:tcPr>
            <w:tcW w:w="1134" w:type="dxa"/>
          </w:tcPr>
          <w:p w14:paraId="4915A20B" w14:textId="77777777" w:rsidR="00971CA9" w:rsidRPr="00C37538" w:rsidRDefault="00971CA9" w:rsidP="00532BC5">
            <w:pPr>
              <w:pStyle w:val="03-01Tabellentext"/>
            </w:pPr>
            <w:r w:rsidRPr="00C37538">
              <w:t>Typ:</w:t>
            </w:r>
          </w:p>
        </w:tc>
        <w:tc>
          <w:tcPr>
            <w:tcW w:w="6804" w:type="dxa"/>
            <w:gridSpan w:val="4"/>
          </w:tcPr>
          <w:p w14:paraId="5DF653C4" w14:textId="77777777" w:rsidR="00971CA9" w:rsidRPr="00BE7F73" w:rsidRDefault="00971CA9" w:rsidP="00532BC5">
            <w:pPr>
              <w:pStyle w:val="03-01Tabellentext"/>
              <w:rPr>
                <w:lang w:val="en-US"/>
              </w:rPr>
            </w:pPr>
            <w:r w:rsidRPr="00BE7F73">
              <w:t>LED0</w:t>
            </w:r>
            <w:r>
              <w:t>6</w:t>
            </w:r>
          </w:p>
        </w:tc>
      </w:tr>
      <w:tr w:rsidR="00971CA9" w:rsidRPr="00C37538" w14:paraId="05E8DF31" w14:textId="77777777" w:rsidTr="00532BC5">
        <w:trPr>
          <w:trHeight w:val="61"/>
        </w:trPr>
        <w:tc>
          <w:tcPr>
            <w:tcW w:w="1134" w:type="dxa"/>
          </w:tcPr>
          <w:p w14:paraId="4CF692C1" w14:textId="77777777" w:rsidR="00971CA9" w:rsidRPr="00C37538" w:rsidRDefault="00971CA9" w:rsidP="00532BC5">
            <w:pPr>
              <w:pStyle w:val="03-01Tabellentext"/>
            </w:pPr>
            <w:r w:rsidRPr="00C37538">
              <w:t>Menge:</w:t>
            </w:r>
          </w:p>
        </w:tc>
        <w:tc>
          <w:tcPr>
            <w:tcW w:w="1701" w:type="dxa"/>
          </w:tcPr>
          <w:p w14:paraId="2A68CC5B" w14:textId="77777777" w:rsidR="00971CA9" w:rsidRPr="00C37538" w:rsidRDefault="00971CA9" w:rsidP="00532BC5">
            <w:pPr>
              <w:pStyle w:val="03-01Tabellentext"/>
            </w:pPr>
            <w:r w:rsidRPr="00C37538">
              <w:t>…………….</w:t>
            </w:r>
          </w:p>
        </w:tc>
        <w:tc>
          <w:tcPr>
            <w:tcW w:w="1701" w:type="dxa"/>
          </w:tcPr>
          <w:p w14:paraId="11749B86" w14:textId="77777777" w:rsidR="00971CA9" w:rsidRPr="00C37538" w:rsidRDefault="00971CA9" w:rsidP="00532BC5">
            <w:pPr>
              <w:pStyle w:val="03-01Tabellentext"/>
            </w:pPr>
            <w:r>
              <w:t>Stück</w:t>
            </w:r>
          </w:p>
        </w:tc>
        <w:tc>
          <w:tcPr>
            <w:tcW w:w="1701" w:type="dxa"/>
          </w:tcPr>
          <w:p w14:paraId="417F1CB3" w14:textId="77777777" w:rsidR="00971CA9" w:rsidRPr="00C37538" w:rsidRDefault="00971CA9" w:rsidP="00532BC5">
            <w:pPr>
              <w:pStyle w:val="03-01Tabellentext"/>
            </w:pPr>
            <w:r w:rsidRPr="00C37538">
              <w:t>EP: </w:t>
            </w:r>
            <w:r>
              <w:t>……………</w:t>
            </w:r>
          </w:p>
        </w:tc>
        <w:tc>
          <w:tcPr>
            <w:tcW w:w="1701" w:type="dxa"/>
          </w:tcPr>
          <w:p w14:paraId="447CE1A2" w14:textId="77777777" w:rsidR="00971CA9" w:rsidRPr="00C37538" w:rsidRDefault="00971CA9" w:rsidP="00532BC5">
            <w:pPr>
              <w:pStyle w:val="03-01Tabellentext"/>
            </w:pPr>
            <w:r w:rsidRPr="00C37538">
              <w:t>GP: </w:t>
            </w:r>
            <w:r>
              <w:t>……………</w:t>
            </w:r>
          </w:p>
        </w:tc>
      </w:tr>
    </w:tbl>
    <w:p w14:paraId="51C71E63" w14:textId="77777777" w:rsidR="00971CA9" w:rsidRDefault="00971CA9" w:rsidP="00971CA9"/>
    <w:p w14:paraId="3E624111" w14:textId="77777777" w:rsidR="00552D4B" w:rsidRDefault="00552D4B" w:rsidP="00092DA1"/>
    <w:p w14:paraId="3CF7019C" w14:textId="77777777" w:rsidR="00552D4B" w:rsidRDefault="00552D4B" w:rsidP="00092DA1"/>
    <w:p w14:paraId="4E08AB7D" w14:textId="77777777" w:rsidR="00552D4B" w:rsidRPr="00202976" w:rsidRDefault="00552D4B" w:rsidP="00092DA1"/>
    <w:p w14:paraId="629523CC" w14:textId="77777777" w:rsidR="00BC4663" w:rsidRPr="00E17890" w:rsidRDefault="00BC4663" w:rsidP="00E17890">
      <w:pPr>
        <w:pStyle w:val="00-01Position"/>
      </w:pPr>
      <w:r w:rsidRPr="00E17890">
        <w:t>[Position: …………..]</w:t>
      </w:r>
    </w:p>
    <w:p w14:paraId="0E8B3828" w14:textId="77777777" w:rsidR="00BC4663" w:rsidRPr="00202976" w:rsidRDefault="00BC4663" w:rsidP="00E17890">
      <w:pPr>
        <w:pStyle w:val="00-02Option"/>
      </w:pPr>
      <w:r w:rsidRPr="00202976">
        <w:t>Option Pendelstütze für Schrankenbaum PS01</w:t>
      </w:r>
    </w:p>
    <w:p w14:paraId="0DF6115A" w14:textId="77777777" w:rsidR="00BC4663" w:rsidRPr="00202976" w:rsidRDefault="00BC4663" w:rsidP="00092DA1">
      <w:pPr>
        <w:pStyle w:val="01-01Haupttext"/>
        <w:rPr>
          <w:b/>
        </w:rPr>
      </w:pPr>
      <w:r w:rsidRPr="00202976">
        <w:t>Aluminium, pulverbeschichtet RAL</w:t>
      </w:r>
      <w:r w:rsidR="00D426F5">
        <w:t> </w:t>
      </w:r>
      <w:r w:rsidRPr="00202976">
        <w:t xml:space="preserve">9010 (Weiß), stufenlos höhenverstellbar </w:t>
      </w:r>
      <w:r w:rsidR="00D426F5">
        <w:t>(</w:t>
      </w:r>
      <w:r w:rsidR="00D426F5" w:rsidRPr="00C37538">
        <w:t>–</w:t>
      </w:r>
      <w:r w:rsidR="00D426F5">
        <w:t>50 </w:t>
      </w:r>
      <w:r w:rsidRPr="00202976">
        <w:t>mm</w:t>
      </w:r>
      <w:r w:rsidR="00D426F5">
        <w:t> </w:t>
      </w:r>
      <w:r w:rsidRPr="00202976">
        <w:t>/</w:t>
      </w:r>
      <w:r w:rsidR="00D426F5">
        <w:t> </w:t>
      </w:r>
      <w:r w:rsidRPr="00202976">
        <w:t>+145</w:t>
      </w:r>
      <w:r w:rsidR="00D426F5">
        <w:t> </w:t>
      </w:r>
      <w:r w:rsidRPr="00202976">
        <w:t>mm)</w:t>
      </w:r>
      <w:r w:rsidR="00D426F5">
        <w:t>.</w:t>
      </w:r>
    </w:p>
    <w:p w14:paraId="340473BA" w14:textId="77777777" w:rsidR="00BC4663" w:rsidRPr="00202976" w:rsidRDefault="00BC4663" w:rsidP="00092DA1">
      <w:pPr>
        <w:pStyle w:val="01-01Haupttext"/>
      </w:pPr>
      <w:r w:rsidRPr="00202976">
        <w:t>An Schrankenbaum montiert.</w:t>
      </w:r>
    </w:p>
    <w:p w14:paraId="29D86BBB"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7FFE4DC2" w14:textId="77777777" w:rsidTr="00E17890">
        <w:tc>
          <w:tcPr>
            <w:tcW w:w="1134" w:type="dxa"/>
          </w:tcPr>
          <w:p w14:paraId="6EA9B182" w14:textId="77777777" w:rsidR="00D426F5" w:rsidRPr="00C37538" w:rsidRDefault="00D426F5" w:rsidP="00092DA1">
            <w:pPr>
              <w:pStyle w:val="03-01Tabellentext"/>
            </w:pPr>
            <w:r w:rsidRPr="00C37538">
              <w:t>Hersteller:</w:t>
            </w:r>
          </w:p>
        </w:tc>
        <w:tc>
          <w:tcPr>
            <w:tcW w:w="6804" w:type="dxa"/>
            <w:gridSpan w:val="4"/>
          </w:tcPr>
          <w:p w14:paraId="7F0BBA7D"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4C1051D5" w14:textId="77777777" w:rsidTr="00E17890">
        <w:tc>
          <w:tcPr>
            <w:tcW w:w="1134" w:type="dxa"/>
          </w:tcPr>
          <w:p w14:paraId="59FA1186" w14:textId="77777777" w:rsidR="00D426F5" w:rsidRPr="00C37538" w:rsidRDefault="00D426F5" w:rsidP="00092DA1">
            <w:pPr>
              <w:pStyle w:val="03-01Tabellentext"/>
            </w:pPr>
            <w:r w:rsidRPr="00C37538">
              <w:t>Typ:</w:t>
            </w:r>
          </w:p>
        </w:tc>
        <w:tc>
          <w:tcPr>
            <w:tcW w:w="6804" w:type="dxa"/>
            <w:gridSpan w:val="4"/>
          </w:tcPr>
          <w:p w14:paraId="697F19DE" w14:textId="77777777" w:rsidR="00D426F5" w:rsidRPr="00CE7796" w:rsidRDefault="00092DA1" w:rsidP="00092DA1">
            <w:pPr>
              <w:pStyle w:val="03-01Tabellentext"/>
              <w:rPr>
                <w:lang w:val="en-US"/>
              </w:rPr>
            </w:pPr>
            <w:r w:rsidRPr="00202976">
              <w:t>PS01</w:t>
            </w:r>
          </w:p>
        </w:tc>
      </w:tr>
      <w:tr w:rsidR="00D426F5" w:rsidRPr="00C37538" w14:paraId="57029E02" w14:textId="77777777" w:rsidTr="00E17890">
        <w:trPr>
          <w:trHeight w:val="61"/>
        </w:trPr>
        <w:tc>
          <w:tcPr>
            <w:tcW w:w="1134" w:type="dxa"/>
          </w:tcPr>
          <w:p w14:paraId="29203FB5" w14:textId="77777777" w:rsidR="00D426F5" w:rsidRPr="00C37538" w:rsidRDefault="00D426F5" w:rsidP="00092DA1">
            <w:pPr>
              <w:pStyle w:val="03-01Tabellentext"/>
            </w:pPr>
            <w:r w:rsidRPr="00C37538">
              <w:t>Menge:</w:t>
            </w:r>
          </w:p>
        </w:tc>
        <w:tc>
          <w:tcPr>
            <w:tcW w:w="1701" w:type="dxa"/>
          </w:tcPr>
          <w:p w14:paraId="5538C8BC" w14:textId="77777777" w:rsidR="00D426F5" w:rsidRPr="00C37538" w:rsidRDefault="00D426F5" w:rsidP="00092DA1">
            <w:pPr>
              <w:pStyle w:val="03-01Tabellentext"/>
            </w:pPr>
            <w:r w:rsidRPr="00C37538">
              <w:t>…………….</w:t>
            </w:r>
          </w:p>
        </w:tc>
        <w:tc>
          <w:tcPr>
            <w:tcW w:w="1701" w:type="dxa"/>
          </w:tcPr>
          <w:p w14:paraId="7E79C729" w14:textId="77777777" w:rsidR="00D426F5" w:rsidRPr="00C37538" w:rsidRDefault="00D426F5" w:rsidP="00092DA1">
            <w:pPr>
              <w:pStyle w:val="03-01Tabellentext"/>
            </w:pPr>
            <w:r>
              <w:t>Stück</w:t>
            </w:r>
          </w:p>
        </w:tc>
        <w:tc>
          <w:tcPr>
            <w:tcW w:w="1701" w:type="dxa"/>
          </w:tcPr>
          <w:p w14:paraId="20DA5B32" w14:textId="77777777" w:rsidR="00D426F5" w:rsidRPr="00C37538" w:rsidRDefault="00D426F5" w:rsidP="00092DA1">
            <w:pPr>
              <w:pStyle w:val="03-01Tabellentext"/>
            </w:pPr>
            <w:r w:rsidRPr="00C37538">
              <w:t>EP: </w:t>
            </w:r>
            <w:r>
              <w:t>……………</w:t>
            </w:r>
          </w:p>
        </w:tc>
        <w:tc>
          <w:tcPr>
            <w:tcW w:w="1701" w:type="dxa"/>
          </w:tcPr>
          <w:p w14:paraId="73E944D5" w14:textId="77777777" w:rsidR="00D426F5" w:rsidRPr="00C37538" w:rsidRDefault="00D426F5" w:rsidP="00092DA1">
            <w:pPr>
              <w:pStyle w:val="03-01Tabellentext"/>
            </w:pPr>
            <w:r w:rsidRPr="00C37538">
              <w:t>GP: </w:t>
            </w:r>
            <w:r>
              <w:t>……………</w:t>
            </w:r>
          </w:p>
        </w:tc>
      </w:tr>
    </w:tbl>
    <w:p w14:paraId="1A748BAB" w14:textId="77777777" w:rsidR="00D426F5" w:rsidRPr="00202976" w:rsidRDefault="00D426F5" w:rsidP="00092DA1"/>
    <w:p w14:paraId="041EE9E7" w14:textId="77777777" w:rsidR="00BC4663" w:rsidRPr="00202976" w:rsidRDefault="00BC4663" w:rsidP="00092DA1"/>
    <w:p w14:paraId="31000109" w14:textId="77777777" w:rsidR="00BC4663" w:rsidRPr="00E17890" w:rsidRDefault="00BC4663" w:rsidP="00E17890">
      <w:pPr>
        <w:pStyle w:val="00-01Position"/>
      </w:pPr>
      <w:r w:rsidRPr="00E17890">
        <w:t>[Position: …………..]</w:t>
      </w:r>
    </w:p>
    <w:p w14:paraId="68347FFF" w14:textId="77777777" w:rsidR="00BC4663" w:rsidRPr="00202976" w:rsidRDefault="00BC4663" w:rsidP="00E17890">
      <w:pPr>
        <w:pStyle w:val="00-02Option"/>
      </w:pPr>
      <w:r w:rsidRPr="00202976">
        <w:t>Option Auflagepfosten für Schrankenbaum AP01</w:t>
      </w:r>
    </w:p>
    <w:p w14:paraId="411F4FA6" w14:textId="77777777" w:rsidR="00BC4663" w:rsidRPr="00202976" w:rsidRDefault="00BC4663" w:rsidP="00092DA1">
      <w:pPr>
        <w:pStyle w:val="01-01Haupttext"/>
      </w:pPr>
      <w:r w:rsidRPr="00202976">
        <w:t>Galvanisch verzinkt, pulverbeschichtet RAL</w:t>
      </w:r>
      <w:r w:rsidR="00D426F5">
        <w:t> </w:t>
      </w:r>
      <w:r w:rsidRPr="00202976">
        <w:t xml:space="preserve">7043 (Verkehrsgrau) mit stufenlos höhenverstellbarer </w:t>
      </w:r>
      <w:r w:rsidR="00D426F5">
        <w:br/>
      </w:r>
      <w:r w:rsidRPr="00202976">
        <w:t>(</w:t>
      </w:r>
      <w:r w:rsidR="00D426F5" w:rsidRPr="00C37538">
        <w:t>–</w:t>
      </w:r>
      <w:r w:rsidRPr="00202976">
        <w:t>40</w:t>
      </w:r>
      <w:r w:rsidR="00D426F5">
        <w:t> </w:t>
      </w:r>
      <w:r w:rsidRPr="00202976">
        <w:t>mm</w:t>
      </w:r>
      <w:r w:rsidR="00D426F5">
        <w:t> </w:t>
      </w:r>
      <w:r w:rsidRPr="00202976">
        <w:t>/</w:t>
      </w:r>
      <w:r w:rsidR="00D426F5">
        <w:t> </w:t>
      </w:r>
      <w:r w:rsidRPr="00202976">
        <w:t>+160</w:t>
      </w:r>
      <w:r w:rsidR="00D426F5">
        <w:t> </w:t>
      </w:r>
      <w:r w:rsidRPr="00202976">
        <w:t>mm</w:t>
      </w:r>
      <w:r w:rsidR="00D426F5">
        <w:t>) Einlaufgabel und Baumführung.</w:t>
      </w:r>
    </w:p>
    <w:p w14:paraId="693F705D" w14:textId="77777777" w:rsidR="00BC4663" w:rsidRDefault="00BC4663" w:rsidP="00092DA1">
      <w:pPr>
        <w:pStyle w:val="01-01Haupttext"/>
        <w:rPr>
          <w:rFonts w:cs="Arial"/>
        </w:rPr>
      </w:pPr>
      <w:r w:rsidRPr="00202976">
        <w:rPr>
          <w:rFonts w:cs="Arial"/>
        </w:rPr>
        <w:t>Auf bauseitigem Fundament zu montieren.</w:t>
      </w:r>
    </w:p>
    <w:p w14:paraId="41C6908D"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5E2A79D8" w14:textId="77777777" w:rsidTr="00E17890">
        <w:tc>
          <w:tcPr>
            <w:tcW w:w="1134" w:type="dxa"/>
          </w:tcPr>
          <w:p w14:paraId="79A45938" w14:textId="77777777" w:rsidR="00D426F5" w:rsidRPr="00C37538" w:rsidRDefault="00D426F5" w:rsidP="00092DA1">
            <w:pPr>
              <w:pStyle w:val="03-01Tabellentext"/>
            </w:pPr>
            <w:r w:rsidRPr="00C37538">
              <w:t>Hersteller:</w:t>
            </w:r>
          </w:p>
        </w:tc>
        <w:tc>
          <w:tcPr>
            <w:tcW w:w="6804" w:type="dxa"/>
            <w:gridSpan w:val="4"/>
          </w:tcPr>
          <w:p w14:paraId="30FFBE0B"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2D40E857" w14:textId="77777777" w:rsidTr="00E17890">
        <w:tc>
          <w:tcPr>
            <w:tcW w:w="1134" w:type="dxa"/>
          </w:tcPr>
          <w:p w14:paraId="1E91491C" w14:textId="77777777" w:rsidR="00D426F5" w:rsidRPr="00C37538" w:rsidRDefault="00D426F5" w:rsidP="00092DA1">
            <w:pPr>
              <w:pStyle w:val="03-01Tabellentext"/>
            </w:pPr>
            <w:r w:rsidRPr="00C37538">
              <w:t>Typ:</w:t>
            </w:r>
          </w:p>
        </w:tc>
        <w:tc>
          <w:tcPr>
            <w:tcW w:w="6804" w:type="dxa"/>
            <w:gridSpan w:val="4"/>
          </w:tcPr>
          <w:p w14:paraId="46AE7164" w14:textId="77777777" w:rsidR="00D426F5" w:rsidRPr="00CE7796" w:rsidRDefault="00092DA1" w:rsidP="00092DA1">
            <w:pPr>
              <w:pStyle w:val="03-01Tabellentext"/>
              <w:rPr>
                <w:lang w:val="en-US"/>
              </w:rPr>
            </w:pPr>
            <w:r w:rsidRPr="00202976">
              <w:t>AP01</w:t>
            </w:r>
          </w:p>
        </w:tc>
      </w:tr>
      <w:tr w:rsidR="00D426F5" w:rsidRPr="00C37538" w14:paraId="45AAF22D" w14:textId="77777777" w:rsidTr="00E17890">
        <w:trPr>
          <w:trHeight w:val="61"/>
        </w:trPr>
        <w:tc>
          <w:tcPr>
            <w:tcW w:w="1134" w:type="dxa"/>
          </w:tcPr>
          <w:p w14:paraId="2E1E115F" w14:textId="77777777" w:rsidR="00D426F5" w:rsidRPr="00C37538" w:rsidRDefault="00D426F5" w:rsidP="00092DA1">
            <w:pPr>
              <w:pStyle w:val="03-01Tabellentext"/>
            </w:pPr>
            <w:r w:rsidRPr="00C37538">
              <w:t>Menge:</w:t>
            </w:r>
          </w:p>
        </w:tc>
        <w:tc>
          <w:tcPr>
            <w:tcW w:w="1701" w:type="dxa"/>
          </w:tcPr>
          <w:p w14:paraId="528D3317" w14:textId="77777777" w:rsidR="00D426F5" w:rsidRPr="00C37538" w:rsidRDefault="00D426F5" w:rsidP="00092DA1">
            <w:pPr>
              <w:pStyle w:val="03-01Tabellentext"/>
            </w:pPr>
            <w:r w:rsidRPr="00C37538">
              <w:t>…………….</w:t>
            </w:r>
          </w:p>
        </w:tc>
        <w:tc>
          <w:tcPr>
            <w:tcW w:w="1701" w:type="dxa"/>
          </w:tcPr>
          <w:p w14:paraId="0DEDE16F" w14:textId="77777777" w:rsidR="00D426F5" w:rsidRPr="00C37538" w:rsidRDefault="00D426F5" w:rsidP="00092DA1">
            <w:pPr>
              <w:pStyle w:val="03-01Tabellentext"/>
            </w:pPr>
            <w:r>
              <w:t>Stück</w:t>
            </w:r>
          </w:p>
        </w:tc>
        <w:tc>
          <w:tcPr>
            <w:tcW w:w="1701" w:type="dxa"/>
          </w:tcPr>
          <w:p w14:paraId="79EE1E43" w14:textId="77777777" w:rsidR="00D426F5" w:rsidRPr="00C37538" w:rsidRDefault="00D426F5" w:rsidP="00092DA1">
            <w:pPr>
              <w:pStyle w:val="03-01Tabellentext"/>
            </w:pPr>
            <w:r w:rsidRPr="00C37538">
              <w:t>EP: </w:t>
            </w:r>
            <w:r>
              <w:t>……………</w:t>
            </w:r>
          </w:p>
        </w:tc>
        <w:tc>
          <w:tcPr>
            <w:tcW w:w="1701" w:type="dxa"/>
          </w:tcPr>
          <w:p w14:paraId="3F0BE05C" w14:textId="77777777" w:rsidR="00D426F5" w:rsidRPr="00C37538" w:rsidRDefault="00D426F5" w:rsidP="00092DA1">
            <w:pPr>
              <w:pStyle w:val="03-01Tabellentext"/>
            </w:pPr>
            <w:r w:rsidRPr="00C37538">
              <w:t>GP: </w:t>
            </w:r>
            <w:r>
              <w:t>……………</w:t>
            </w:r>
          </w:p>
        </w:tc>
      </w:tr>
    </w:tbl>
    <w:p w14:paraId="4A19907F" w14:textId="77777777" w:rsidR="00D426F5" w:rsidRPr="00202976" w:rsidRDefault="00D426F5" w:rsidP="00092DA1"/>
    <w:p w14:paraId="51C94468" w14:textId="77777777" w:rsidR="00BC4663" w:rsidRPr="00202976" w:rsidRDefault="00BC4663" w:rsidP="00092DA1"/>
    <w:p w14:paraId="315235AE" w14:textId="77777777" w:rsidR="00BC4663" w:rsidRPr="00E17890" w:rsidRDefault="00BC4663" w:rsidP="00E17890">
      <w:pPr>
        <w:pStyle w:val="00-01Position"/>
      </w:pPr>
      <w:r w:rsidRPr="00E17890">
        <w:t>[Position: …………..]</w:t>
      </w:r>
    </w:p>
    <w:p w14:paraId="39E21D44" w14:textId="77777777" w:rsidR="00BC4663" w:rsidRPr="00202976" w:rsidRDefault="00BC4663" w:rsidP="00E17890">
      <w:pPr>
        <w:pStyle w:val="00-02Option"/>
      </w:pPr>
      <w:r w:rsidRPr="00202976">
        <w:t>Option Elektromechanische Schrankenbaumverriegelung BV01</w:t>
      </w:r>
    </w:p>
    <w:p w14:paraId="3289975D" w14:textId="77777777" w:rsidR="00BC4663" w:rsidRPr="00202976" w:rsidRDefault="00BC4663" w:rsidP="00092DA1">
      <w:pPr>
        <w:pStyle w:val="01-01Haupttext"/>
      </w:pPr>
      <w:r w:rsidRPr="00202976">
        <w:t>Verriegelung des Schrankenbaums bei geschlossener Schranke über elektromagnetisch betätigten Riegel, eingebaut in Schrankenbaum. Versorgungseinheit und Ansteuerungskomponenten sind enthalten.</w:t>
      </w:r>
    </w:p>
    <w:p w14:paraId="6380A692" w14:textId="77777777" w:rsidR="00D426F5" w:rsidRDefault="00D426F5" w:rsidP="00092DA1"/>
    <w:p w14:paraId="59831C6F" w14:textId="77777777" w:rsidR="00BC4663" w:rsidRPr="00092DA1" w:rsidRDefault="00BC4663" w:rsidP="00BC4663">
      <w:pPr>
        <w:pStyle w:val="Default"/>
        <w:ind w:left="567"/>
        <w:rPr>
          <w:rStyle w:val="Fett"/>
          <w:sz w:val="20"/>
          <w:szCs w:val="20"/>
        </w:rPr>
      </w:pPr>
      <w:r w:rsidRPr="00092DA1">
        <w:rPr>
          <w:rStyle w:val="Fett"/>
          <w:sz w:val="20"/>
          <w:szCs w:val="20"/>
        </w:rPr>
        <w:t>Zusätzlich wird ein Auflagepfosten für Schrankenbaum mit</w:t>
      </w:r>
      <w:r w:rsidR="00D426F5" w:rsidRPr="00092DA1">
        <w:rPr>
          <w:rStyle w:val="Fett"/>
          <w:sz w:val="20"/>
          <w:szCs w:val="20"/>
        </w:rPr>
        <w:t xml:space="preserve"> Verriegelung APV01 benötigt.</w:t>
      </w:r>
    </w:p>
    <w:p w14:paraId="15E6AFA9"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537CA8B2" w14:textId="77777777" w:rsidTr="00E17890">
        <w:tc>
          <w:tcPr>
            <w:tcW w:w="1134" w:type="dxa"/>
          </w:tcPr>
          <w:p w14:paraId="4DED97FF" w14:textId="77777777" w:rsidR="00D426F5" w:rsidRPr="00C37538" w:rsidRDefault="00D426F5" w:rsidP="00092DA1">
            <w:pPr>
              <w:pStyle w:val="03-01Tabellentext"/>
            </w:pPr>
            <w:r w:rsidRPr="00C37538">
              <w:t>Hersteller:</w:t>
            </w:r>
          </w:p>
        </w:tc>
        <w:tc>
          <w:tcPr>
            <w:tcW w:w="6804" w:type="dxa"/>
            <w:gridSpan w:val="4"/>
          </w:tcPr>
          <w:p w14:paraId="2EECF4EB"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21E8A3F2" w14:textId="77777777" w:rsidTr="00E17890">
        <w:tc>
          <w:tcPr>
            <w:tcW w:w="1134" w:type="dxa"/>
          </w:tcPr>
          <w:p w14:paraId="70609FE2" w14:textId="77777777" w:rsidR="00D426F5" w:rsidRPr="00C37538" w:rsidRDefault="00D426F5" w:rsidP="00092DA1">
            <w:pPr>
              <w:pStyle w:val="03-01Tabellentext"/>
            </w:pPr>
            <w:r w:rsidRPr="00C37538">
              <w:t>Typ:</w:t>
            </w:r>
          </w:p>
        </w:tc>
        <w:tc>
          <w:tcPr>
            <w:tcW w:w="6804" w:type="dxa"/>
            <w:gridSpan w:val="4"/>
          </w:tcPr>
          <w:p w14:paraId="45E29E88" w14:textId="77777777" w:rsidR="00D426F5" w:rsidRPr="00CE7796" w:rsidRDefault="00092DA1" w:rsidP="00092DA1">
            <w:pPr>
              <w:pStyle w:val="03-01Tabellentext"/>
              <w:rPr>
                <w:lang w:val="en-US"/>
              </w:rPr>
            </w:pPr>
            <w:r w:rsidRPr="00202976">
              <w:t>BV01</w:t>
            </w:r>
          </w:p>
        </w:tc>
      </w:tr>
      <w:tr w:rsidR="00D426F5" w:rsidRPr="00C37538" w14:paraId="4A804D29" w14:textId="77777777" w:rsidTr="00E17890">
        <w:trPr>
          <w:trHeight w:val="61"/>
        </w:trPr>
        <w:tc>
          <w:tcPr>
            <w:tcW w:w="1134" w:type="dxa"/>
          </w:tcPr>
          <w:p w14:paraId="74E63AE6" w14:textId="77777777" w:rsidR="00D426F5" w:rsidRPr="00C37538" w:rsidRDefault="00D426F5" w:rsidP="00092DA1">
            <w:pPr>
              <w:pStyle w:val="03-01Tabellentext"/>
            </w:pPr>
            <w:r w:rsidRPr="00C37538">
              <w:t>Menge:</w:t>
            </w:r>
          </w:p>
        </w:tc>
        <w:tc>
          <w:tcPr>
            <w:tcW w:w="1701" w:type="dxa"/>
          </w:tcPr>
          <w:p w14:paraId="3F6E8E67" w14:textId="77777777" w:rsidR="00D426F5" w:rsidRPr="00C37538" w:rsidRDefault="00D426F5" w:rsidP="00092DA1">
            <w:pPr>
              <w:pStyle w:val="03-01Tabellentext"/>
            </w:pPr>
            <w:r w:rsidRPr="00C37538">
              <w:t>…………….</w:t>
            </w:r>
          </w:p>
        </w:tc>
        <w:tc>
          <w:tcPr>
            <w:tcW w:w="1701" w:type="dxa"/>
          </w:tcPr>
          <w:p w14:paraId="0F59E135" w14:textId="77777777" w:rsidR="00D426F5" w:rsidRPr="00C37538" w:rsidRDefault="00D426F5" w:rsidP="00092DA1">
            <w:pPr>
              <w:pStyle w:val="03-01Tabellentext"/>
            </w:pPr>
            <w:r>
              <w:t>Stück</w:t>
            </w:r>
          </w:p>
        </w:tc>
        <w:tc>
          <w:tcPr>
            <w:tcW w:w="1701" w:type="dxa"/>
          </w:tcPr>
          <w:p w14:paraId="0621754A" w14:textId="77777777" w:rsidR="00D426F5" w:rsidRPr="00C37538" w:rsidRDefault="00D426F5" w:rsidP="00092DA1">
            <w:pPr>
              <w:pStyle w:val="03-01Tabellentext"/>
            </w:pPr>
            <w:r w:rsidRPr="00C37538">
              <w:t>EP: </w:t>
            </w:r>
            <w:r>
              <w:t>……………</w:t>
            </w:r>
          </w:p>
        </w:tc>
        <w:tc>
          <w:tcPr>
            <w:tcW w:w="1701" w:type="dxa"/>
          </w:tcPr>
          <w:p w14:paraId="4C9D52DA" w14:textId="77777777" w:rsidR="00D426F5" w:rsidRPr="00C37538" w:rsidRDefault="00D426F5" w:rsidP="00092DA1">
            <w:pPr>
              <w:pStyle w:val="03-01Tabellentext"/>
            </w:pPr>
            <w:r w:rsidRPr="00C37538">
              <w:t>GP: </w:t>
            </w:r>
            <w:r>
              <w:t>……………</w:t>
            </w:r>
          </w:p>
        </w:tc>
      </w:tr>
    </w:tbl>
    <w:p w14:paraId="371D012D" w14:textId="77777777" w:rsidR="00D426F5" w:rsidRPr="00202976" w:rsidRDefault="00D426F5" w:rsidP="00092DA1"/>
    <w:p w14:paraId="6EC2E8AC" w14:textId="14D9B0CE" w:rsidR="00971CA9" w:rsidRDefault="00971CA9">
      <w:r>
        <w:br w:type="page"/>
      </w:r>
    </w:p>
    <w:p w14:paraId="7E609A36" w14:textId="77777777" w:rsidR="00BC4663" w:rsidRPr="00202976" w:rsidRDefault="00BC4663" w:rsidP="00092DA1"/>
    <w:p w14:paraId="4664F9B5" w14:textId="77777777" w:rsidR="00BC4663" w:rsidRPr="00E17890" w:rsidRDefault="00BC4663" w:rsidP="00E17890">
      <w:pPr>
        <w:pStyle w:val="00-01Position"/>
      </w:pPr>
      <w:r w:rsidRPr="00E17890">
        <w:t>[Position: …………..]</w:t>
      </w:r>
    </w:p>
    <w:p w14:paraId="2ACC6BE6" w14:textId="77777777" w:rsidR="00BC4663" w:rsidRPr="00202976" w:rsidRDefault="00BC4663" w:rsidP="00E17890">
      <w:pPr>
        <w:pStyle w:val="00-02Option"/>
      </w:pPr>
      <w:r w:rsidRPr="00202976">
        <w:t>Option Auflagepfosten für Schrankenbaum mit Verriegelung APV01</w:t>
      </w:r>
    </w:p>
    <w:p w14:paraId="7F54138B" w14:textId="77777777" w:rsidR="00BC4663" w:rsidRPr="00202976" w:rsidRDefault="00BC4663" w:rsidP="00092DA1">
      <w:pPr>
        <w:pStyle w:val="01-01Haupttext"/>
      </w:pPr>
      <w:r w:rsidRPr="00202976">
        <w:t>Galvanisch verzinkt, pulverbeschichtet RAL</w:t>
      </w:r>
      <w:r w:rsidR="00D426F5">
        <w:t> </w:t>
      </w:r>
      <w:r w:rsidRPr="00202976">
        <w:t>7043 (Verkehrsgrau) mit stufenlos hö</w:t>
      </w:r>
      <w:r w:rsidR="00D426F5">
        <w:t>henverstellbarer Einlaufgabel (</w:t>
      </w:r>
      <w:r w:rsidR="00D426F5" w:rsidRPr="00C37538">
        <w:t>–</w:t>
      </w:r>
      <w:r w:rsidRPr="00202976">
        <w:t>40</w:t>
      </w:r>
      <w:r w:rsidR="00D426F5">
        <w:t> mm </w:t>
      </w:r>
      <w:r w:rsidRPr="00202976">
        <w:t>/</w:t>
      </w:r>
      <w:r w:rsidR="00D426F5">
        <w:t> </w:t>
      </w:r>
      <w:r w:rsidRPr="00202976">
        <w:t>+160</w:t>
      </w:r>
      <w:r w:rsidR="00D426F5">
        <w:t> </w:t>
      </w:r>
      <w:r w:rsidRPr="00202976">
        <w:t>mm) und Baumführung. Vorbereitet für elektromechanische Verriegelung.</w:t>
      </w:r>
    </w:p>
    <w:p w14:paraId="577EB627" w14:textId="77777777" w:rsidR="00BC4663" w:rsidRDefault="00BC4663" w:rsidP="00092DA1">
      <w:pPr>
        <w:pStyle w:val="01-01Haupttext"/>
        <w:rPr>
          <w:rFonts w:cs="Arial"/>
          <w:szCs w:val="20"/>
        </w:rPr>
      </w:pPr>
      <w:r w:rsidRPr="00202976">
        <w:rPr>
          <w:rFonts w:cs="Arial"/>
          <w:szCs w:val="20"/>
        </w:rPr>
        <w:t>Auf bauseitigem Fundament montiert.</w:t>
      </w:r>
    </w:p>
    <w:p w14:paraId="331EDD58" w14:textId="77777777" w:rsidR="00D426F5" w:rsidRDefault="00D426F5"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3CFE9FBB" w14:textId="77777777" w:rsidTr="00E17890">
        <w:tc>
          <w:tcPr>
            <w:tcW w:w="1134" w:type="dxa"/>
          </w:tcPr>
          <w:p w14:paraId="421E5761" w14:textId="77777777" w:rsidR="00D426F5" w:rsidRPr="00C37538" w:rsidRDefault="00D426F5" w:rsidP="00092DA1">
            <w:pPr>
              <w:pStyle w:val="03-01Tabellentext"/>
            </w:pPr>
            <w:r w:rsidRPr="00C37538">
              <w:t>Hersteller:</w:t>
            </w:r>
          </w:p>
        </w:tc>
        <w:tc>
          <w:tcPr>
            <w:tcW w:w="6804" w:type="dxa"/>
            <w:gridSpan w:val="4"/>
          </w:tcPr>
          <w:p w14:paraId="210AF8FC"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704E93EE" w14:textId="77777777" w:rsidTr="00E17890">
        <w:tc>
          <w:tcPr>
            <w:tcW w:w="1134" w:type="dxa"/>
          </w:tcPr>
          <w:p w14:paraId="0F42AE04" w14:textId="77777777" w:rsidR="00D426F5" w:rsidRPr="00C37538" w:rsidRDefault="00D426F5" w:rsidP="00092DA1">
            <w:pPr>
              <w:pStyle w:val="03-01Tabellentext"/>
            </w:pPr>
            <w:r w:rsidRPr="00C37538">
              <w:t>Typ:</w:t>
            </w:r>
          </w:p>
        </w:tc>
        <w:tc>
          <w:tcPr>
            <w:tcW w:w="6804" w:type="dxa"/>
            <w:gridSpan w:val="4"/>
          </w:tcPr>
          <w:p w14:paraId="0C1A8435" w14:textId="77777777" w:rsidR="00D426F5" w:rsidRPr="00CE7796" w:rsidRDefault="00092DA1" w:rsidP="00092DA1">
            <w:pPr>
              <w:pStyle w:val="03-01Tabellentext"/>
              <w:rPr>
                <w:lang w:val="en-US"/>
              </w:rPr>
            </w:pPr>
            <w:r w:rsidRPr="00202976">
              <w:t>APV01</w:t>
            </w:r>
          </w:p>
        </w:tc>
      </w:tr>
      <w:tr w:rsidR="00D426F5" w:rsidRPr="00C37538" w14:paraId="24D0875D" w14:textId="77777777" w:rsidTr="00E17890">
        <w:trPr>
          <w:trHeight w:val="61"/>
        </w:trPr>
        <w:tc>
          <w:tcPr>
            <w:tcW w:w="1134" w:type="dxa"/>
          </w:tcPr>
          <w:p w14:paraId="118E17E3" w14:textId="77777777" w:rsidR="00D426F5" w:rsidRPr="00C37538" w:rsidRDefault="00D426F5" w:rsidP="00092DA1">
            <w:pPr>
              <w:pStyle w:val="03-01Tabellentext"/>
            </w:pPr>
            <w:r w:rsidRPr="00C37538">
              <w:t>Menge:</w:t>
            </w:r>
          </w:p>
        </w:tc>
        <w:tc>
          <w:tcPr>
            <w:tcW w:w="1701" w:type="dxa"/>
          </w:tcPr>
          <w:p w14:paraId="13370DD9" w14:textId="77777777" w:rsidR="00D426F5" w:rsidRPr="00C37538" w:rsidRDefault="00D426F5" w:rsidP="00092DA1">
            <w:pPr>
              <w:pStyle w:val="03-01Tabellentext"/>
            </w:pPr>
            <w:r w:rsidRPr="00C37538">
              <w:t>…………….</w:t>
            </w:r>
          </w:p>
        </w:tc>
        <w:tc>
          <w:tcPr>
            <w:tcW w:w="1701" w:type="dxa"/>
          </w:tcPr>
          <w:p w14:paraId="421B0204" w14:textId="77777777" w:rsidR="00D426F5" w:rsidRPr="00C37538" w:rsidRDefault="00D426F5" w:rsidP="00092DA1">
            <w:pPr>
              <w:pStyle w:val="03-01Tabellentext"/>
            </w:pPr>
            <w:r>
              <w:t>Stück</w:t>
            </w:r>
          </w:p>
        </w:tc>
        <w:tc>
          <w:tcPr>
            <w:tcW w:w="1701" w:type="dxa"/>
          </w:tcPr>
          <w:p w14:paraId="21293889" w14:textId="77777777" w:rsidR="00D426F5" w:rsidRPr="00C37538" w:rsidRDefault="00D426F5" w:rsidP="00092DA1">
            <w:pPr>
              <w:pStyle w:val="03-01Tabellentext"/>
            </w:pPr>
            <w:r w:rsidRPr="00C37538">
              <w:t>EP: </w:t>
            </w:r>
            <w:r>
              <w:t>……………</w:t>
            </w:r>
          </w:p>
        </w:tc>
        <w:tc>
          <w:tcPr>
            <w:tcW w:w="1701" w:type="dxa"/>
          </w:tcPr>
          <w:p w14:paraId="456A9485" w14:textId="77777777" w:rsidR="00D426F5" w:rsidRPr="00C37538" w:rsidRDefault="00D426F5" w:rsidP="00092DA1">
            <w:pPr>
              <w:pStyle w:val="03-01Tabellentext"/>
            </w:pPr>
            <w:r w:rsidRPr="00C37538">
              <w:t>GP: </w:t>
            </w:r>
            <w:r>
              <w:t>……………</w:t>
            </w:r>
          </w:p>
        </w:tc>
      </w:tr>
    </w:tbl>
    <w:p w14:paraId="6EE5B47A" w14:textId="77777777" w:rsidR="00D426F5" w:rsidRPr="00202976" w:rsidRDefault="00D426F5" w:rsidP="00092DA1"/>
    <w:p w14:paraId="7D49A746" w14:textId="77777777" w:rsidR="00BC4663" w:rsidRPr="00202976" w:rsidRDefault="00BC4663" w:rsidP="00092DA1"/>
    <w:p w14:paraId="0DA32B7C" w14:textId="77777777" w:rsidR="00BC4663" w:rsidRPr="00E17890" w:rsidRDefault="00BC4663" w:rsidP="00E17890">
      <w:pPr>
        <w:pStyle w:val="00-01Position"/>
      </w:pPr>
      <w:r w:rsidRPr="00E17890">
        <w:t>[Position: …………..]</w:t>
      </w:r>
    </w:p>
    <w:p w14:paraId="47C7DBAF" w14:textId="77777777" w:rsidR="00D426F5" w:rsidRDefault="00BC4663" w:rsidP="00E17890">
      <w:pPr>
        <w:pStyle w:val="00-02Option"/>
      </w:pPr>
      <w:r w:rsidRPr="00202976">
        <w:t xml:space="preserve">Option </w:t>
      </w:r>
      <w:r w:rsidR="00CF72A9">
        <w:t>Befestigungssatz</w:t>
      </w:r>
      <w:r w:rsidRPr="00202976">
        <w:t xml:space="preserve"> BSAP01</w:t>
      </w:r>
    </w:p>
    <w:p w14:paraId="5943A5C9" w14:textId="77777777" w:rsidR="00BC4663" w:rsidRPr="00202976" w:rsidRDefault="00BC4663" w:rsidP="00092DA1">
      <w:pPr>
        <w:pStyle w:val="01-01Haupttext"/>
      </w:pPr>
      <w:r w:rsidRPr="00202976">
        <w:t>Installationsmaterial für die Verschraubung eines Auflagepfostens auf dem Betonfundament, bestehend aus</w:t>
      </w:r>
      <w:r w:rsidR="00AA7AAD">
        <w:t xml:space="preserve"> </w:t>
      </w:r>
      <w:r w:rsidRPr="00202976">
        <w:t>Klebepatronen und Verschraubungsteilen.</w:t>
      </w:r>
    </w:p>
    <w:p w14:paraId="133BE85D"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536A68EA" w14:textId="77777777" w:rsidTr="00E17890">
        <w:tc>
          <w:tcPr>
            <w:tcW w:w="1134" w:type="dxa"/>
          </w:tcPr>
          <w:p w14:paraId="7C4DF12D" w14:textId="77777777" w:rsidR="00D426F5" w:rsidRPr="00C37538" w:rsidRDefault="00D426F5" w:rsidP="00092DA1">
            <w:pPr>
              <w:pStyle w:val="03-01Tabellentext"/>
            </w:pPr>
            <w:r w:rsidRPr="00C37538">
              <w:t>Hersteller:</w:t>
            </w:r>
          </w:p>
        </w:tc>
        <w:tc>
          <w:tcPr>
            <w:tcW w:w="6804" w:type="dxa"/>
            <w:gridSpan w:val="4"/>
          </w:tcPr>
          <w:p w14:paraId="552A50CB"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6FA8EBD7" w14:textId="77777777" w:rsidTr="00E17890">
        <w:tc>
          <w:tcPr>
            <w:tcW w:w="1134" w:type="dxa"/>
          </w:tcPr>
          <w:p w14:paraId="3447CBCD" w14:textId="77777777" w:rsidR="00D426F5" w:rsidRPr="00C37538" w:rsidRDefault="00D426F5" w:rsidP="00092DA1">
            <w:pPr>
              <w:pStyle w:val="03-01Tabellentext"/>
            </w:pPr>
            <w:r w:rsidRPr="00C37538">
              <w:t>Typ:</w:t>
            </w:r>
          </w:p>
        </w:tc>
        <w:tc>
          <w:tcPr>
            <w:tcW w:w="6804" w:type="dxa"/>
            <w:gridSpan w:val="4"/>
          </w:tcPr>
          <w:p w14:paraId="41623570" w14:textId="77777777" w:rsidR="00D426F5" w:rsidRPr="00CE7796" w:rsidRDefault="00092DA1" w:rsidP="00092DA1">
            <w:pPr>
              <w:pStyle w:val="03-01Tabellentext"/>
              <w:rPr>
                <w:lang w:val="en-US"/>
              </w:rPr>
            </w:pPr>
            <w:r w:rsidRPr="00202976">
              <w:t>BSAP01</w:t>
            </w:r>
          </w:p>
        </w:tc>
      </w:tr>
      <w:tr w:rsidR="00D426F5" w:rsidRPr="00C37538" w14:paraId="79F218F1" w14:textId="77777777" w:rsidTr="00E17890">
        <w:trPr>
          <w:trHeight w:val="61"/>
        </w:trPr>
        <w:tc>
          <w:tcPr>
            <w:tcW w:w="1134" w:type="dxa"/>
          </w:tcPr>
          <w:p w14:paraId="3E6C955C" w14:textId="77777777" w:rsidR="00D426F5" w:rsidRPr="00C37538" w:rsidRDefault="00D426F5" w:rsidP="00092DA1">
            <w:pPr>
              <w:pStyle w:val="03-01Tabellentext"/>
            </w:pPr>
            <w:r w:rsidRPr="00C37538">
              <w:t>Menge:</w:t>
            </w:r>
          </w:p>
        </w:tc>
        <w:tc>
          <w:tcPr>
            <w:tcW w:w="1701" w:type="dxa"/>
          </w:tcPr>
          <w:p w14:paraId="66AAC6CE" w14:textId="77777777" w:rsidR="00D426F5" w:rsidRPr="00C37538" w:rsidRDefault="00D426F5" w:rsidP="00092DA1">
            <w:pPr>
              <w:pStyle w:val="03-01Tabellentext"/>
            </w:pPr>
            <w:r w:rsidRPr="00C37538">
              <w:t>…………….</w:t>
            </w:r>
          </w:p>
        </w:tc>
        <w:tc>
          <w:tcPr>
            <w:tcW w:w="1701" w:type="dxa"/>
          </w:tcPr>
          <w:p w14:paraId="4099CB9D" w14:textId="77777777" w:rsidR="00D426F5" w:rsidRPr="00C37538" w:rsidRDefault="00D426F5" w:rsidP="00092DA1">
            <w:pPr>
              <w:pStyle w:val="03-01Tabellentext"/>
            </w:pPr>
            <w:r>
              <w:t>Stück</w:t>
            </w:r>
          </w:p>
        </w:tc>
        <w:tc>
          <w:tcPr>
            <w:tcW w:w="1701" w:type="dxa"/>
          </w:tcPr>
          <w:p w14:paraId="67252CC3" w14:textId="77777777" w:rsidR="00D426F5" w:rsidRPr="00C37538" w:rsidRDefault="00D426F5" w:rsidP="00092DA1">
            <w:pPr>
              <w:pStyle w:val="03-01Tabellentext"/>
            </w:pPr>
            <w:r w:rsidRPr="00C37538">
              <w:t>EP: </w:t>
            </w:r>
            <w:r>
              <w:t>……………</w:t>
            </w:r>
          </w:p>
        </w:tc>
        <w:tc>
          <w:tcPr>
            <w:tcW w:w="1701" w:type="dxa"/>
          </w:tcPr>
          <w:p w14:paraId="18330FCE" w14:textId="77777777" w:rsidR="00D426F5" w:rsidRPr="00C37538" w:rsidRDefault="00D426F5" w:rsidP="00092DA1">
            <w:pPr>
              <w:pStyle w:val="03-01Tabellentext"/>
            </w:pPr>
            <w:r w:rsidRPr="00C37538">
              <w:t>GP: </w:t>
            </w:r>
            <w:r>
              <w:t>……………</w:t>
            </w:r>
          </w:p>
        </w:tc>
      </w:tr>
    </w:tbl>
    <w:p w14:paraId="033DE0E3" w14:textId="77777777" w:rsidR="00971CA9" w:rsidRDefault="00971CA9" w:rsidP="00092DA1"/>
    <w:p w14:paraId="57B3BDDA" w14:textId="77E917B6" w:rsidR="00092DA1" w:rsidRDefault="00092DA1" w:rsidP="00092DA1"/>
    <w:p w14:paraId="2587280B" w14:textId="77777777" w:rsidR="00BC4663" w:rsidRPr="00E17890" w:rsidRDefault="00BC4663" w:rsidP="00E17890">
      <w:pPr>
        <w:pStyle w:val="00-01Position"/>
      </w:pPr>
      <w:r w:rsidRPr="00E17890">
        <w:t>[Position: ……</w:t>
      </w:r>
      <w:proofErr w:type="gramStart"/>
      <w:r w:rsidRPr="00E17890">
        <w:t>…….</w:t>
      </w:r>
      <w:proofErr w:type="gramEnd"/>
      <w:r w:rsidRPr="00E17890">
        <w:t>.]</w:t>
      </w:r>
    </w:p>
    <w:p w14:paraId="4D17EB49" w14:textId="77777777" w:rsidR="00BC4663" w:rsidRPr="00202976" w:rsidRDefault="00BC4663" w:rsidP="00E17890">
      <w:pPr>
        <w:pStyle w:val="00-02Option"/>
      </w:pPr>
      <w:r w:rsidRPr="00202976">
        <w:t>Option Schlüsselschalter SS01</w:t>
      </w:r>
    </w:p>
    <w:p w14:paraId="29AA3FB0" w14:textId="77777777" w:rsidR="00BC4663" w:rsidRPr="00202976" w:rsidRDefault="00BC4663" w:rsidP="00092DA1">
      <w:pPr>
        <w:pStyle w:val="01-01Haupttext"/>
      </w:pPr>
      <w:r w:rsidRPr="00202976">
        <w:t>Für Dauer-Auf</w:t>
      </w:r>
      <w:r w:rsidR="00D426F5">
        <w:t> </w:t>
      </w:r>
      <w:r w:rsidRPr="00202976">
        <w:t>/</w:t>
      </w:r>
      <w:r w:rsidR="00D426F5">
        <w:t> </w:t>
      </w:r>
      <w:r w:rsidRPr="00202976">
        <w:t>Tastfunktion ZU</w:t>
      </w:r>
      <w:r w:rsidR="00D426F5">
        <w:t>.</w:t>
      </w:r>
    </w:p>
    <w:p w14:paraId="035A198F" w14:textId="77777777" w:rsidR="00BC4663" w:rsidRPr="00202976" w:rsidRDefault="00BC4663" w:rsidP="00092DA1">
      <w:pPr>
        <w:pStyle w:val="01-01Haupttext"/>
      </w:pPr>
      <w:r w:rsidRPr="00202976">
        <w:t>Im Schrankengehäuse eingebaut. Ausführung für bause</w:t>
      </w:r>
      <w:r w:rsidR="00D426F5">
        <w:t>itig gestellten Profilzylinder.</w:t>
      </w:r>
    </w:p>
    <w:p w14:paraId="32933587"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25D5B14C" w14:textId="77777777" w:rsidTr="00E17890">
        <w:tc>
          <w:tcPr>
            <w:tcW w:w="1134" w:type="dxa"/>
          </w:tcPr>
          <w:p w14:paraId="547946D2" w14:textId="77777777" w:rsidR="00D426F5" w:rsidRPr="00C37538" w:rsidRDefault="00D426F5" w:rsidP="00092DA1">
            <w:pPr>
              <w:pStyle w:val="03-01Tabellentext"/>
            </w:pPr>
            <w:r w:rsidRPr="00C37538">
              <w:t>Hersteller:</w:t>
            </w:r>
          </w:p>
        </w:tc>
        <w:tc>
          <w:tcPr>
            <w:tcW w:w="6804" w:type="dxa"/>
            <w:gridSpan w:val="4"/>
          </w:tcPr>
          <w:p w14:paraId="4B9ECAC4"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1613E70A" w14:textId="77777777" w:rsidTr="00E17890">
        <w:tc>
          <w:tcPr>
            <w:tcW w:w="1134" w:type="dxa"/>
          </w:tcPr>
          <w:p w14:paraId="11FF8043" w14:textId="77777777" w:rsidR="00D426F5" w:rsidRPr="00C37538" w:rsidRDefault="00D426F5" w:rsidP="00092DA1">
            <w:pPr>
              <w:pStyle w:val="03-01Tabellentext"/>
            </w:pPr>
            <w:r w:rsidRPr="00C37538">
              <w:t>Typ:</w:t>
            </w:r>
          </w:p>
        </w:tc>
        <w:tc>
          <w:tcPr>
            <w:tcW w:w="6804" w:type="dxa"/>
            <w:gridSpan w:val="4"/>
          </w:tcPr>
          <w:p w14:paraId="11E8410A" w14:textId="77777777" w:rsidR="00D426F5" w:rsidRPr="00CE7796" w:rsidRDefault="00092DA1" w:rsidP="00092DA1">
            <w:pPr>
              <w:pStyle w:val="03-01Tabellentext"/>
              <w:rPr>
                <w:lang w:val="en-US"/>
              </w:rPr>
            </w:pPr>
            <w:r w:rsidRPr="00202976">
              <w:t>SS01</w:t>
            </w:r>
          </w:p>
        </w:tc>
      </w:tr>
      <w:tr w:rsidR="00D426F5" w:rsidRPr="00C37538" w14:paraId="56BF9E06" w14:textId="77777777" w:rsidTr="00E17890">
        <w:trPr>
          <w:trHeight w:val="61"/>
        </w:trPr>
        <w:tc>
          <w:tcPr>
            <w:tcW w:w="1134" w:type="dxa"/>
          </w:tcPr>
          <w:p w14:paraId="14932C46" w14:textId="77777777" w:rsidR="00D426F5" w:rsidRPr="00C37538" w:rsidRDefault="00D426F5" w:rsidP="00092DA1">
            <w:pPr>
              <w:pStyle w:val="03-01Tabellentext"/>
            </w:pPr>
            <w:r w:rsidRPr="00C37538">
              <w:t>Menge:</w:t>
            </w:r>
          </w:p>
        </w:tc>
        <w:tc>
          <w:tcPr>
            <w:tcW w:w="1701" w:type="dxa"/>
          </w:tcPr>
          <w:p w14:paraId="6D163166" w14:textId="77777777" w:rsidR="00D426F5" w:rsidRPr="00C37538" w:rsidRDefault="00D426F5" w:rsidP="00092DA1">
            <w:pPr>
              <w:pStyle w:val="03-01Tabellentext"/>
            </w:pPr>
            <w:r w:rsidRPr="00C37538">
              <w:t>…………….</w:t>
            </w:r>
          </w:p>
        </w:tc>
        <w:tc>
          <w:tcPr>
            <w:tcW w:w="1701" w:type="dxa"/>
          </w:tcPr>
          <w:p w14:paraId="07720A33" w14:textId="77777777" w:rsidR="00D426F5" w:rsidRPr="00C37538" w:rsidRDefault="00D426F5" w:rsidP="00092DA1">
            <w:pPr>
              <w:pStyle w:val="03-01Tabellentext"/>
            </w:pPr>
            <w:r>
              <w:t>Stück</w:t>
            </w:r>
          </w:p>
        </w:tc>
        <w:tc>
          <w:tcPr>
            <w:tcW w:w="1701" w:type="dxa"/>
          </w:tcPr>
          <w:p w14:paraId="3CFDE89F" w14:textId="77777777" w:rsidR="00D426F5" w:rsidRPr="00C37538" w:rsidRDefault="00D426F5" w:rsidP="00092DA1">
            <w:pPr>
              <w:pStyle w:val="03-01Tabellentext"/>
            </w:pPr>
            <w:r w:rsidRPr="00C37538">
              <w:t>EP: </w:t>
            </w:r>
            <w:r>
              <w:t>……………</w:t>
            </w:r>
          </w:p>
        </w:tc>
        <w:tc>
          <w:tcPr>
            <w:tcW w:w="1701" w:type="dxa"/>
          </w:tcPr>
          <w:p w14:paraId="73D1E809" w14:textId="77777777" w:rsidR="00D426F5" w:rsidRPr="00C37538" w:rsidRDefault="00D426F5" w:rsidP="00092DA1">
            <w:pPr>
              <w:pStyle w:val="03-01Tabellentext"/>
            </w:pPr>
            <w:r w:rsidRPr="00C37538">
              <w:t>GP: </w:t>
            </w:r>
            <w:r>
              <w:t>……………</w:t>
            </w:r>
          </w:p>
        </w:tc>
      </w:tr>
    </w:tbl>
    <w:p w14:paraId="101E36A8" w14:textId="77777777" w:rsidR="00D426F5" w:rsidRPr="00202976" w:rsidRDefault="00D426F5" w:rsidP="00092DA1"/>
    <w:p w14:paraId="722382C6" w14:textId="77777777" w:rsidR="00BC4663" w:rsidRPr="00202976" w:rsidRDefault="00BC4663" w:rsidP="00092DA1"/>
    <w:p w14:paraId="575CEB87" w14:textId="77777777" w:rsidR="00BC4663" w:rsidRPr="00E17890" w:rsidRDefault="00BC4663" w:rsidP="00E17890">
      <w:pPr>
        <w:pStyle w:val="00-01Position"/>
      </w:pPr>
      <w:r w:rsidRPr="00E17890">
        <w:t>[Position: …………..]</w:t>
      </w:r>
    </w:p>
    <w:p w14:paraId="22C46ECA" w14:textId="77777777" w:rsidR="00BC4663" w:rsidRPr="00202976" w:rsidRDefault="00BC4663" w:rsidP="00E17890">
      <w:pPr>
        <w:pStyle w:val="00-02Option"/>
      </w:pPr>
      <w:r w:rsidRPr="00202976">
        <w:t>Option Feuerwehrschalter FWS01</w:t>
      </w:r>
    </w:p>
    <w:p w14:paraId="64DAFF91" w14:textId="77777777" w:rsidR="00BC4663" w:rsidRPr="00202976" w:rsidRDefault="00F80BB8" w:rsidP="00092DA1">
      <w:pPr>
        <w:pStyle w:val="01-01Haupttext"/>
      </w:pPr>
      <w:r>
        <w:t>Für "</w:t>
      </w:r>
      <w:r w:rsidR="00BC4663" w:rsidRPr="00202976">
        <w:t>Da</w:t>
      </w:r>
      <w:r w:rsidR="00D426F5">
        <w:t>uer-Auf</w:t>
      </w:r>
      <w:r>
        <w:t>"</w:t>
      </w:r>
      <w:r w:rsidR="00D426F5">
        <w:t xml:space="preserve"> mit Betätigungselement.</w:t>
      </w:r>
    </w:p>
    <w:p w14:paraId="408B42C1" w14:textId="77777777" w:rsidR="00BC4663" w:rsidRPr="00202976" w:rsidRDefault="00BC4663" w:rsidP="00092DA1">
      <w:pPr>
        <w:pStyle w:val="01-01Haupttext"/>
      </w:pPr>
      <w:r w:rsidRPr="00202976">
        <w:t>Deutsche Ausführung</w:t>
      </w:r>
      <w:r w:rsidR="00D426F5">
        <w:t>, nach DIN </w:t>
      </w:r>
      <w:r w:rsidRPr="00202976">
        <w:t>3223 (Dreikant-</w:t>
      </w:r>
      <w:proofErr w:type="spellStart"/>
      <w:r w:rsidRPr="00202976">
        <w:t>Hydrantensch</w:t>
      </w:r>
      <w:r w:rsidR="00D426F5">
        <w:t>lüssel</w:t>
      </w:r>
      <w:proofErr w:type="spellEnd"/>
      <w:r w:rsidR="00D426F5">
        <w:t>) zum Öffnen der Schranke.</w:t>
      </w:r>
    </w:p>
    <w:p w14:paraId="398CC13A" w14:textId="77777777" w:rsidR="00BC4663" w:rsidRPr="00202976" w:rsidRDefault="00BC4663" w:rsidP="00092DA1">
      <w:pPr>
        <w:pStyle w:val="01-01Haupttext"/>
      </w:pPr>
      <w:r w:rsidRPr="00202976">
        <w:t>Bei Brand oder Gefahr durch Feuerweh</w:t>
      </w:r>
      <w:r w:rsidR="00D426F5">
        <w:t>r, Rettungswagen, Notarzt, etc.</w:t>
      </w:r>
    </w:p>
    <w:p w14:paraId="67DDA31D" w14:textId="77777777" w:rsidR="00BC4663" w:rsidRPr="00202976" w:rsidRDefault="00BC4663" w:rsidP="00092DA1">
      <w:pPr>
        <w:pStyle w:val="01-01Haupttext"/>
      </w:pPr>
      <w:r w:rsidRPr="00202976">
        <w:t>Im Schrankengehäuse eingebaut.</w:t>
      </w:r>
    </w:p>
    <w:p w14:paraId="3CC76F98"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3C434B4E" w14:textId="77777777" w:rsidTr="00E17890">
        <w:tc>
          <w:tcPr>
            <w:tcW w:w="1134" w:type="dxa"/>
          </w:tcPr>
          <w:p w14:paraId="4A10EED0" w14:textId="77777777" w:rsidR="00D426F5" w:rsidRPr="00C37538" w:rsidRDefault="00D426F5" w:rsidP="00092DA1">
            <w:pPr>
              <w:pStyle w:val="03-01Tabellentext"/>
            </w:pPr>
            <w:r w:rsidRPr="00C37538">
              <w:t>Hersteller:</w:t>
            </w:r>
          </w:p>
        </w:tc>
        <w:tc>
          <w:tcPr>
            <w:tcW w:w="6804" w:type="dxa"/>
            <w:gridSpan w:val="4"/>
          </w:tcPr>
          <w:p w14:paraId="06A67E2D"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47849F84" w14:textId="77777777" w:rsidTr="00E17890">
        <w:tc>
          <w:tcPr>
            <w:tcW w:w="1134" w:type="dxa"/>
          </w:tcPr>
          <w:p w14:paraId="7CACC9B2" w14:textId="77777777" w:rsidR="00D426F5" w:rsidRPr="00C37538" w:rsidRDefault="00D426F5" w:rsidP="00092DA1">
            <w:pPr>
              <w:pStyle w:val="03-01Tabellentext"/>
            </w:pPr>
            <w:r w:rsidRPr="00C37538">
              <w:t>Typ:</w:t>
            </w:r>
          </w:p>
        </w:tc>
        <w:tc>
          <w:tcPr>
            <w:tcW w:w="6804" w:type="dxa"/>
            <w:gridSpan w:val="4"/>
          </w:tcPr>
          <w:p w14:paraId="0BC2B41E" w14:textId="77777777" w:rsidR="00D426F5" w:rsidRPr="00CE7796" w:rsidRDefault="00092DA1" w:rsidP="00092DA1">
            <w:pPr>
              <w:pStyle w:val="03-01Tabellentext"/>
              <w:rPr>
                <w:lang w:val="en-US"/>
              </w:rPr>
            </w:pPr>
            <w:r w:rsidRPr="00202976">
              <w:t>FWS01</w:t>
            </w:r>
          </w:p>
        </w:tc>
      </w:tr>
      <w:tr w:rsidR="00D426F5" w:rsidRPr="00C37538" w14:paraId="06441E40" w14:textId="77777777" w:rsidTr="00E17890">
        <w:trPr>
          <w:trHeight w:val="61"/>
        </w:trPr>
        <w:tc>
          <w:tcPr>
            <w:tcW w:w="1134" w:type="dxa"/>
          </w:tcPr>
          <w:p w14:paraId="45E862C5" w14:textId="77777777" w:rsidR="00D426F5" w:rsidRPr="00C37538" w:rsidRDefault="00D426F5" w:rsidP="00092DA1">
            <w:pPr>
              <w:pStyle w:val="03-01Tabellentext"/>
            </w:pPr>
            <w:r w:rsidRPr="00C37538">
              <w:t>Menge:</w:t>
            </w:r>
          </w:p>
        </w:tc>
        <w:tc>
          <w:tcPr>
            <w:tcW w:w="1701" w:type="dxa"/>
          </w:tcPr>
          <w:p w14:paraId="7F21F4E8" w14:textId="77777777" w:rsidR="00D426F5" w:rsidRPr="00C37538" w:rsidRDefault="00D426F5" w:rsidP="00092DA1">
            <w:pPr>
              <w:pStyle w:val="03-01Tabellentext"/>
            </w:pPr>
            <w:r w:rsidRPr="00C37538">
              <w:t>…………….</w:t>
            </w:r>
          </w:p>
        </w:tc>
        <w:tc>
          <w:tcPr>
            <w:tcW w:w="1701" w:type="dxa"/>
          </w:tcPr>
          <w:p w14:paraId="54BD6436" w14:textId="77777777" w:rsidR="00D426F5" w:rsidRPr="00C37538" w:rsidRDefault="00D426F5" w:rsidP="00092DA1">
            <w:pPr>
              <w:pStyle w:val="03-01Tabellentext"/>
            </w:pPr>
            <w:r>
              <w:t>Stück</w:t>
            </w:r>
          </w:p>
        </w:tc>
        <w:tc>
          <w:tcPr>
            <w:tcW w:w="1701" w:type="dxa"/>
          </w:tcPr>
          <w:p w14:paraId="00BA563F" w14:textId="77777777" w:rsidR="00D426F5" w:rsidRPr="00C37538" w:rsidRDefault="00D426F5" w:rsidP="00092DA1">
            <w:pPr>
              <w:pStyle w:val="03-01Tabellentext"/>
            </w:pPr>
            <w:r w:rsidRPr="00C37538">
              <w:t>EP: </w:t>
            </w:r>
            <w:r>
              <w:t>……………</w:t>
            </w:r>
          </w:p>
        </w:tc>
        <w:tc>
          <w:tcPr>
            <w:tcW w:w="1701" w:type="dxa"/>
          </w:tcPr>
          <w:p w14:paraId="078B4E36" w14:textId="77777777" w:rsidR="00D426F5" w:rsidRPr="00C37538" w:rsidRDefault="00D426F5" w:rsidP="00092DA1">
            <w:pPr>
              <w:pStyle w:val="03-01Tabellentext"/>
            </w:pPr>
            <w:r w:rsidRPr="00C37538">
              <w:t>GP: </w:t>
            </w:r>
            <w:r>
              <w:t>……………</w:t>
            </w:r>
          </w:p>
        </w:tc>
      </w:tr>
    </w:tbl>
    <w:p w14:paraId="7E4937CE" w14:textId="77777777" w:rsidR="00D426F5" w:rsidRDefault="00D426F5" w:rsidP="00092DA1"/>
    <w:p w14:paraId="478E11AF" w14:textId="443FAA9D" w:rsidR="00971CA9" w:rsidRDefault="00971CA9">
      <w:pPr>
        <w:rPr>
          <w:b/>
          <w:bCs/>
        </w:rPr>
      </w:pPr>
      <w:r>
        <w:br w:type="page"/>
      </w:r>
    </w:p>
    <w:p w14:paraId="59811F6D" w14:textId="77777777" w:rsidR="00833D5E" w:rsidRDefault="00833D5E" w:rsidP="00E17890">
      <w:pPr>
        <w:pStyle w:val="00-01Position"/>
      </w:pPr>
    </w:p>
    <w:p w14:paraId="59EEC505" w14:textId="2143F801" w:rsidR="00BC4663" w:rsidRPr="00E17890" w:rsidRDefault="00BC4663" w:rsidP="00E17890">
      <w:pPr>
        <w:pStyle w:val="00-01Position"/>
      </w:pPr>
      <w:r w:rsidRPr="00E17890">
        <w:t>[Position: ……</w:t>
      </w:r>
      <w:proofErr w:type="gramStart"/>
      <w:r w:rsidRPr="00E17890">
        <w:t>…….</w:t>
      </w:r>
      <w:proofErr w:type="gramEnd"/>
      <w:r w:rsidRPr="00E17890">
        <w:t>.]</w:t>
      </w:r>
    </w:p>
    <w:p w14:paraId="380937B2" w14:textId="13192173" w:rsidR="00BC4663" w:rsidRPr="00202976" w:rsidRDefault="00BC4663" w:rsidP="00E17890">
      <w:pPr>
        <w:pStyle w:val="00-02Option"/>
      </w:pPr>
      <w:r w:rsidRPr="00202976">
        <w:t>Option Sicherheitslichtschranke für Personenschutz LS</w:t>
      </w:r>
      <w:r w:rsidR="00C43DD6">
        <w:t>21</w:t>
      </w:r>
    </w:p>
    <w:p w14:paraId="54AA6A33" w14:textId="77777777" w:rsidR="00BC4663" w:rsidRPr="00202976" w:rsidRDefault="00BC4663" w:rsidP="00092DA1">
      <w:pPr>
        <w:pStyle w:val="01-01Haupttext"/>
      </w:pPr>
      <w:r w:rsidRPr="00202976">
        <w:t>Mit Testeingang für Ans</w:t>
      </w:r>
      <w:r w:rsidR="00D426F5">
        <w:t>chluss an Steuergerät MGC (Pro).</w:t>
      </w:r>
    </w:p>
    <w:p w14:paraId="28B90BC2" w14:textId="77777777" w:rsidR="00BC4663" w:rsidRPr="00202976" w:rsidRDefault="00BC4663" w:rsidP="00092DA1">
      <w:pPr>
        <w:pStyle w:val="01-01Haupttext"/>
      </w:pPr>
      <w:r w:rsidRPr="00202976">
        <w:t>Wird vor jeder Schließbewegung getestet, um die ordnungsgemäße Funktion zu prüfen.</w:t>
      </w:r>
    </w:p>
    <w:p w14:paraId="5E04D429" w14:textId="77777777" w:rsidR="00BC4663" w:rsidRPr="00202976" w:rsidRDefault="00BC4663" w:rsidP="00092DA1">
      <w:pPr>
        <w:pStyle w:val="01-01Haupttext"/>
      </w:pPr>
      <w:r w:rsidRPr="00202976">
        <w:t>Bestehend aus Sender und Empfänger inkl. Anbauteilen</w:t>
      </w:r>
      <w:r w:rsidR="00D426F5">
        <w:t>.</w:t>
      </w:r>
    </w:p>
    <w:p w14:paraId="7A4C1C0E" w14:textId="77777777" w:rsidR="00BC4663" w:rsidRPr="00202976" w:rsidRDefault="00BC4663" w:rsidP="00092DA1">
      <w:pPr>
        <w:pStyle w:val="01-01Haupttext"/>
      </w:pPr>
      <w:r w:rsidRPr="00202976">
        <w:t>Montiert an Schrankengehäuse und Auflagepfosten (muss separat bestellt werden).</w:t>
      </w:r>
    </w:p>
    <w:p w14:paraId="54DD4C41"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426F5" w:rsidRPr="00C37538" w14:paraId="235888E8" w14:textId="77777777" w:rsidTr="00E17890">
        <w:tc>
          <w:tcPr>
            <w:tcW w:w="1134" w:type="dxa"/>
          </w:tcPr>
          <w:p w14:paraId="48C34D87" w14:textId="77777777" w:rsidR="00D426F5" w:rsidRPr="00C37538" w:rsidRDefault="00D426F5" w:rsidP="00092DA1">
            <w:pPr>
              <w:pStyle w:val="03-01Tabellentext"/>
            </w:pPr>
            <w:r w:rsidRPr="00C37538">
              <w:t>Hersteller:</w:t>
            </w:r>
          </w:p>
        </w:tc>
        <w:tc>
          <w:tcPr>
            <w:tcW w:w="6804" w:type="dxa"/>
            <w:gridSpan w:val="4"/>
          </w:tcPr>
          <w:p w14:paraId="07820DD0" w14:textId="77777777" w:rsidR="00D426F5" w:rsidRPr="00C37538" w:rsidRDefault="00D426F5" w:rsidP="00092DA1">
            <w:pPr>
              <w:pStyle w:val="03-01Tabellentext"/>
              <w:rPr>
                <w:szCs w:val="20"/>
                <w:lang w:val="en-US"/>
              </w:rPr>
            </w:pPr>
            <w:r>
              <w:rPr>
                <w:lang w:val="en-US"/>
              </w:rPr>
              <w:t>MAGNETIC AUTOCONTROL GMBH</w:t>
            </w:r>
          </w:p>
        </w:tc>
      </w:tr>
      <w:tr w:rsidR="00D426F5" w:rsidRPr="00CE7796" w14:paraId="6BB6BAD6" w14:textId="77777777" w:rsidTr="00E17890">
        <w:tc>
          <w:tcPr>
            <w:tcW w:w="1134" w:type="dxa"/>
          </w:tcPr>
          <w:p w14:paraId="1688E36E" w14:textId="77777777" w:rsidR="00D426F5" w:rsidRPr="00C37538" w:rsidRDefault="00D426F5" w:rsidP="00092DA1">
            <w:pPr>
              <w:pStyle w:val="03-01Tabellentext"/>
            </w:pPr>
            <w:r w:rsidRPr="00C37538">
              <w:t>Typ:</w:t>
            </w:r>
          </w:p>
        </w:tc>
        <w:tc>
          <w:tcPr>
            <w:tcW w:w="6804" w:type="dxa"/>
            <w:gridSpan w:val="4"/>
          </w:tcPr>
          <w:p w14:paraId="1C89C0D0" w14:textId="1D062DD0" w:rsidR="00D426F5" w:rsidRPr="00CE7796" w:rsidRDefault="00092DA1" w:rsidP="00092DA1">
            <w:pPr>
              <w:pStyle w:val="03-01Tabellentext"/>
              <w:rPr>
                <w:lang w:val="en-US"/>
              </w:rPr>
            </w:pPr>
            <w:r w:rsidRPr="00202976">
              <w:t>LS</w:t>
            </w:r>
            <w:r w:rsidR="00C43DD6">
              <w:t>21</w:t>
            </w:r>
          </w:p>
        </w:tc>
      </w:tr>
      <w:tr w:rsidR="00D426F5" w:rsidRPr="00C37538" w14:paraId="0FC8E0C5" w14:textId="77777777" w:rsidTr="00E17890">
        <w:trPr>
          <w:trHeight w:val="61"/>
        </w:trPr>
        <w:tc>
          <w:tcPr>
            <w:tcW w:w="1134" w:type="dxa"/>
          </w:tcPr>
          <w:p w14:paraId="5C2A8453" w14:textId="77777777" w:rsidR="00D426F5" w:rsidRPr="00C37538" w:rsidRDefault="00D426F5" w:rsidP="00092DA1">
            <w:pPr>
              <w:pStyle w:val="03-01Tabellentext"/>
            </w:pPr>
            <w:r w:rsidRPr="00C37538">
              <w:t>Menge:</w:t>
            </w:r>
          </w:p>
        </w:tc>
        <w:tc>
          <w:tcPr>
            <w:tcW w:w="1701" w:type="dxa"/>
          </w:tcPr>
          <w:p w14:paraId="6623433C" w14:textId="77777777" w:rsidR="00D426F5" w:rsidRPr="00C37538" w:rsidRDefault="00D426F5" w:rsidP="00092DA1">
            <w:pPr>
              <w:pStyle w:val="03-01Tabellentext"/>
            </w:pPr>
            <w:r w:rsidRPr="00C37538">
              <w:t>…………….</w:t>
            </w:r>
          </w:p>
        </w:tc>
        <w:tc>
          <w:tcPr>
            <w:tcW w:w="1701" w:type="dxa"/>
          </w:tcPr>
          <w:p w14:paraId="71D741E4" w14:textId="77777777" w:rsidR="00D426F5" w:rsidRPr="00C37538" w:rsidRDefault="00D426F5" w:rsidP="00092DA1">
            <w:pPr>
              <w:pStyle w:val="03-01Tabellentext"/>
            </w:pPr>
            <w:r>
              <w:t>Stück</w:t>
            </w:r>
          </w:p>
        </w:tc>
        <w:tc>
          <w:tcPr>
            <w:tcW w:w="1701" w:type="dxa"/>
          </w:tcPr>
          <w:p w14:paraId="6A07B3A6" w14:textId="77777777" w:rsidR="00D426F5" w:rsidRPr="00C37538" w:rsidRDefault="00D426F5" w:rsidP="00092DA1">
            <w:pPr>
              <w:pStyle w:val="03-01Tabellentext"/>
            </w:pPr>
            <w:r w:rsidRPr="00C37538">
              <w:t>EP: </w:t>
            </w:r>
            <w:r>
              <w:t>……………</w:t>
            </w:r>
          </w:p>
        </w:tc>
        <w:tc>
          <w:tcPr>
            <w:tcW w:w="1701" w:type="dxa"/>
          </w:tcPr>
          <w:p w14:paraId="4483CFD4" w14:textId="77777777" w:rsidR="00D426F5" w:rsidRPr="00C37538" w:rsidRDefault="00D426F5" w:rsidP="00092DA1">
            <w:pPr>
              <w:pStyle w:val="03-01Tabellentext"/>
            </w:pPr>
            <w:r w:rsidRPr="00C37538">
              <w:t>GP: </w:t>
            </w:r>
            <w:r>
              <w:t>……………</w:t>
            </w:r>
          </w:p>
        </w:tc>
      </w:tr>
    </w:tbl>
    <w:p w14:paraId="2863967F" w14:textId="77777777" w:rsidR="00BC4663" w:rsidRPr="00202976" w:rsidRDefault="00BC4663" w:rsidP="00092DA1"/>
    <w:p w14:paraId="0F915111" w14:textId="77777777" w:rsidR="00BC4663" w:rsidRPr="00202976" w:rsidRDefault="00BC4663" w:rsidP="00092DA1"/>
    <w:p w14:paraId="0521F538" w14:textId="499F82FF" w:rsidR="00833D5E" w:rsidRDefault="00833D5E">
      <w:pPr>
        <w:rPr>
          <w:b/>
          <w:bCs/>
        </w:rPr>
      </w:pPr>
    </w:p>
    <w:p w14:paraId="6A424235" w14:textId="30493FD1" w:rsidR="00833D5E" w:rsidRPr="00C80CDD" w:rsidRDefault="00833D5E" w:rsidP="00833D5E">
      <w:pPr>
        <w:pStyle w:val="00-01Position"/>
      </w:pPr>
      <w:r w:rsidRPr="00C80CDD">
        <w:t>[Position: ……</w:t>
      </w:r>
      <w:proofErr w:type="gramStart"/>
      <w:r w:rsidRPr="00C80CDD">
        <w:t>…….</w:t>
      </w:r>
      <w:proofErr w:type="gramEnd"/>
      <w:r w:rsidRPr="00C80CDD">
        <w:t>.]</w:t>
      </w:r>
    </w:p>
    <w:p w14:paraId="0AF2E311" w14:textId="77777777" w:rsidR="00833D5E" w:rsidRDefault="00833D5E" w:rsidP="00833D5E">
      <w:pPr>
        <w:pStyle w:val="00-02Option"/>
      </w:pPr>
      <w:r w:rsidRPr="00DD2C22">
        <w:t xml:space="preserve">Option </w:t>
      </w:r>
      <w:r>
        <w:t xml:space="preserve">Radarsensor als Ersatz für Überwachungs- und Öffnungsschleife RADS01 </w:t>
      </w:r>
    </w:p>
    <w:p w14:paraId="22FDC7AA" w14:textId="77777777" w:rsidR="00833D5E" w:rsidRPr="00DD2C22" w:rsidRDefault="00833D5E" w:rsidP="00833D5E">
      <w:pPr>
        <w:pStyle w:val="01-01Haupttext"/>
      </w:pPr>
      <w:r w:rsidRPr="00DD2C22">
        <w:t>Mit Testeingang für Anschluss an Steuergerät MGC (Pro)</w:t>
      </w:r>
      <w:r>
        <w:t>.</w:t>
      </w:r>
    </w:p>
    <w:p w14:paraId="7CE178FB" w14:textId="77777777" w:rsidR="00833D5E" w:rsidRPr="00DD2C22" w:rsidRDefault="00833D5E" w:rsidP="00833D5E">
      <w:pPr>
        <w:pStyle w:val="01-01Haupttext"/>
      </w:pPr>
      <w:r w:rsidRPr="00DD2C22">
        <w:t>Wird vor jeder Schließbewegung getestet, um die ord</w:t>
      </w:r>
      <w:r>
        <w:t>nungsgemäße Funktion zu prüfen.</w:t>
      </w:r>
    </w:p>
    <w:p w14:paraId="70EB262C" w14:textId="77777777" w:rsidR="00833D5E" w:rsidRPr="00DD2C22" w:rsidRDefault="00833D5E" w:rsidP="00833D5E">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082462E5" w14:textId="77777777" w:rsidR="00833D5E" w:rsidRPr="00DD2C22" w:rsidRDefault="00833D5E" w:rsidP="00833D5E">
      <w:pPr>
        <w:pStyle w:val="01-01Haupttext"/>
      </w:pPr>
      <w:r w:rsidRPr="00DD2C22">
        <w:t>Sichere Erkennung von Fahrzeugen</w:t>
      </w:r>
      <w:r>
        <w:t xml:space="preserve"> (PKW, LKW)</w:t>
      </w:r>
    </w:p>
    <w:p w14:paraId="76F296DF" w14:textId="77777777" w:rsidR="00833D5E" w:rsidRPr="00DD2C22" w:rsidRDefault="00833D5E" w:rsidP="00833D5E">
      <w:pPr>
        <w:pStyle w:val="01-01Haupttext"/>
      </w:pPr>
      <w:r w:rsidRPr="00DD2C22">
        <w:t>Ersatz von Induktionsschleifen durch einstellbare Feldgröße von Überwachungs- und separatem Öffnungsfeld. Zeitersparnis gegenüber Verlegung von Induktionsschleifen, da keine Bodenverlegung nötig.</w:t>
      </w:r>
    </w:p>
    <w:p w14:paraId="5392E53E" w14:textId="77777777" w:rsidR="00833D5E" w:rsidRPr="00DD2C22" w:rsidRDefault="00833D5E" w:rsidP="00833D5E">
      <w:pPr>
        <w:pStyle w:val="01-01Haupttext"/>
      </w:pPr>
      <w:r w:rsidRPr="00DD2C22">
        <w:t>Sichere Erkennung von beweglichen und stillstehenden Objekten und Personen. Automatisches Einlernen der Umgebung.</w:t>
      </w:r>
    </w:p>
    <w:p w14:paraId="45715BA8" w14:textId="77777777" w:rsidR="00833D5E" w:rsidRPr="00DD2C22" w:rsidRDefault="00833D5E" w:rsidP="00833D5E">
      <w:pPr>
        <w:pStyle w:val="01-01Haupttext"/>
      </w:pPr>
      <w:r w:rsidRPr="00DD2C22">
        <w:t>Ausblendung von Fußgängern</w:t>
      </w:r>
      <w:r>
        <w:t xml:space="preserve"> im Öffnungsfeld einstellbar.</w:t>
      </w:r>
    </w:p>
    <w:p w14:paraId="28D61798" w14:textId="77777777" w:rsidR="00833D5E" w:rsidRDefault="00833D5E" w:rsidP="00833D5E">
      <w:pPr>
        <w:pStyle w:val="01-01Haupttext"/>
      </w:pPr>
    </w:p>
    <w:p w14:paraId="3853FAB6" w14:textId="77777777" w:rsidR="00833D5E" w:rsidRDefault="00833D5E" w:rsidP="00833D5E">
      <w:pPr>
        <w:pStyle w:val="01-01Haupttext"/>
      </w:pPr>
      <w:r>
        <w:t xml:space="preserve">Berührungslos wirkende Schutzeinrichtung für Personenschutz nach EN 12453 (Gerät mit Mindestschutz-niveau D). Nur möglich in Verbindung mit </w:t>
      </w:r>
      <w:proofErr w:type="spellStart"/>
      <w:r>
        <w:t>MicroDrive</w:t>
      </w:r>
      <w:proofErr w:type="spellEnd"/>
      <w:r>
        <w:t>-Schranken mit einer Schließzeit größer als 2,2 s (dynamische Aufschlagkräfte &lt; 400 N = Mindestschutzniveau C).</w:t>
      </w:r>
    </w:p>
    <w:p w14:paraId="08C5DF74" w14:textId="77777777" w:rsidR="00833D5E" w:rsidRDefault="00833D5E" w:rsidP="00833D5E">
      <w:pPr>
        <w:pStyle w:val="01-01Haupttext"/>
      </w:pPr>
    </w:p>
    <w:p w14:paraId="2A1A159F" w14:textId="77777777" w:rsidR="00833D5E" w:rsidRDefault="00833D5E" w:rsidP="00833D5E">
      <w:pPr>
        <w:pStyle w:val="01-01Haupttext"/>
      </w:pPr>
      <w:r>
        <w:t>Horizontale Feldgröße bis 6,0 m x 6,0 m. Montage mittels Anbaugehäuse und optionalem Montagekeil 30° am Schrankengehäuse.</w:t>
      </w:r>
    </w:p>
    <w:p w14:paraId="45BC3C3E" w14:textId="77777777" w:rsidR="00833D5E" w:rsidRDefault="00833D5E" w:rsidP="00833D5E">
      <w:pPr>
        <w:pStyle w:val="01-01Haupttext"/>
      </w:pPr>
    </w:p>
    <w:p w14:paraId="615FFB4D" w14:textId="77777777" w:rsidR="00833D5E" w:rsidRDefault="00833D5E" w:rsidP="00833D5E">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33D5E" w:rsidRPr="00C37538" w14:paraId="0B025306" w14:textId="77777777" w:rsidTr="00182A0D">
        <w:tc>
          <w:tcPr>
            <w:tcW w:w="1134" w:type="dxa"/>
          </w:tcPr>
          <w:p w14:paraId="3A389E93" w14:textId="77777777" w:rsidR="00833D5E" w:rsidRPr="00C37538" w:rsidRDefault="00833D5E" w:rsidP="00182A0D">
            <w:pPr>
              <w:pStyle w:val="03-01Tabellentext"/>
            </w:pPr>
            <w:r w:rsidRPr="00C37538">
              <w:t>Hersteller:</w:t>
            </w:r>
          </w:p>
        </w:tc>
        <w:tc>
          <w:tcPr>
            <w:tcW w:w="6804" w:type="dxa"/>
            <w:gridSpan w:val="4"/>
          </w:tcPr>
          <w:p w14:paraId="292852EF" w14:textId="77777777" w:rsidR="00833D5E" w:rsidRPr="00C37538" w:rsidRDefault="00833D5E" w:rsidP="00182A0D">
            <w:pPr>
              <w:pStyle w:val="03-01Tabellentext"/>
              <w:rPr>
                <w:szCs w:val="20"/>
              </w:rPr>
            </w:pPr>
            <w:r>
              <w:t>MAGNETIC AUTOCONTROL GMBH</w:t>
            </w:r>
          </w:p>
        </w:tc>
      </w:tr>
      <w:tr w:rsidR="00833D5E" w:rsidRPr="00C37538" w14:paraId="4FA3A7E1" w14:textId="77777777" w:rsidTr="00182A0D">
        <w:tc>
          <w:tcPr>
            <w:tcW w:w="1134" w:type="dxa"/>
          </w:tcPr>
          <w:p w14:paraId="7337C97F" w14:textId="77777777" w:rsidR="00833D5E" w:rsidRPr="00C37538" w:rsidRDefault="00833D5E" w:rsidP="00182A0D">
            <w:pPr>
              <w:pStyle w:val="03-01Tabellentext"/>
            </w:pPr>
            <w:r w:rsidRPr="00C37538">
              <w:t>Typ:</w:t>
            </w:r>
          </w:p>
        </w:tc>
        <w:tc>
          <w:tcPr>
            <w:tcW w:w="6804" w:type="dxa"/>
            <w:gridSpan w:val="4"/>
          </w:tcPr>
          <w:p w14:paraId="3E39EF71" w14:textId="77777777" w:rsidR="00833D5E" w:rsidRPr="00F14D22" w:rsidRDefault="00833D5E" w:rsidP="00182A0D">
            <w:pPr>
              <w:pStyle w:val="03-01Tabellentext"/>
            </w:pPr>
            <w:r>
              <w:t>RADS01</w:t>
            </w:r>
          </w:p>
        </w:tc>
      </w:tr>
      <w:tr w:rsidR="00833D5E" w:rsidRPr="00C37538" w14:paraId="7BE57A2B" w14:textId="77777777" w:rsidTr="00182A0D">
        <w:trPr>
          <w:trHeight w:val="61"/>
        </w:trPr>
        <w:tc>
          <w:tcPr>
            <w:tcW w:w="1134" w:type="dxa"/>
          </w:tcPr>
          <w:p w14:paraId="546C36CF" w14:textId="77777777" w:rsidR="00833D5E" w:rsidRPr="00C37538" w:rsidRDefault="00833D5E" w:rsidP="00182A0D">
            <w:pPr>
              <w:pStyle w:val="03-01Tabellentext"/>
            </w:pPr>
            <w:r w:rsidRPr="00C37538">
              <w:t>Menge:</w:t>
            </w:r>
          </w:p>
        </w:tc>
        <w:tc>
          <w:tcPr>
            <w:tcW w:w="1701" w:type="dxa"/>
          </w:tcPr>
          <w:p w14:paraId="567F7565" w14:textId="77777777" w:rsidR="00833D5E" w:rsidRPr="00C37538" w:rsidRDefault="00833D5E" w:rsidP="00182A0D">
            <w:pPr>
              <w:pStyle w:val="03-01Tabellentext"/>
            </w:pPr>
            <w:r w:rsidRPr="00C37538">
              <w:t>…</w:t>
            </w:r>
            <w:r>
              <w:t>……………</w:t>
            </w:r>
          </w:p>
        </w:tc>
        <w:tc>
          <w:tcPr>
            <w:tcW w:w="1701" w:type="dxa"/>
          </w:tcPr>
          <w:p w14:paraId="72C7877E" w14:textId="77777777" w:rsidR="00833D5E" w:rsidRPr="00C37538" w:rsidRDefault="00833D5E" w:rsidP="00182A0D">
            <w:pPr>
              <w:pStyle w:val="03-01Tabellentext"/>
            </w:pPr>
            <w:r>
              <w:t>Stück</w:t>
            </w:r>
          </w:p>
        </w:tc>
        <w:tc>
          <w:tcPr>
            <w:tcW w:w="1701" w:type="dxa"/>
          </w:tcPr>
          <w:p w14:paraId="6BA5EAE0" w14:textId="77777777" w:rsidR="00833D5E" w:rsidRPr="00C37538" w:rsidRDefault="00833D5E" w:rsidP="00182A0D">
            <w:pPr>
              <w:pStyle w:val="03-01Tabellentext"/>
            </w:pPr>
            <w:r w:rsidRPr="00C37538">
              <w:t>EP: </w:t>
            </w:r>
            <w:r>
              <w:t>……………</w:t>
            </w:r>
          </w:p>
        </w:tc>
        <w:tc>
          <w:tcPr>
            <w:tcW w:w="1701" w:type="dxa"/>
          </w:tcPr>
          <w:p w14:paraId="57308830" w14:textId="77777777" w:rsidR="00833D5E" w:rsidRPr="00C37538" w:rsidRDefault="00833D5E" w:rsidP="00182A0D">
            <w:pPr>
              <w:pStyle w:val="03-01Tabellentext"/>
            </w:pPr>
            <w:r w:rsidRPr="00C37538">
              <w:t>GP: </w:t>
            </w:r>
            <w:r>
              <w:t>……………</w:t>
            </w:r>
          </w:p>
        </w:tc>
      </w:tr>
    </w:tbl>
    <w:p w14:paraId="2D8CB091" w14:textId="77777777" w:rsidR="00833D5E" w:rsidRDefault="00833D5E" w:rsidP="00833D5E">
      <w:pPr>
        <w:pStyle w:val="01-01Haupttext"/>
      </w:pPr>
    </w:p>
    <w:p w14:paraId="095E88B7" w14:textId="77777777" w:rsidR="00833D5E" w:rsidRDefault="00833D5E" w:rsidP="00833D5E">
      <w:pPr>
        <w:pStyle w:val="01-01Haupttext"/>
      </w:pPr>
    </w:p>
    <w:p w14:paraId="0AAF8663" w14:textId="77777777" w:rsidR="00833D5E" w:rsidRDefault="00833D5E" w:rsidP="00833D5E">
      <w:pPr>
        <w:pStyle w:val="01-01Haupttext"/>
      </w:pPr>
    </w:p>
    <w:p w14:paraId="0AC33665" w14:textId="77777777" w:rsidR="00833D5E" w:rsidRPr="00C80CDD" w:rsidRDefault="00833D5E" w:rsidP="00833D5E">
      <w:pPr>
        <w:pStyle w:val="00-01Position"/>
      </w:pPr>
      <w:r w:rsidRPr="00C80CDD">
        <w:t>[Position: ……</w:t>
      </w:r>
      <w:proofErr w:type="gramStart"/>
      <w:r w:rsidRPr="00C80CDD">
        <w:t>…….</w:t>
      </w:r>
      <w:proofErr w:type="gramEnd"/>
      <w:r w:rsidRPr="00C80CDD">
        <w:t>.]</w:t>
      </w:r>
    </w:p>
    <w:p w14:paraId="7E0A7D88" w14:textId="77777777" w:rsidR="00833D5E" w:rsidRPr="00DD2C22" w:rsidRDefault="00833D5E" w:rsidP="00833D5E">
      <w:pPr>
        <w:pStyle w:val="00-02Option"/>
      </w:pPr>
      <w:r w:rsidRPr="00DD2C22">
        <w:t xml:space="preserve">Option Anbaugehäuse </w:t>
      </w:r>
      <w:r>
        <w:t>Radarsensor RADG01</w:t>
      </w:r>
    </w:p>
    <w:p w14:paraId="737EB720" w14:textId="77777777" w:rsidR="00833D5E" w:rsidRPr="00DD2C22" w:rsidRDefault="00833D5E" w:rsidP="00833D5E">
      <w:pPr>
        <w:pStyle w:val="01-01Haupttext"/>
      </w:pPr>
      <w:r w:rsidRPr="00DD2C22">
        <w:t xml:space="preserve">Zur Befestigung des </w:t>
      </w:r>
      <w:r>
        <w:t>Radarsensors RADS01</w:t>
      </w:r>
      <w:r w:rsidRPr="00DD2C22">
        <w:t xml:space="preserve"> am Schrankengehäuse</w:t>
      </w:r>
      <w:r>
        <w:t>.</w:t>
      </w:r>
    </w:p>
    <w:p w14:paraId="5F44360B" w14:textId="77777777" w:rsidR="00833D5E" w:rsidRPr="00DD2C22" w:rsidRDefault="00833D5E" w:rsidP="00833D5E">
      <w:pPr>
        <w:pStyle w:val="01-01Haupttext"/>
      </w:pPr>
      <w:r w:rsidRPr="00DD2C22">
        <w:t>Kabelführung geschützt im Inneren des</w:t>
      </w:r>
      <w:r>
        <w:t xml:space="preserve"> </w:t>
      </w:r>
      <w:r w:rsidRPr="00DD2C22">
        <w:t>Anbaugehäuses</w:t>
      </w:r>
      <w:r>
        <w:t>.</w:t>
      </w:r>
    </w:p>
    <w:p w14:paraId="56DA21BB" w14:textId="77777777" w:rsidR="00833D5E" w:rsidRDefault="00833D5E" w:rsidP="00833D5E">
      <w:pPr>
        <w:pStyle w:val="01-01Haupttext"/>
      </w:pPr>
      <w:r w:rsidRPr="00DD2C22">
        <w:t xml:space="preserve">Ausführung </w:t>
      </w:r>
      <w:r>
        <w:t xml:space="preserve">Aluminium </w:t>
      </w:r>
      <w:r w:rsidRPr="00DD2C22">
        <w:t>mit Pulverbeschichtung RAL</w:t>
      </w:r>
      <w:r>
        <w:t> </w:t>
      </w:r>
      <w:r w:rsidRPr="00DD2C22">
        <w:t>7043</w:t>
      </w:r>
      <w:r>
        <w:t>.</w:t>
      </w:r>
    </w:p>
    <w:p w14:paraId="094CE5B1" w14:textId="77777777" w:rsidR="00833D5E" w:rsidRPr="00DD2C22" w:rsidRDefault="00833D5E" w:rsidP="00833D5E">
      <w:pPr>
        <w:pStyle w:val="01-01Haupttext"/>
      </w:pPr>
      <w:r>
        <w:t xml:space="preserve">Montage links oder rechts am Schrankengehäuse möglich. </w:t>
      </w:r>
    </w:p>
    <w:p w14:paraId="66147A36" w14:textId="77777777" w:rsidR="00833D5E" w:rsidRPr="00DD2C22" w:rsidRDefault="00833D5E" w:rsidP="00833D5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33D5E" w:rsidRPr="00C37538" w14:paraId="456C5342" w14:textId="77777777" w:rsidTr="00182A0D">
        <w:tc>
          <w:tcPr>
            <w:tcW w:w="1134" w:type="dxa"/>
          </w:tcPr>
          <w:p w14:paraId="3AA14B53" w14:textId="77777777" w:rsidR="00833D5E" w:rsidRPr="00C37538" w:rsidRDefault="00833D5E" w:rsidP="00182A0D">
            <w:pPr>
              <w:pStyle w:val="03-01Tabellentext"/>
            </w:pPr>
            <w:r w:rsidRPr="00C37538">
              <w:t>Hersteller:</w:t>
            </w:r>
          </w:p>
        </w:tc>
        <w:tc>
          <w:tcPr>
            <w:tcW w:w="6804" w:type="dxa"/>
            <w:gridSpan w:val="4"/>
          </w:tcPr>
          <w:p w14:paraId="58D38398" w14:textId="77777777" w:rsidR="00833D5E" w:rsidRPr="00C37538" w:rsidRDefault="00833D5E" w:rsidP="00182A0D">
            <w:pPr>
              <w:pStyle w:val="03-01Tabellentext"/>
              <w:rPr>
                <w:szCs w:val="20"/>
              </w:rPr>
            </w:pPr>
            <w:r>
              <w:t>MAGNETIC AUTOCONTROL GMBH</w:t>
            </w:r>
          </w:p>
        </w:tc>
      </w:tr>
      <w:tr w:rsidR="00833D5E" w:rsidRPr="00C37538" w14:paraId="52A8C57F" w14:textId="77777777" w:rsidTr="00182A0D">
        <w:tc>
          <w:tcPr>
            <w:tcW w:w="1134" w:type="dxa"/>
          </w:tcPr>
          <w:p w14:paraId="67C2DA2C" w14:textId="77777777" w:rsidR="00833D5E" w:rsidRPr="00C37538" w:rsidRDefault="00833D5E" w:rsidP="00182A0D">
            <w:pPr>
              <w:pStyle w:val="03-01Tabellentext"/>
            </w:pPr>
            <w:r w:rsidRPr="00C37538">
              <w:t>Typ:</w:t>
            </w:r>
          </w:p>
        </w:tc>
        <w:tc>
          <w:tcPr>
            <w:tcW w:w="6804" w:type="dxa"/>
            <w:gridSpan w:val="4"/>
          </w:tcPr>
          <w:p w14:paraId="3938C9F6" w14:textId="77777777" w:rsidR="00833D5E" w:rsidRPr="00F14D22" w:rsidRDefault="00833D5E" w:rsidP="00182A0D">
            <w:pPr>
              <w:pStyle w:val="03-01Tabellentext"/>
            </w:pPr>
            <w:r>
              <w:rPr>
                <w:bCs/>
                <w:szCs w:val="20"/>
              </w:rPr>
              <w:t>RADG01</w:t>
            </w:r>
          </w:p>
        </w:tc>
      </w:tr>
      <w:tr w:rsidR="00833D5E" w:rsidRPr="00C37538" w14:paraId="78D16C71" w14:textId="77777777" w:rsidTr="00182A0D">
        <w:trPr>
          <w:trHeight w:val="61"/>
        </w:trPr>
        <w:tc>
          <w:tcPr>
            <w:tcW w:w="1134" w:type="dxa"/>
          </w:tcPr>
          <w:p w14:paraId="2FAD7EE4" w14:textId="77777777" w:rsidR="00833D5E" w:rsidRPr="00C37538" w:rsidRDefault="00833D5E" w:rsidP="00182A0D">
            <w:pPr>
              <w:pStyle w:val="03-01Tabellentext"/>
            </w:pPr>
            <w:r w:rsidRPr="00C37538">
              <w:t>Menge:</w:t>
            </w:r>
          </w:p>
        </w:tc>
        <w:tc>
          <w:tcPr>
            <w:tcW w:w="1701" w:type="dxa"/>
          </w:tcPr>
          <w:p w14:paraId="2DE9BDEE" w14:textId="77777777" w:rsidR="00833D5E" w:rsidRPr="00C37538" w:rsidRDefault="00833D5E" w:rsidP="00182A0D">
            <w:pPr>
              <w:pStyle w:val="03-01Tabellentext"/>
            </w:pPr>
            <w:r w:rsidRPr="00C37538">
              <w:t>…</w:t>
            </w:r>
            <w:r>
              <w:t>……………</w:t>
            </w:r>
          </w:p>
        </w:tc>
        <w:tc>
          <w:tcPr>
            <w:tcW w:w="1701" w:type="dxa"/>
          </w:tcPr>
          <w:p w14:paraId="7B2829C6" w14:textId="77777777" w:rsidR="00833D5E" w:rsidRPr="00C37538" w:rsidRDefault="00833D5E" w:rsidP="00182A0D">
            <w:pPr>
              <w:pStyle w:val="03-01Tabellentext"/>
            </w:pPr>
            <w:r>
              <w:t>Stück</w:t>
            </w:r>
          </w:p>
        </w:tc>
        <w:tc>
          <w:tcPr>
            <w:tcW w:w="1701" w:type="dxa"/>
          </w:tcPr>
          <w:p w14:paraId="4ED79AB9" w14:textId="77777777" w:rsidR="00833D5E" w:rsidRPr="00C37538" w:rsidRDefault="00833D5E" w:rsidP="00182A0D">
            <w:pPr>
              <w:pStyle w:val="03-01Tabellentext"/>
            </w:pPr>
            <w:r w:rsidRPr="00C37538">
              <w:t>EP: </w:t>
            </w:r>
            <w:r>
              <w:t>……………</w:t>
            </w:r>
          </w:p>
        </w:tc>
        <w:tc>
          <w:tcPr>
            <w:tcW w:w="1701" w:type="dxa"/>
          </w:tcPr>
          <w:p w14:paraId="4057868C" w14:textId="77777777" w:rsidR="00833D5E" w:rsidRPr="00C37538" w:rsidRDefault="00833D5E" w:rsidP="00182A0D">
            <w:pPr>
              <w:pStyle w:val="03-01Tabellentext"/>
            </w:pPr>
            <w:r w:rsidRPr="00C37538">
              <w:t>GP: </w:t>
            </w:r>
            <w:r>
              <w:t>……………</w:t>
            </w:r>
          </w:p>
        </w:tc>
      </w:tr>
    </w:tbl>
    <w:p w14:paraId="153A251D" w14:textId="77777777" w:rsidR="00833D5E" w:rsidRDefault="00833D5E" w:rsidP="00833D5E"/>
    <w:p w14:paraId="72AE78F6" w14:textId="77777777" w:rsidR="00833D5E" w:rsidRPr="00DD2C22" w:rsidRDefault="00833D5E" w:rsidP="00833D5E"/>
    <w:p w14:paraId="2A6374BF" w14:textId="077147C8" w:rsidR="00971CA9" w:rsidRDefault="00971CA9">
      <w:r>
        <w:br w:type="page"/>
      </w:r>
    </w:p>
    <w:p w14:paraId="1FDB80A6" w14:textId="77777777" w:rsidR="00833D5E" w:rsidRPr="00DD2C22" w:rsidRDefault="00833D5E" w:rsidP="00833D5E"/>
    <w:p w14:paraId="44829522" w14:textId="77777777" w:rsidR="00833D5E" w:rsidRPr="00C80CDD" w:rsidRDefault="00833D5E" w:rsidP="00833D5E">
      <w:pPr>
        <w:pStyle w:val="00-01Position"/>
      </w:pPr>
      <w:r w:rsidRPr="00C80CDD">
        <w:t>[Position: ……</w:t>
      </w:r>
      <w:proofErr w:type="gramStart"/>
      <w:r w:rsidRPr="00C80CDD">
        <w:t>…….</w:t>
      </w:r>
      <w:proofErr w:type="gramEnd"/>
      <w:r w:rsidRPr="00C80CDD">
        <w:t>.]</w:t>
      </w:r>
    </w:p>
    <w:p w14:paraId="60A019B5" w14:textId="69F5013A" w:rsidR="00833D5E" w:rsidRPr="00DD2C22" w:rsidRDefault="00833D5E" w:rsidP="00833D5E">
      <w:pPr>
        <w:pStyle w:val="00-02Option"/>
      </w:pPr>
      <w:r w:rsidRPr="00DD2C22">
        <w:t xml:space="preserve">Option </w:t>
      </w:r>
      <w:r>
        <w:t>Montage</w:t>
      </w:r>
      <w:r w:rsidR="00551108">
        <w:t>keil</w:t>
      </w:r>
      <w:r>
        <w:t xml:space="preserve"> 30° für Radarsensor RADMK01</w:t>
      </w:r>
    </w:p>
    <w:p w14:paraId="79072538" w14:textId="505ABE43" w:rsidR="00833D5E" w:rsidRDefault="00833D5E" w:rsidP="00833D5E">
      <w:pPr>
        <w:pStyle w:val="01-01Haupttext"/>
      </w:pPr>
      <w:r>
        <w:t>Verwendung empfohlen, wenn Radars</w:t>
      </w:r>
      <w:r w:rsidR="00551108">
        <w:t>ensor</w:t>
      </w:r>
      <w:r>
        <w:t xml:space="preserve"> auch für Öffnungs- oder Präsenzfeld eingesetzt wird.</w:t>
      </w:r>
    </w:p>
    <w:p w14:paraId="4205E1CE" w14:textId="77777777" w:rsidR="00833D5E" w:rsidRPr="00DD2C22" w:rsidRDefault="00833D5E" w:rsidP="00833D5E">
      <w:pPr>
        <w:pStyle w:val="01-01Haupttext"/>
      </w:pPr>
      <w:r w:rsidRPr="00DD2C22">
        <w:t xml:space="preserve">Ausführung </w:t>
      </w:r>
      <w:r w:rsidRPr="003D13B6">
        <w:t>Alu-Druckguss</w:t>
      </w:r>
    </w:p>
    <w:p w14:paraId="76B4723A" w14:textId="77777777" w:rsidR="00833D5E" w:rsidRDefault="00833D5E" w:rsidP="00833D5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833D5E" w:rsidRPr="00C37538" w14:paraId="258346A7" w14:textId="77777777" w:rsidTr="00182A0D">
        <w:tc>
          <w:tcPr>
            <w:tcW w:w="1134" w:type="dxa"/>
          </w:tcPr>
          <w:p w14:paraId="038F0579" w14:textId="77777777" w:rsidR="00833D5E" w:rsidRPr="00C37538" w:rsidRDefault="00833D5E" w:rsidP="00182A0D">
            <w:pPr>
              <w:pStyle w:val="03-01Tabellentext"/>
            </w:pPr>
            <w:r w:rsidRPr="00C37538">
              <w:t>Hersteller:</w:t>
            </w:r>
          </w:p>
        </w:tc>
        <w:tc>
          <w:tcPr>
            <w:tcW w:w="6804" w:type="dxa"/>
            <w:gridSpan w:val="4"/>
          </w:tcPr>
          <w:p w14:paraId="20D1A3BD" w14:textId="77777777" w:rsidR="00833D5E" w:rsidRPr="00C37538" w:rsidRDefault="00833D5E" w:rsidP="00182A0D">
            <w:pPr>
              <w:pStyle w:val="03-01Tabellentext"/>
              <w:rPr>
                <w:szCs w:val="20"/>
              </w:rPr>
            </w:pPr>
            <w:r>
              <w:t>MAGNETIC AUTOCONTROL GMBH</w:t>
            </w:r>
          </w:p>
        </w:tc>
      </w:tr>
      <w:tr w:rsidR="00833D5E" w:rsidRPr="00C37538" w14:paraId="44358F09" w14:textId="77777777" w:rsidTr="00182A0D">
        <w:tc>
          <w:tcPr>
            <w:tcW w:w="1134" w:type="dxa"/>
          </w:tcPr>
          <w:p w14:paraId="383A48F7" w14:textId="77777777" w:rsidR="00833D5E" w:rsidRPr="00C37538" w:rsidRDefault="00833D5E" w:rsidP="00182A0D">
            <w:pPr>
              <w:pStyle w:val="03-01Tabellentext"/>
            </w:pPr>
            <w:r w:rsidRPr="00C37538">
              <w:t>Typ:</w:t>
            </w:r>
          </w:p>
        </w:tc>
        <w:tc>
          <w:tcPr>
            <w:tcW w:w="6804" w:type="dxa"/>
            <w:gridSpan w:val="4"/>
          </w:tcPr>
          <w:p w14:paraId="2F0DEC78" w14:textId="77777777" w:rsidR="00833D5E" w:rsidRPr="00F14D22" w:rsidRDefault="00833D5E" w:rsidP="00182A0D">
            <w:pPr>
              <w:pStyle w:val="03-01Tabellentext"/>
            </w:pPr>
            <w:r>
              <w:rPr>
                <w:bCs/>
                <w:szCs w:val="20"/>
              </w:rPr>
              <w:t>RADMK01</w:t>
            </w:r>
          </w:p>
        </w:tc>
      </w:tr>
      <w:tr w:rsidR="00833D5E" w:rsidRPr="00C37538" w14:paraId="7B4B6724" w14:textId="77777777" w:rsidTr="00182A0D">
        <w:trPr>
          <w:trHeight w:val="61"/>
        </w:trPr>
        <w:tc>
          <w:tcPr>
            <w:tcW w:w="1134" w:type="dxa"/>
          </w:tcPr>
          <w:p w14:paraId="55BD2522" w14:textId="77777777" w:rsidR="00833D5E" w:rsidRPr="00C37538" w:rsidRDefault="00833D5E" w:rsidP="00182A0D">
            <w:pPr>
              <w:pStyle w:val="03-01Tabellentext"/>
            </w:pPr>
            <w:r w:rsidRPr="00C37538">
              <w:t>Menge:</w:t>
            </w:r>
          </w:p>
        </w:tc>
        <w:tc>
          <w:tcPr>
            <w:tcW w:w="1701" w:type="dxa"/>
          </w:tcPr>
          <w:p w14:paraId="54467386" w14:textId="77777777" w:rsidR="00833D5E" w:rsidRPr="00C37538" w:rsidRDefault="00833D5E" w:rsidP="00182A0D">
            <w:pPr>
              <w:pStyle w:val="03-01Tabellentext"/>
            </w:pPr>
            <w:r w:rsidRPr="00C37538">
              <w:t>…</w:t>
            </w:r>
            <w:r>
              <w:t>……………</w:t>
            </w:r>
          </w:p>
        </w:tc>
        <w:tc>
          <w:tcPr>
            <w:tcW w:w="1701" w:type="dxa"/>
          </w:tcPr>
          <w:p w14:paraId="2DCAC448" w14:textId="77777777" w:rsidR="00833D5E" w:rsidRPr="00C37538" w:rsidRDefault="00833D5E" w:rsidP="00182A0D">
            <w:pPr>
              <w:pStyle w:val="03-01Tabellentext"/>
            </w:pPr>
            <w:r>
              <w:t>Stück</w:t>
            </w:r>
          </w:p>
        </w:tc>
        <w:tc>
          <w:tcPr>
            <w:tcW w:w="1701" w:type="dxa"/>
          </w:tcPr>
          <w:p w14:paraId="56D8C783" w14:textId="77777777" w:rsidR="00833D5E" w:rsidRPr="00C37538" w:rsidRDefault="00833D5E" w:rsidP="00182A0D">
            <w:pPr>
              <w:pStyle w:val="03-01Tabellentext"/>
            </w:pPr>
            <w:r w:rsidRPr="00C37538">
              <w:t>EP: </w:t>
            </w:r>
            <w:r>
              <w:t>……………</w:t>
            </w:r>
          </w:p>
        </w:tc>
        <w:tc>
          <w:tcPr>
            <w:tcW w:w="1701" w:type="dxa"/>
          </w:tcPr>
          <w:p w14:paraId="556ABFC2" w14:textId="77777777" w:rsidR="00833D5E" w:rsidRPr="00C37538" w:rsidRDefault="00833D5E" w:rsidP="00182A0D">
            <w:pPr>
              <w:pStyle w:val="03-01Tabellentext"/>
            </w:pPr>
            <w:r w:rsidRPr="00C37538">
              <w:t>GP: </w:t>
            </w:r>
            <w:r>
              <w:t>……………</w:t>
            </w:r>
          </w:p>
        </w:tc>
      </w:tr>
    </w:tbl>
    <w:p w14:paraId="16C0BEFA" w14:textId="77777777" w:rsidR="00833D5E" w:rsidRDefault="00833D5E" w:rsidP="00833D5E"/>
    <w:p w14:paraId="4E337E22" w14:textId="42E33499" w:rsidR="00833D5E" w:rsidRDefault="00833D5E">
      <w:pPr>
        <w:rPr>
          <w:b/>
          <w:bCs/>
        </w:rPr>
      </w:pPr>
    </w:p>
    <w:p w14:paraId="54DFC53A" w14:textId="3EC60826" w:rsidR="00BC4663" w:rsidRPr="00E17890" w:rsidRDefault="00BC4663" w:rsidP="00E17890">
      <w:pPr>
        <w:pStyle w:val="00-01Position"/>
      </w:pPr>
      <w:r w:rsidRPr="00E17890">
        <w:t>[Position: ……</w:t>
      </w:r>
      <w:proofErr w:type="gramStart"/>
      <w:r w:rsidRPr="00E17890">
        <w:t>…….</w:t>
      </w:r>
      <w:proofErr w:type="gramEnd"/>
      <w:r w:rsidRPr="00E17890">
        <w:t>.]</w:t>
      </w:r>
    </w:p>
    <w:p w14:paraId="279E29EC" w14:textId="77777777" w:rsidR="00BC4663" w:rsidRPr="00202976" w:rsidRDefault="00BC4663" w:rsidP="00E17890">
      <w:pPr>
        <w:pStyle w:val="00-02Option"/>
      </w:pPr>
      <w:r w:rsidRPr="00202976">
        <w:t xml:space="preserve">Option </w:t>
      </w:r>
      <w:r w:rsidR="00CF72A9">
        <w:t>Horizontal-Laserscanner</w:t>
      </w:r>
      <w:r w:rsidRPr="00202976">
        <w:t xml:space="preserve"> für Personenschutz MLSHOR01</w:t>
      </w:r>
    </w:p>
    <w:p w14:paraId="79BB1321" w14:textId="77777777" w:rsidR="00BC4663" w:rsidRPr="00202976" w:rsidRDefault="00BC4663" w:rsidP="00092DA1">
      <w:pPr>
        <w:pStyle w:val="01-01Haupttext"/>
      </w:pPr>
      <w:r w:rsidRPr="00202976">
        <w:t>oder als Ersatz für Überwachungs- und Öffnungsschleife</w:t>
      </w:r>
      <w:r w:rsidR="00AA7AAD">
        <w:t>.</w:t>
      </w:r>
    </w:p>
    <w:p w14:paraId="18D9D55F" w14:textId="77777777" w:rsidR="00BC4663" w:rsidRPr="00202976" w:rsidRDefault="00BC4663" w:rsidP="00092DA1">
      <w:pPr>
        <w:pStyle w:val="01-01Haupttext"/>
      </w:pPr>
      <w:r w:rsidRPr="00202976">
        <w:t>Mit Testeingang für Anschluss an Steuergerät MGC (Pro)</w:t>
      </w:r>
      <w:r w:rsidR="00AA7AAD">
        <w:t>.</w:t>
      </w:r>
    </w:p>
    <w:p w14:paraId="77DB6511" w14:textId="77777777" w:rsidR="00BC4663" w:rsidRPr="00202976" w:rsidRDefault="00BC4663" w:rsidP="00092DA1">
      <w:pPr>
        <w:pStyle w:val="01-01Haupttext"/>
      </w:pPr>
      <w:r w:rsidRPr="00202976">
        <w:t>Wird vor jeder Schließbewegung getestet, um die ord</w:t>
      </w:r>
      <w:r w:rsidR="00AA7AAD">
        <w:t>nungsgemäße Funktion zu prüfen.</w:t>
      </w:r>
    </w:p>
    <w:p w14:paraId="36C128EC" w14:textId="77777777" w:rsidR="00BC4663" w:rsidRPr="00202976" w:rsidRDefault="00BC4663" w:rsidP="00092DA1">
      <w:pPr>
        <w:pStyle w:val="01-01Haupttext"/>
      </w:pPr>
      <w:r w:rsidRPr="00202976">
        <w:t>Sicherer Schutz für Fußgänger unter schließendem Schrankenbaum durch variabel einstellbar</w:t>
      </w:r>
      <w:r w:rsidR="00AA7AAD">
        <w:t>e Größe des Überwachungsfeldes.</w:t>
      </w:r>
    </w:p>
    <w:p w14:paraId="2B4BC75E" w14:textId="77777777" w:rsidR="00BC4663" w:rsidRPr="00202976" w:rsidRDefault="00BC4663" w:rsidP="00092DA1">
      <w:pPr>
        <w:pStyle w:val="01-01Haupttext"/>
      </w:pPr>
      <w:r w:rsidRPr="00202976">
        <w:t>Sichere Erkennung von Fahrzeugen in Verbindung mit Referenzpunkt (z. B. Wan</w:t>
      </w:r>
      <w:r w:rsidR="00AA7AAD">
        <w:t>d, Gebäude, separater Pfosten).</w:t>
      </w:r>
    </w:p>
    <w:p w14:paraId="152C2EA1" w14:textId="77777777" w:rsidR="00BC4663" w:rsidRPr="00202976" w:rsidRDefault="00BC4663" w:rsidP="00092DA1">
      <w:pPr>
        <w:pStyle w:val="01-01Haupttext"/>
      </w:pPr>
      <w:r w:rsidRPr="00202976">
        <w:t>Ersatz von Induktionsschleifen durch einstellbare Feldgröße von Überwachungs- und separatem Öffnungsfeld. Zeitersparnis gegenüber Verlegung von Induktionsschleifen, da keine Bodenverlegung nötig.</w:t>
      </w:r>
    </w:p>
    <w:p w14:paraId="5B0582EB" w14:textId="77777777" w:rsidR="00BC4663" w:rsidRPr="00202976" w:rsidRDefault="00BC4663" w:rsidP="00092DA1">
      <w:pPr>
        <w:pStyle w:val="01-01Haupttext"/>
      </w:pPr>
      <w:r w:rsidRPr="00202976">
        <w:t>Sichere Erkennung von beweglichen und stillstehenden Objekten und Personen. Automatisches Einlernen der Umgebung.</w:t>
      </w:r>
    </w:p>
    <w:p w14:paraId="7D7C668E" w14:textId="77777777" w:rsidR="00BC4663" w:rsidRPr="00202976" w:rsidRDefault="00BC4663" w:rsidP="00092DA1">
      <w:pPr>
        <w:pStyle w:val="01-01Haupttext"/>
      </w:pPr>
      <w:r w:rsidRPr="00202976">
        <w:t>Ausblendung von Fußgängern</w:t>
      </w:r>
      <w:r w:rsidR="00AA7AAD">
        <w:t xml:space="preserve"> im Öffnungsfeld einstellbar.</w:t>
      </w:r>
    </w:p>
    <w:p w14:paraId="28775916" w14:textId="77777777" w:rsidR="00BC4663" w:rsidRPr="00202976" w:rsidRDefault="00BC4663" w:rsidP="00092DA1"/>
    <w:p w14:paraId="05A17271" w14:textId="77777777" w:rsidR="00BC4663" w:rsidRPr="00202976" w:rsidRDefault="00AA7AAD" w:rsidP="00092DA1">
      <w:pPr>
        <w:pStyle w:val="01-01Haupttext"/>
      </w:pPr>
      <w:r>
        <w:t>TÜV-geprüft nach EN </w:t>
      </w:r>
      <w:r w:rsidR="00BC4663" w:rsidRPr="00202976">
        <w:t>12453 als berührungslos wirkende Schutzeinrichtung für Personenschutz (Gerät mit Mindestschutzniveau E).</w:t>
      </w:r>
    </w:p>
    <w:p w14:paraId="1DB01D8A" w14:textId="77777777" w:rsidR="00BC4663" w:rsidRPr="00202976" w:rsidRDefault="00BC4663" w:rsidP="00092DA1"/>
    <w:p w14:paraId="0869EB5D" w14:textId="77777777" w:rsidR="00BC4663" w:rsidRPr="00202976" w:rsidRDefault="00BC4663" w:rsidP="00092DA1">
      <w:pPr>
        <w:pStyle w:val="01-01Haupttext"/>
      </w:pPr>
      <w:r w:rsidRPr="00202976">
        <w:t>Horizontale Feldgröße bis 9,9</w:t>
      </w:r>
      <w:r w:rsidR="00AA7AAD">
        <w:t> m </w:t>
      </w:r>
      <w:r w:rsidRPr="00202976">
        <w:t>x</w:t>
      </w:r>
      <w:r w:rsidR="00AA7AAD">
        <w:t> </w:t>
      </w:r>
      <w:r w:rsidRPr="00202976">
        <w:t>9,9</w:t>
      </w:r>
      <w:r w:rsidR="00AA7AAD">
        <w:t> </w:t>
      </w:r>
      <w:r w:rsidRPr="00202976">
        <w:t>m. Montage in Anbaugehäuse zur Befestigung am Schrankengehäuse oder alternative Montage in separatem Einbaupfosten.</w:t>
      </w:r>
    </w:p>
    <w:p w14:paraId="6276F30C" w14:textId="77777777" w:rsidR="00BC4663" w:rsidRPr="00202976" w:rsidRDefault="00BC4663" w:rsidP="00092DA1"/>
    <w:p w14:paraId="08571045" w14:textId="77777777" w:rsidR="00BC4663" w:rsidRPr="00092DA1" w:rsidRDefault="00BC4663" w:rsidP="00BC4663">
      <w:pPr>
        <w:pStyle w:val="Default"/>
        <w:ind w:left="567"/>
        <w:rPr>
          <w:rStyle w:val="Fett"/>
          <w:sz w:val="20"/>
          <w:szCs w:val="20"/>
        </w:rPr>
      </w:pPr>
      <w:r w:rsidRPr="00092DA1">
        <w:rPr>
          <w:rStyle w:val="Fett"/>
          <w:sz w:val="20"/>
          <w:szCs w:val="20"/>
        </w:rPr>
        <w:t>Bei Verwendung mit Schrankengittern muss je ein Laserscanner rechts und links vom Schrankenbaum montiert werden mit Feldrichtung vom Schrankenbaum weg, da der Laserscanner ein Schrankengitter als Hindernis erkennt.</w:t>
      </w:r>
    </w:p>
    <w:p w14:paraId="0F17D2AE"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0EA53307" w14:textId="77777777" w:rsidTr="00E17890">
        <w:tc>
          <w:tcPr>
            <w:tcW w:w="1134" w:type="dxa"/>
          </w:tcPr>
          <w:p w14:paraId="1FFA05C0" w14:textId="77777777" w:rsidR="00AA7AAD" w:rsidRPr="00C37538" w:rsidRDefault="00AA7AAD" w:rsidP="00092DA1">
            <w:pPr>
              <w:pStyle w:val="03-01Tabellentext"/>
            </w:pPr>
            <w:r w:rsidRPr="00C37538">
              <w:t>Hersteller:</w:t>
            </w:r>
          </w:p>
        </w:tc>
        <w:tc>
          <w:tcPr>
            <w:tcW w:w="6804" w:type="dxa"/>
            <w:gridSpan w:val="4"/>
          </w:tcPr>
          <w:p w14:paraId="55BB547D"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596C7FAD" w14:textId="77777777" w:rsidTr="00E17890">
        <w:tc>
          <w:tcPr>
            <w:tcW w:w="1134" w:type="dxa"/>
          </w:tcPr>
          <w:p w14:paraId="72A3516E" w14:textId="77777777" w:rsidR="00AA7AAD" w:rsidRPr="00C37538" w:rsidRDefault="00AA7AAD" w:rsidP="00092DA1">
            <w:pPr>
              <w:pStyle w:val="03-01Tabellentext"/>
            </w:pPr>
            <w:r w:rsidRPr="00C37538">
              <w:t>Typ:</w:t>
            </w:r>
          </w:p>
        </w:tc>
        <w:tc>
          <w:tcPr>
            <w:tcW w:w="6804" w:type="dxa"/>
            <w:gridSpan w:val="4"/>
          </w:tcPr>
          <w:p w14:paraId="7E77EA82" w14:textId="77777777" w:rsidR="00AA7AAD" w:rsidRPr="00CE7796" w:rsidRDefault="00092DA1" w:rsidP="00092DA1">
            <w:pPr>
              <w:pStyle w:val="03-01Tabellentext"/>
              <w:rPr>
                <w:lang w:val="en-US"/>
              </w:rPr>
            </w:pPr>
            <w:r w:rsidRPr="00202976">
              <w:t>MLSHOR01</w:t>
            </w:r>
          </w:p>
        </w:tc>
      </w:tr>
      <w:tr w:rsidR="00AA7AAD" w:rsidRPr="00C37538" w14:paraId="144F6F88" w14:textId="77777777" w:rsidTr="00E17890">
        <w:trPr>
          <w:trHeight w:val="61"/>
        </w:trPr>
        <w:tc>
          <w:tcPr>
            <w:tcW w:w="1134" w:type="dxa"/>
          </w:tcPr>
          <w:p w14:paraId="326AF2D4" w14:textId="77777777" w:rsidR="00AA7AAD" w:rsidRPr="00C37538" w:rsidRDefault="00AA7AAD" w:rsidP="00092DA1">
            <w:pPr>
              <w:pStyle w:val="03-01Tabellentext"/>
            </w:pPr>
            <w:r w:rsidRPr="00C37538">
              <w:t>Menge:</w:t>
            </w:r>
          </w:p>
        </w:tc>
        <w:tc>
          <w:tcPr>
            <w:tcW w:w="1701" w:type="dxa"/>
          </w:tcPr>
          <w:p w14:paraId="4BF286D5" w14:textId="77777777" w:rsidR="00AA7AAD" w:rsidRPr="00C37538" w:rsidRDefault="00AA7AAD" w:rsidP="00092DA1">
            <w:pPr>
              <w:pStyle w:val="03-01Tabellentext"/>
            </w:pPr>
            <w:r w:rsidRPr="00C37538">
              <w:t>…………….</w:t>
            </w:r>
          </w:p>
        </w:tc>
        <w:tc>
          <w:tcPr>
            <w:tcW w:w="1701" w:type="dxa"/>
          </w:tcPr>
          <w:p w14:paraId="322B6EB9" w14:textId="77777777" w:rsidR="00AA7AAD" w:rsidRPr="00C37538" w:rsidRDefault="00AA7AAD" w:rsidP="00092DA1">
            <w:pPr>
              <w:pStyle w:val="03-01Tabellentext"/>
            </w:pPr>
            <w:r>
              <w:t>Stück</w:t>
            </w:r>
          </w:p>
        </w:tc>
        <w:tc>
          <w:tcPr>
            <w:tcW w:w="1701" w:type="dxa"/>
          </w:tcPr>
          <w:p w14:paraId="474384C6" w14:textId="77777777" w:rsidR="00AA7AAD" w:rsidRPr="00C37538" w:rsidRDefault="00AA7AAD" w:rsidP="00092DA1">
            <w:pPr>
              <w:pStyle w:val="03-01Tabellentext"/>
            </w:pPr>
            <w:r w:rsidRPr="00C37538">
              <w:t>EP: </w:t>
            </w:r>
            <w:r>
              <w:t>……………</w:t>
            </w:r>
          </w:p>
        </w:tc>
        <w:tc>
          <w:tcPr>
            <w:tcW w:w="1701" w:type="dxa"/>
          </w:tcPr>
          <w:p w14:paraId="04498A68" w14:textId="77777777" w:rsidR="00AA7AAD" w:rsidRPr="00C37538" w:rsidRDefault="00AA7AAD" w:rsidP="00092DA1">
            <w:pPr>
              <w:pStyle w:val="03-01Tabellentext"/>
            </w:pPr>
            <w:r w:rsidRPr="00C37538">
              <w:t>GP: </w:t>
            </w:r>
            <w:r>
              <w:t>……………</w:t>
            </w:r>
          </w:p>
        </w:tc>
      </w:tr>
    </w:tbl>
    <w:p w14:paraId="46766D47" w14:textId="77777777" w:rsidR="00AA7AAD" w:rsidRPr="00202976" w:rsidRDefault="00AA7AAD" w:rsidP="00092DA1"/>
    <w:p w14:paraId="484B1176" w14:textId="77777777" w:rsidR="00BC4663" w:rsidRPr="00202976" w:rsidRDefault="00BC4663" w:rsidP="00092DA1"/>
    <w:p w14:paraId="02E9BF73" w14:textId="77777777" w:rsidR="00BC4663" w:rsidRPr="00E17890" w:rsidRDefault="00BC4663" w:rsidP="00E17890">
      <w:pPr>
        <w:pStyle w:val="00-01Position"/>
      </w:pPr>
      <w:r w:rsidRPr="00E17890">
        <w:t>[Position: …………..]</w:t>
      </w:r>
    </w:p>
    <w:p w14:paraId="5C62619D" w14:textId="77777777" w:rsidR="00BC4663" w:rsidRPr="00202976" w:rsidRDefault="00BC4663" w:rsidP="00E17890">
      <w:pPr>
        <w:pStyle w:val="00-02Option"/>
      </w:pPr>
      <w:r w:rsidRPr="00202976">
        <w:t>Option Anbaugehäuse Laserscanner MLGHOR01</w:t>
      </w:r>
    </w:p>
    <w:p w14:paraId="45479EC7" w14:textId="77777777" w:rsidR="00BC4663" w:rsidRPr="00202976" w:rsidRDefault="00BC4663" w:rsidP="00092DA1">
      <w:pPr>
        <w:pStyle w:val="01-01Haupttext"/>
      </w:pPr>
      <w:r w:rsidRPr="00202976">
        <w:t>Zur Befestigung des Laserscanners MLSHOR01 am Schrankengehäuse</w:t>
      </w:r>
      <w:r w:rsidR="00AA7AAD">
        <w:t>.</w:t>
      </w:r>
    </w:p>
    <w:p w14:paraId="67A3017F" w14:textId="77777777" w:rsidR="00BC4663" w:rsidRPr="00202976" w:rsidRDefault="00BC4663" w:rsidP="00092DA1">
      <w:pPr>
        <w:pStyle w:val="01-01Haupttext"/>
      </w:pPr>
      <w:r w:rsidRPr="00202976">
        <w:t>Abdeckung des Laserscanners zum Schutz vor Vandalismus, Kabelführung geschützt im Inneren des</w:t>
      </w:r>
      <w:r w:rsidR="00AA7AAD">
        <w:t xml:space="preserve"> </w:t>
      </w:r>
      <w:r w:rsidRPr="00202976">
        <w:t>Anbaugehäuses</w:t>
      </w:r>
      <w:r w:rsidR="00AA7AAD">
        <w:t>.</w:t>
      </w:r>
    </w:p>
    <w:p w14:paraId="737D50BB" w14:textId="77777777" w:rsidR="00BC4663" w:rsidRPr="00202976" w:rsidRDefault="00BC4663" w:rsidP="00092DA1">
      <w:pPr>
        <w:pStyle w:val="01-01Haupttext"/>
      </w:pPr>
      <w:r w:rsidRPr="00202976">
        <w:t>Ausführung Edelstahl mit Pulverbeschichtung RAL</w:t>
      </w:r>
      <w:r w:rsidR="00AA7AAD">
        <w:t> </w:t>
      </w:r>
      <w:r w:rsidRPr="00202976">
        <w:t>7043</w:t>
      </w:r>
      <w:r w:rsidR="00AA7AAD">
        <w:t>.</w:t>
      </w:r>
    </w:p>
    <w:p w14:paraId="298F0FD8" w14:textId="77777777" w:rsidR="00BC4663" w:rsidRPr="00202976" w:rsidRDefault="00BC4663" w:rsidP="00092DA1"/>
    <w:p w14:paraId="705F9953" w14:textId="77777777" w:rsidR="00BC4663" w:rsidRPr="00092DA1" w:rsidRDefault="00BC4663" w:rsidP="00BC4663">
      <w:pPr>
        <w:pStyle w:val="Default"/>
        <w:ind w:firstLine="567"/>
        <w:rPr>
          <w:rStyle w:val="Fett"/>
          <w:sz w:val="20"/>
          <w:szCs w:val="20"/>
        </w:rPr>
      </w:pPr>
      <w:r w:rsidRPr="00092DA1">
        <w:rPr>
          <w:rStyle w:val="Fett"/>
          <w:sz w:val="20"/>
          <w:szCs w:val="20"/>
        </w:rPr>
        <w:t>Nicht in Verbindung mit Schrankengittern!</w:t>
      </w:r>
    </w:p>
    <w:p w14:paraId="1E89E669"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7B7EDE6A" w14:textId="77777777" w:rsidTr="00E17890">
        <w:tc>
          <w:tcPr>
            <w:tcW w:w="1134" w:type="dxa"/>
          </w:tcPr>
          <w:p w14:paraId="2B591B4B" w14:textId="77777777" w:rsidR="00AA7AAD" w:rsidRPr="00C37538" w:rsidRDefault="00AA7AAD" w:rsidP="00092DA1">
            <w:pPr>
              <w:pStyle w:val="03-01Tabellentext"/>
            </w:pPr>
            <w:r w:rsidRPr="00C37538">
              <w:t>Hersteller:</w:t>
            </w:r>
          </w:p>
        </w:tc>
        <w:tc>
          <w:tcPr>
            <w:tcW w:w="6804" w:type="dxa"/>
            <w:gridSpan w:val="4"/>
          </w:tcPr>
          <w:p w14:paraId="1478DB39"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18410428" w14:textId="77777777" w:rsidTr="00E17890">
        <w:tc>
          <w:tcPr>
            <w:tcW w:w="1134" w:type="dxa"/>
          </w:tcPr>
          <w:p w14:paraId="4D277800" w14:textId="77777777" w:rsidR="00AA7AAD" w:rsidRPr="00C37538" w:rsidRDefault="00AA7AAD" w:rsidP="00092DA1">
            <w:pPr>
              <w:pStyle w:val="03-01Tabellentext"/>
            </w:pPr>
            <w:r w:rsidRPr="00C37538">
              <w:t>Typ:</w:t>
            </w:r>
          </w:p>
        </w:tc>
        <w:tc>
          <w:tcPr>
            <w:tcW w:w="6804" w:type="dxa"/>
            <w:gridSpan w:val="4"/>
          </w:tcPr>
          <w:p w14:paraId="7E337CA0" w14:textId="77777777" w:rsidR="00AA7AAD" w:rsidRPr="00CE7796" w:rsidRDefault="00092DA1" w:rsidP="00092DA1">
            <w:pPr>
              <w:pStyle w:val="03-01Tabellentext"/>
              <w:rPr>
                <w:lang w:val="en-US"/>
              </w:rPr>
            </w:pPr>
            <w:r w:rsidRPr="00202976">
              <w:t>MLGHOR01</w:t>
            </w:r>
          </w:p>
        </w:tc>
      </w:tr>
      <w:tr w:rsidR="00AA7AAD" w:rsidRPr="00C37538" w14:paraId="3867A7C8" w14:textId="77777777" w:rsidTr="00E17890">
        <w:trPr>
          <w:trHeight w:val="61"/>
        </w:trPr>
        <w:tc>
          <w:tcPr>
            <w:tcW w:w="1134" w:type="dxa"/>
          </w:tcPr>
          <w:p w14:paraId="11493A17" w14:textId="77777777" w:rsidR="00AA7AAD" w:rsidRPr="00C37538" w:rsidRDefault="00AA7AAD" w:rsidP="00092DA1">
            <w:pPr>
              <w:pStyle w:val="03-01Tabellentext"/>
            </w:pPr>
            <w:r w:rsidRPr="00C37538">
              <w:t>Menge:</w:t>
            </w:r>
          </w:p>
        </w:tc>
        <w:tc>
          <w:tcPr>
            <w:tcW w:w="1701" w:type="dxa"/>
          </w:tcPr>
          <w:p w14:paraId="414649BD" w14:textId="77777777" w:rsidR="00AA7AAD" w:rsidRPr="00C37538" w:rsidRDefault="00AA7AAD" w:rsidP="00092DA1">
            <w:pPr>
              <w:pStyle w:val="03-01Tabellentext"/>
            </w:pPr>
            <w:r w:rsidRPr="00C37538">
              <w:t>…………….</w:t>
            </w:r>
          </w:p>
        </w:tc>
        <w:tc>
          <w:tcPr>
            <w:tcW w:w="1701" w:type="dxa"/>
          </w:tcPr>
          <w:p w14:paraId="4087B924" w14:textId="77777777" w:rsidR="00AA7AAD" w:rsidRPr="00C37538" w:rsidRDefault="00AA7AAD" w:rsidP="00092DA1">
            <w:pPr>
              <w:pStyle w:val="03-01Tabellentext"/>
            </w:pPr>
            <w:r>
              <w:t>Stück</w:t>
            </w:r>
          </w:p>
        </w:tc>
        <w:tc>
          <w:tcPr>
            <w:tcW w:w="1701" w:type="dxa"/>
          </w:tcPr>
          <w:p w14:paraId="31D67FFB" w14:textId="77777777" w:rsidR="00AA7AAD" w:rsidRPr="00C37538" w:rsidRDefault="00AA7AAD" w:rsidP="00092DA1">
            <w:pPr>
              <w:pStyle w:val="03-01Tabellentext"/>
            </w:pPr>
            <w:r w:rsidRPr="00C37538">
              <w:t>EP: </w:t>
            </w:r>
            <w:r>
              <w:t>……………</w:t>
            </w:r>
          </w:p>
        </w:tc>
        <w:tc>
          <w:tcPr>
            <w:tcW w:w="1701" w:type="dxa"/>
          </w:tcPr>
          <w:p w14:paraId="0CF89B3A" w14:textId="77777777" w:rsidR="00AA7AAD" w:rsidRPr="00C37538" w:rsidRDefault="00AA7AAD" w:rsidP="00092DA1">
            <w:pPr>
              <w:pStyle w:val="03-01Tabellentext"/>
            </w:pPr>
            <w:r w:rsidRPr="00C37538">
              <w:t>GP: </w:t>
            </w:r>
            <w:r>
              <w:t>……………</w:t>
            </w:r>
          </w:p>
        </w:tc>
      </w:tr>
    </w:tbl>
    <w:p w14:paraId="7B9C87D5" w14:textId="77777777" w:rsidR="00AA7AAD" w:rsidRDefault="00AA7AAD" w:rsidP="00092DA1"/>
    <w:p w14:paraId="0A5F2F42" w14:textId="2165B8B0" w:rsidR="00971CA9" w:rsidRDefault="00971CA9">
      <w:pPr>
        <w:rPr>
          <w:b/>
          <w:bCs/>
        </w:rPr>
      </w:pPr>
      <w:r>
        <w:br w:type="page"/>
      </w:r>
    </w:p>
    <w:p w14:paraId="566AE904" w14:textId="77777777" w:rsidR="00833D5E" w:rsidRDefault="00833D5E" w:rsidP="00E17890">
      <w:pPr>
        <w:pStyle w:val="00-01Position"/>
      </w:pPr>
    </w:p>
    <w:p w14:paraId="3F13F0F6" w14:textId="7FC6D826" w:rsidR="00BC4663" w:rsidRPr="00E17890" w:rsidRDefault="00BC4663" w:rsidP="00E17890">
      <w:pPr>
        <w:pStyle w:val="00-01Position"/>
      </w:pPr>
      <w:r w:rsidRPr="00E17890">
        <w:t>[Position: ……</w:t>
      </w:r>
      <w:proofErr w:type="gramStart"/>
      <w:r w:rsidRPr="00E17890">
        <w:t>…….</w:t>
      </w:r>
      <w:proofErr w:type="gramEnd"/>
      <w:r w:rsidRPr="00E17890">
        <w:t>.]</w:t>
      </w:r>
    </w:p>
    <w:p w14:paraId="7B0FED7F" w14:textId="77777777" w:rsidR="00BC4663" w:rsidRPr="00202976" w:rsidRDefault="00BC4663" w:rsidP="00E17890">
      <w:pPr>
        <w:pStyle w:val="00-02Option"/>
      </w:pPr>
      <w:r w:rsidRPr="00202976">
        <w:t>Option Einbaupfosten für Laserscanner MLPEIN01</w:t>
      </w:r>
    </w:p>
    <w:p w14:paraId="2D172310" w14:textId="77777777" w:rsidR="00BC4663" w:rsidRPr="00202976" w:rsidRDefault="00BC4663" w:rsidP="00092DA1">
      <w:pPr>
        <w:pStyle w:val="01-01Haupttext"/>
      </w:pPr>
      <w:r w:rsidRPr="00202976">
        <w:t>Zur separaten Montage des Laserscanners MLSHOR01 neben der Schranke</w:t>
      </w:r>
      <w:r w:rsidR="00AA7AAD">
        <w:t>.</w:t>
      </w:r>
    </w:p>
    <w:p w14:paraId="6BA8F573" w14:textId="77777777" w:rsidR="00BC4663" w:rsidRPr="00202976" w:rsidRDefault="00BC4663" w:rsidP="00092DA1">
      <w:pPr>
        <w:pStyle w:val="01-01Haupttext"/>
      </w:pPr>
      <w:r w:rsidRPr="00202976">
        <w:t>Abdeckung des Laserscanners zum Schutz vor Vandalismus, hoch belastbar</w:t>
      </w:r>
      <w:r w:rsidR="00AA7AAD">
        <w:t>.</w:t>
      </w:r>
    </w:p>
    <w:p w14:paraId="4BDD3869" w14:textId="77777777" w:rsidR="00BC4663" w:rsidRPr="00202976" w:rsidRDefault="00BC4663" w:rsidP="00092DA1">
      <w:pPr>
        <w:pStyle w:val="01-01Haupttext"/>
      </w:pPr>
      <w:r w:rsidRPr="00202976">
        <w:t>Ausführung Edelstahl mit Pulverbeschichtung RAL</w:t>
      </w:r>
      <w:r w:rsidR="00AA7AAD">
        <w:t> </w:t>
      </w:r>
      <w:r w:rsidRPr="00202976">
        <w:t>7043</w:t>
      </w:r>
      <w:r w:rsidR="00AA7AAD">
        <w:t>.</w:t>
      </w:r>
    </w:p>
    <w:p w14:paraId="00C9E2E6" w14:textId="77777777" w:rsidR="00BC4663" w:rsidRPr="00202976" w:rsidRDefault="00BC4663" w:rsidP="00092DA1">
      <w:pPr>
        <w:pStyle w:val="01-01Haupttext"/>
      </w:pPr>
      <w:r w:rsidRPr="00202976">
        <w:t>Montage auf bause</w:t>
      </w:r>
      <w:r w:rsidR="00AA7AAD">
        <w:t>itigem Betonfundament mittels 2 </w:t>
      </w:r>
      <w:r w:rsidRPr="00202976">
        <w:t>Klebeankern</w:t>
      </w:r>
      <w:r w:rsidR="00AA7AAD">
        <w:t>.</w:t>
      </w:r>
    </w:p>
    <w:p w14:paraId="5C12415C"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0E2B470A" w14:textId="77777777" w:rsidTr="00E17890">
        <w:tc>
          <w:tcPr>
            <w:tcW w:w="1134" w:type="dxa"/>
          </w:tcPr>
          <w:p w14:paraId="43623BEB" w14:textId="77777777" w:rsidR="00AA7AAD" w:rsidRPr="00C37538" w:rsidRDefault="00AA7AAD" w:rsidP="00092DA1">
            <w:pPr>
              <w:pStyle w:val="03-01Tabellentext"/>
            </w:pPr>
            <w:r w:rsidRPr="00C37538">
              <w:t>Hersteller:</w:t>
            </w:r>
          </w:p>
        </w:tc>
        <w:tc>
          <w:tcPr>
            <w:tcW w:w="6804" w:type="dxa"/>
            <w:gridSpan w:val="4"/>
          </w:tcPr>
          <w:p w14:paraId="2AA16EFA"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260235EB" w14:textId="77777777" w:rsidTr="00E17890">
        <w:tc>
          <w:tcPr>
            <w:tcW w:w="1134" w:type="dxa"/>
          </w:tcPr>
          <w:p w14:paraId="2D50F26C" w14:textId="77777777" w:rsidR="00AA7AAD" w:rsidRPr="00C37538" w:rsidRDefault="00AA7AAD" w:rsidP="00092DA1">
            <w:pPr>
              <w:pStyle w:val="03-01Tabellentext"/>
            </w:pPr>
            <w:r w:rsidRPr="00C37538">
              <w:t>Typ:</w:t>
            </w:r>
          </w:p>
        </w:tc>
        <w:tc>
          <w:tcPr>
            <w:tcW w:w="6804" w:type="dxa"/>
            <w:gridSpan w:val="4"/>
          </w:tcPr>
          <w:p w14:paraId="1570DE05" w14:textId="77777777" w:rsidR="00AA7AAD" w:rsidRPr="00CE7796" w:rsidRDefault="00092DA1" w:rsidP="00092DA1">
            <w:pPr>
              <w:pStyle w:val="03-01Tabellentext"/>
              <w:rPr>
                <w:lang w:val="en-US"/>
              </w:rPr>
            </w:pPr>
            <w:r w:rsidRPr="00202976">
              <w:t>MLPEIN01</w:t>
            </w:r>
          </w:p>
        </w:tc>
      </w:tr>
      <w:tr w:rsidR="00AA7AAD" w:rsidRPr="00C37538" w14:paraId="2782370A" w14:textId="77777777" w:rsidTr="00E17890">
        <w:trPr>
          <w:trHeight w:val="61"/>
        </w:trPr>
        <w:tc>
          <w:tcPr>
            <w:tcW w:w="1134" w:type="dxa"/>
          </w:tcPr>
          <w:p w14:paraId="3DDB3284" w14:textId="77777777" w:rsidR="00AA7AAD" w:rsidRPr="00C37538" w:rsidRDefault="00AA7AAD" w:rsidP="00092DA1">
            <w:pPr>
              <w:pStyle w:val="03-01Tabellentext"/>
            </w:pPr>
            <w:r w:rsidRPr="00C37538">
              <w:t>Menge:</w:t>
            </w:r>
          </w:p>
        </w:tc>
        <w:tc>
          <w:tcPr>
            <w:tcW w:w="1701" w:type="dxa"/>
          </w:tcPr>
          <w:p w14:paraId="1D2DC9FF" w14:textId="77777777" w:rsidR="00AA7AAD" w:rsidRPr="00C37538" w:rsidRDefault="00AA7AAD" w:rsidP="00092DA1">
            <w:pPr>
              <w:pStyle w:val="03-01Tabellentext"/>
            </w:pPr>
            <w:r w:rsidRPr="00C37538">
              <w:t>…………….</w:t>
            </w:r>
          </w:p>
        </w:tc>
        <w:tc>
          <w:tcPr>
            <w:tcW w:w="1701" w:type="dxa"/>
          </w:tcPr>
          <w:p w14:paraId="00AAFF87" w14:textId="77777777" w:rsidR="00AA7AAD" w:rsidRPr="00C37538" w:rsidRDefault="00AA7AAD" w:rsidP="00092DA1">
            <w:pPr>
              <w:pStyle w:val="03-01Tabellentext"/>
            </w:pPr>
            <w:r>
              <w:t>Stück</w:t>
            </w:r>
          </w:p>
        </w:tc>
        <w:tc>
          <w:tcPr>
            <w:tcW w:w="1701" w:type="dxa"/>
          </w:tcPr>
          <w:p w14:paraId="3B1980E3" w14:textId="77777777" w:rsidR="00AA7AAD" w:rsidRPr="00C37538" w:rsidRDefault="00AA7AAD" w:rsidP="00092DA1">
            <w:pPr>
              <w:pStyle w:val="03-01Tabellentext"/>
            </w:pPr>
            <w:r w:rsidRPr="00C37538">
              <w:t>EP: </w:t>
            </w:r>
            <w:r>
              <w:t>……………</w:t>
            </w:r>
          </w:p>
        </w:tc>
        <w:tc>
          <w:tcPr>
            <w:tcW w:w="1701" w:type="dxa"/>
          </w:tcPr>
          <w:p w14:paraId="5C7249B3" w14:textId="77777777" w:rsidR="00AA7AAD" w:rsidRPr="00C37538" w:rsidRDefault="00AA7AAD" w:rsidP="00092DA1">
            <w:pPr>
              <w:pStyle w:val="03-01Tabellentext"/>
            </w:pPr>
            <w:r w:rsidRPr="00C37538">
              <w:t>GP: </w:t>
            </w:r>
            <w:r>
              <w:t>……………</w:t>
            </w:r>
          </w:p>
        </w:tc>
      </w:tr>
    </w:tbl>
    <w:p w14:paraId="49863A66" w14:textId="77777777" w:rsidR="00BC4663" w:rsidRPr="00202976" w:rsidRDefault="00BC4663" w:rsidP="00092DA1"/>
    <w:p w14:paraId="3D7B24A2" w14:textId="77777777" w:rsidR="00BC4663" w:rsidRPr="00202976" w:rsidRDefault="00BC4663" w:rsidP="00092DA1"/>
    <w:p w14:paraId="383942EE" w14:textId="77777777" w:rsidR="00BC4663" w:rsidRPr="00E17890" w:rsidRDefault="00BC4663" w:rsidP="00E17890">
      <w:pPr>
        <w:pStyle w:val="00-01Position"/>
      </w:pPr>
      <w:r w:rsidRPr="00E17890">
        <w:t>[Position: …………..]</w:t>
      </w:r>
    </w:p>
    <w:p w14:paraId="07C96368" w14:textId="77777777" w:rsidR="00BC4663" w:rsidRPr="00202976" w:rsidRDefault="00BC4663" w:rsidP="00E17890">
      <w:pPr>
        <w:pStyle w:val="00-02Option"/>
      </w:pPr>
      <w:r w:rsidRPr="00202976">
        <w:t>Option Referenzpfosten für Laserscanner MLPREF01</w:t>
      </w:r>
    </w:p>
    <w:p w14:paraId="53F73012" w14:textId="77777777" w:rsidR="00BC4663" w:rsidRPr="00202976" w:rsidRDefault="00BC4663" w:rsidP="00092DA1">
      <w:pPr>
        <w:pStyle w:val="01-01Haupttext"/>
      </w:pPr>
      <w:r w:rsidRPr="00202976">
        <w:t>Zur Verwendung als Referenzpunkt für den Laserscanner MLSHOR01, wenn keine Mauer oder ein sonstiger Gegenstand als Referenzpunkt verwendet werden kann</w:t>
      </w:r>
      <w:r w:rsidR="00AA7AAD">
        <w:t>.</w:t>
      </w:r>
    </w:p>
    <w:p w14:paraId="4CFC1195" w14:textId="77777777" w:rsidR="00BC4663" w:rsidRPr="00202976" w:rsidRDefault="00BC4663" w:rsidP="00092DA1">
      <w:pPr>
        <w:pStyle w:val="01-01Haupttext"/>
      </w:pPr>
      <w:r w:rsidRPr="00202976">
        <w:t>Ausführung Edelstahl mit Pulverbeschichtung RAL</w:t>
      </w:r>
      <w:r w:rsidR="00AA7AAD">
        <w:t> </w:t>
      </w:r>
      <w:r w:rsidRPr="00202976">
        <w:t>7043</w:t>
      </w:r>
      <w:r w:rsidR="00AA7AAD">
        <w:t>.</w:t>
      </w:r>
    </w:p>
    <w:p w14:paraId="7D3B624F" w14:textId="77777777" w:rsidR="00BC4663" w:rsidRPr="00202976" w:rsidRDefault="00BC4663" w:rsidP="00092DA1">
      <w:pPr>
        <w:pStyle w:val="01-01Haupttext"/>
      </w:pPr>
      <w:r w:rsidRPr="00202976">
        <w:t>Montage auf bauseitigem Betonfundam</w:t>
      </w:r>
      <w:r w:rsidR="00AA7AAD">
        <w:t>ent mittels 2 </w:t>
      </w:r>
      <w:r w:rsidRPr="00202976">
        <w:t>Klebeankern</w:t>
      </w:r>
      <w:r w:rsidR="00AA7AAD">
        <w:t>.</w:t>
      </w:r>
    </w:p>
    <w:p w14:paraId="6A376117"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63F5CD54" w14:textId="77777777" w:rsidTr="00E17890">
        <w:tc>
          <w:tcPr>
            <w:tcW w:w="1134" w:type="dxa"/>
          </w:tcPr>
          <w:p w14:paraId="69949AE0" w14:textId="77777777" w:rsidR="00AA7AAD" w:rsidRPr="00C37538" w:rsidRDefault="00AA7AAD" w:rsidP="00092DA1">
            <w:pPr>
              <w:pStyle w:val="03-01Tabellentext"/>
            </w:pPr>
            <w:r w:rsidRPr="00C37538">
              <w:t>Hersteller:</w:t>
            </w:r>
          </w:p>
        </w:tc>
        <w:tc>
          <w:tcPr>
            <w:tcW w:w="6804" w:type="dxa"/>
            <w:gridSpan w:val="4"/>
          </w:tcPr>
          <w:p w14:paraId="05067652"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60E15E36" w14:textId="77777777" w:rsidTr="00E17890">
        <w:tc>
          <w:tcPr>
            <w:tcW w:w="1134" w:type="dxa"/>
          </w:tcPr>
          <w:p w14:paraId="67D2E96D" w14:textId="77777777" w:rsidR="00AA7AAD" w:rsidRPr="00C37538" w:rsidRDefault="00AA7AAD" w:rsidP="00092DA1">
            <w:pPr>
              <w:pStyle w:val="03-01Tabellentext"/>
            </w:pPr>
            <w:r w:rsidRPr="00C37538">
              <w:t>Typ:</w:t>
            </w:r>
          </w:p>
        </w:tc>
        <w:tc>
          <w:tcPr>
            <w:tcW w:w="6804" w:type="dxa"/>
            <w:gridSpan w:val="4"/>
          </w:tcPr>
          <w:p w14:paraId="2151F99A" w14:textId="77777777" w:rsidR="00AA7AAD" w:rsidRPr="00CE7796" w:rsidRDefault="00092DA1" w:rsidP="00092DA1">
            <w:pPr>
              <w:pStyle w:val="03-01Tabellentext"/>
              <w:rPr>
                <w:lang w:val="en-US"/>
              </w:rPr>
            </w:pPr>
            <w:r w:rsidRPr="00202976">
              <w:t>MLPREF01</w:t>
            </w:r>
          </w:p>
        </w:tc>
      </w:tr>
      <w:tr w:rsidR="00AA7AAD" w:rsidRPr="00C37538" w14:paraId="6C943473" w14:textId="77777777" w:rsidTr="00E17890">
        <w:trPr>
          <w:trHeight w:val="61"/>
        </w:trPr>
        <w:tc>
          <w:tcPr>
            <w:tcW w:w="1134" w:type="dxa"/>
          </w:tcPr>
          <w:p w14:paraId="40E83295" w14:textId="77777777" w:rsidR="00AA7AAD" w:rsidRPr="00C37538" w:rsidRDefault="00AA7AAD" w:rsidP="00092DA1">
            <w:pPr>
              <w:pStyle w:val="03-01Tabellentext"/>
            </w:pPr>
            <w:r w:rsidRPr="00C37538">
              <w:t>Menge:</w:t>
            </w:r>
          </w:p>
        </w:tc>
        <w:tc>
          <w:tcPr>
            <w:tcW w:w="1701" w:type="dxa"/>
          </w:tcPr>
          <w:p w14:paraId="26E9465D" w14:textId="77777777" w:rsidR="00AA7AAD" w:rsidRPr="00C37538" w:rsidRDefault="00AA7AAD" w:rsidP="00092DA1">
            <w:pPr>
              <w:pStyle w:val="03-01Tabellentext"/>
            </w:pPr>
            <w:r w:rsidRPr="00C37538">
              <w:t>…………….</w:t>
            </w:r>
          </w:p>
        </w:tc>
        <w:tc>
          <w:tcPr>
            <w:tcW w:w="1701" w:type="dxa"/>
          </w:tcPr>
          <w:p w14:paraId="5E3D1528" w14:textId="77777777" w:rsidR="00AA7AAD" w:rsidRPr="00C37538" w:rsidRDefault="00AA7AAD" w:rsidP="00092DA1">
            <w:pPr>
              <w:pStyle w:val="03-01Tabellentext"/>
            </w:pPr>
            <w:r>
              <w:t>Stück</w:t>
            </w:r>
          </w:p>
        </w:tc>
        <w:tc>
          <w:tcPr>
            <w:tcW w:w="1701" w:type="dxa"/>
          </w:tcPr>
          <w:p w14:paraId="68618249" w14:textId="77777777" w:rsidR="00AA7AAD" w:rsidRPr="00C37538" w:rsidRDefault="00AA7AAD" w:rsidP="00092DA1">
            <w:pPr>
              <w:pStyle w:val="03-01Tabellentext"/>
            </w:pPr>
            <w:r w:rsidRPr="00C37538">
              <w:t>EP: </w:t>
            </w:r>
            <w:r>
              <w:t>……………</w:t>
            </w:r>
          </w:p>
        </w:tc>
        <w:tc>
          <w:tcPr>
            <w:tcW w:w="1701" w:type="dxa"/>
          </w:tcPr>
          <w:p w14:paraId="7FD013CA" w14:textId="77777777" w:rsidR="00AA7AAD" w:rsidRPr="00C37538" w:rsidRDefault="00AA7AAD" w:rsidP="00092DA1">
            <w:pPr>
              <w:pStyle w:val="03-01Tabellentext"/>
            </w:pPr>
            <w:r w:rsidRPr="00C37538">
              <w:t>GP: </w:t>
            </w:r>
            <w:r>
              <w:t>……………</w:t>
            </w:r>
          </w:p>
        </w:tc>
      </w:tr>
    </w:tbl>
    <w:p w14:paraId="0CAD1A97" w14:textId="77777777" w:rsidR="00AA7AAD" w:rsidRPr="00202976" w:rsidRDefault="00AA7AAD" w:rsidP="00092DA1"/>
    <w:p w14:paraId="67E1BB3D" w14:textId="77777777" w:rsidR="00BC4663" w:rsidRPr="00202976" w:rsidRDefault="00BC4663" w:rsidP="00092DA1"/>
    <w:p w14:paraId="59D90FB1" w14:textId="77777777" w:rsidR="00BC4663" w:rsidRPr="00E17890" w:rsidRDefault="00BC4663" w:rsidP="00E17890">
      <w:pPr>
        <w:pStyle w:val="00-01Position"/>
      </w:pPr>
      <w:r w:rsidRPr="00E17890">
        <w:t>[Position: …………..]</w:t>
      </w:r>
    </w:p>
    <w:p w14:paraId="773BCECA" w14:textId="77777777" w:rsidR="00AA7AAD" w:rsidRDefault="00BC4663" w:rsidP="00E17890">
      <w:pPr>
        <w:pStyle w:val="00-02Option"/>
      </w:pPr>
      <w:r>
        <w:t xml:space="preserve">Option </w:t>
      </w:r>
      <w:r w:rsidR="00CF72A9">
        <w:t>Befestigungssatz</w:t>
      </w:r>
      <w:r>
        <w:t xml:space="preserve"> BSS01</w:t>
      </w:r>
    </w:p>
    <w:p w14:paraId="4C792540" w14:textId="77777777" w:rsidR="00BC4663" w:rsidRDefault="00BC4663" w:rsidP="00092DA1">
      <w:pPr>
        <w:pStyle w:val="01-01Haupttext"/>
      </w:pPr>
      <w:r>
        <w:t>Installationsmaterial für d</w:t>
      </w:r>
      <w:r w:rsidR="00AA7AAD">
        <w:t>ie Verschraubung einer Schranke </w:t>
      </w:r>
      <w:r>
        <w:t>/</w:t>
      </w:r>
      <w:r w:rsidR="00AA7AAD">
        <w:t> </w:t>
      </w:r>
      <w:r>
        <w:t>eines Terminals</w:t>
      </w:r>
      <w:r w:rsidR="00AA7AAD">
        <w:t> </w:t>
      </w:r>
      <w:r>
        <w:t>/</w:t>
      </w:r>
      <w:r w:rsidR="00AA7AAD">
        <w:t> </w:t>
      </w:r>
      <w:r>
        <w:t xml:space="preserve">eines Pfostens auf dem </w:t>
      </w:r>
      <w:r w:rsidR="00AA7AAD">
        <w:t>Betonfundament, bestehend aus 4 </w:t>
      </w:r>
      <w:r>
        <w:t>Klebepatronen und Verschraubungsteilen.</w:t>
      </w:r>
    </w:p>
    <w:p w14:paraId="5E96EA7B"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6E19B4C2" w14:textId="77777777" w:rsidTr="00E17890">
        <w:tc>
          <w:tcPr>
            <w:tcW w:w="1134" w:type="dxa"/>
          </w:tcPr>
          <w:p w14:paraId="5EAE4F8B" w14:textId="77777777" w:rsidR="00AA7AAD" w:rsidRPr="00C37538" w:rsidRDefault="00AA7AAD" w:rsidP="00092DA1">
            <w:pPr>
              <w:pStyle w:val="03-01Tabellentext"/>
            </w:pPr>
            <w:r w:rsidRPr="00C37538">
              <w:t>Hersteller:</w:t>
            </w:r>
          </w:p>
        </w:tc>
        <w:tc>
          <w:tcPr>
            <w:tcW w:w="6804" w:type="dxa"/>
            <w:gridSpan w:val="4"/>
          </w:tcPr>
          <w:p w14:paraId="602E5FAF"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234BBDBD" w14:textId="77777777" w:rsidTr="00E17890">
        <w:tc>
          <w:tcPr>
            <w:tcW w:w="1134" w:type="dxa"/>
          </w:tcPr>
          <w:p w14:paraId="6B385DCD" w14:textId="77777777" w:rsidR="00AA7AAD" w:rsidRPr="00C37538" w:rsidRDefault="00AA7AAD" w:rsidP="00092DA1">
            <w:pPr>
              <w:pStyle w:val="03-01Tabellentext"/>
            </w:pPr>
            <w:r w:rsidRPr="00C37538">
              <w:t>Typ:</w:t>
            </w:r>
          </w:p>
        </w:tc>
        <w:tc>
          <w:tcPr>
            <w:tcW w:w="6804" w:type="dxa"/>
            <w:gridSpan w:val="4"/>
          </w:tcPr>
          <w:p w14:paraId="6C736DE4" w14:textId="77777777" w:rsidR="00AA7AAD" w:rsidRPr="00CE7796" w:rsidRDefault="00092DA1" w:rsidP="00092DA1">
            <w:pPr>
              <w:pStyle w:val="03-01Tabellentext"/>
              <w:rPr>
                <w:lang w:val="en-US"/>
              </w:rPr>
            </w:pPr>
            <w:r>
              <w:t>BSS01</w:t>
            </w:r>
          </w:p>
        </w:tc>
      </w:tr>
      <w:tr w:rsidR="00AA7AAD" w:rsidRPr="00C37538" w14:paraId="4B3EE2F5" w14:textId="77777777" w:rsidTr="00E17890">
        <w:trPr>
          <w:trHeight w:val="61"/>
        </w:trPr>
        <w:tc>
          <w:tcPr>
            <w:tcW w:w="1134" w:type="dxa"/>
          </w:tcPr>
          <w:p w14:paraId="2BBAC385" w14:textId="77777777" w:rsidR="00AA7AAD" w:rsidRPr="00C37538" w:rsidRDefault="00AA7AAD" w:rsidP="00092DA1">
            <w:pPr>
              <w:pStyle w:val="03-01Tabellentext"/>
            </w:pPr>
            <w:r w:rsidRPr="00C37538">
              <w:t>Menge:</w:t>
            </w:r>
          </w:p>
        </w:tc>
        <w:tc>
          <w:tcPr>
            <w:tcW w:w="1701" w:type="dxa"/>
          </w:tcPr>
          <w:p w14:paraId="36EB8036" w14:textId="77777777" w:rsidR="00AA7AAD" w:rsidRPr="00C37538" w:rsidRDefault="00AA7AAD" w:rsidP="00092DA1">
            <w:pPr>
              <w:pStyle w:val="03-01Tabellentext"/>
            </w:pPr>
            <w:r w:rsidRPr="00C37538">
              <w:t>…………….</w:t>
            </w:r>
          </w:p>
        </w:tc>
        <w:tc>
          <w:tcPr>
            <w:tcW w:w="1701" w:type="dxa"/>
          </w:tcPr>
          <w:p w14:paraId="03A2689E" w14:textId="77777777" w:rsidR="00AA7AAD" w:rsidRPr="00C37538" w:rsidRDefault="00AA7AAD" w:rsidP="00092DA1">
            <w:pPr>
              <w:pStyle w:val="03-01Tabellentext"/>
            </w:pPr>
            <w:r>
              <w:t>Stück</w:t>
            </w:r>
          </w:p>
        </w:tc>
        <w:tc>
          <w:tcPr>
            <w:tcW w:w="1701" w:type="dxa"/>
          </w:tcPr>
          <w:p w14:paraId="08943671" w14:textId="77777777" w:rsidR="00AA7AAD" w:rsidRPr="00C37538" w:rsidRDefault="00AA7AAD" w:rsidP="00092DA1">
            <w:pPr>
              <w:pStyle w:val="03-01Tabellentext"/>
            </w:pPr>
            <w:r w:rsidRPr="00C37538">
              <w:t>EP: </w:t>
            </w:r>
            <w:r>
              <w:t>……………</w:t>
            </w:r>
          </w:p>
        </w:tc>
        <w:tc>
          <w:tcPr>
            <w:tcW w:w="1701" w:type="dxa"/>
          </w:tcPr>
          <w:p w14:paraId="38F933A4" w14:textId="77777777" w:rsidR="00AA7AAD" w:rsidRPr="00C37538" w:rsidRDefault="00AA7AAD" w:rsidP="00092DA1">
            <w:pPr>
              <w:pStyle w:val="03-01Tabellentext"/>
            </w:pPr>
            <w:r w:rsidRPr="00C37538">
              <w:t>GP: </w:t>
            </w:r>
            <w:r>
              <w:t>……………</w:t>
            </w:r>
          </w:p>
        </w:tc>
      </w:tr>
    </w:tbl>
    <w:p w14:paraId="37C411C3" w14:textId="77777777" w:rsidR="00833D5E" w:rsidRDefault="00833D5E" w:rsidP="00E17890">
      <w:pPr>
        <w:pStyle w:val="00-01Position"/>
      </w:pPr>
    </w:p>
    <w:p w14:paraId="6E4C8264" w14:textId="5E7A1751" w:rsidR="00971CA9" w:rsidRDefault="00971CA9">
      <w:pPr>
        <w:rPr>
          <w:b/>
          <w:bCs/>
        </w:rPr>
      </w:pPr>
      <w:r>
        <w:br w:type="page"/>
      </w:r>
    </w:p>
    <w:p w14:paraId="0CDD689A" w14:textId="77777777" w:rsidR="00833D5E" w:rsidRDefault="00833D5E" w:rsidP="00E17890">
      <w:pPr>
        <w:pStyle w:val="00-01Position"/>
      </w:pPr>
    </w:p>
    <w:p w14:paraId="4695BCAD" w14:textId="77EA3051" w:rsidR="00BC4663" w:rsidRPr="00E17890" w:rsidRDefault="00BC4663" w:rsidP="00E17890">
      <w:pPr>
        <w:pStyle w:val="00-01Position"/>
      </w:pPr>
      <w:r w:rsidRPr="00E17890">
        <w:t>[Position: ……</w:t>
      </w:r>
      <w:proofErr w:type="gramStart"/>
      <w:r w:rsidRPr="00E17890">
        <w:t>…….</w:t>
      </w:r>
      <w:proofErr w:type="gramEnd"/>
      <w:r w:rsidRPr="00E17890">
        <w:t>.]</w:t>
      </w:r>
    </w:p>
    <w:p w14:paraId="7974135C" w14:textId="77777777" w:rsidR="00BC4663" w:rsidRPr="000A40CF" w:rsidRDefault="00BC4663" w:rsidP="00E17890">
      <w:pPr>
        <w:pStyle w:val="00-02Option"/>
      </w:pPr>
      <w:r w:rsidRPr="000A40CF">
        <w:t xml:space="preserve">Option </w:t>
      </w:r>
      <w:r w:rsidR="00CF72A9">
        <w:t>Vertikal-Laserscanner</w:t>
      </w:r>
      <w:r w:rsidRPr="000A40CF">
        <w:t xml:space="preserve"> für Fahrzeugschutz MLSVER01</w:t>
      </w:r>
    </w:p>
    <w:p w14:paraId="75179A71" w14:textId="77777777" w:rsidR="00BC4663" w:rsidRPr="000A40CF" w:rsidRDefault="00BC4663" w:rsidP="00092DA1">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CF72A9">
        <w:t>Erfassungsfeld</w:t>
      </w:r>
      <w:r w:rsidRPr="000A40CF">
        <w:t xml:space="preserve"> befindet.</w:t>
      </w:r>
    </w:p>
    <w:p w14:paraId="258CE227" w14:textId="77777777" w:rsidR="00BC4663" w:rsidRPr="000A40CF" w:rsidRDefault="00BC4663" w:rsidP="00092DA1"/>
    <w:p w14:paraId="28CCCACF" w14:textId="77777777" w:rsidR="00BC4663" w:rsidRPr="000A40CF" w:rsidRDefault="00BC4663" w:rsidP="00092DA1">
      <w:pPr>
        <w:pStyle w:val="01-01Haupttext"/>
      </w:pPr>
      <w:r w:rsidRPr="000A40CF">
        <w:t xml:space="preserve">Einstellbare Breite des </w:t>
      </w:r>
      <w:r w:rsidR="00CF72A9">
        <w:t>Erfassungsfeld</w:t>
      </w:r>
      <w:r w:rsidRPr="000A40CF">
        <w:t>es. Einlernen des Erdbodens als Referenz, kein separater Referenzpunkt nötig.</w:t>
      </w:r>
    </w:p>
    <w:p w14:paraId="538D3C77" w14:textId="77777777" w:rsidR="00BC4663" w:rsidRPr="000A40CF" w:rsidRDefault="00BC4663" w:rsidP="00092DA1"/>
    <w:p w14:paraId="6C559631" w14:textId="77777777" w:rsidR="00BC4663" w:rsidRPr="000A40CF" w:rsidRDefault="00BC4663" w:rsidP="00092DA1">
      <w:pPr>
        <w:pStyle w:val="01-01Haupttext"/>
      </w:pPr>
      <w:r w:rsidRPr="000A40CF">
        <w:t>Mit Testeingang für Anschluss an Steuergerät MGC (Pro)</w:t>
      </w:r>
      <w:r w:rsidR="00AA7AAD">
        <w:t>.</w:t>
      </w:r>
    </w:p>
    <w:p w14:paraId="2A6FC466" w14:textId="77777777" w:rsidR="00BC4663" w:rsidRPr="000A40CF" w:rsidRDefault="00BC4663" w:rsidP="00092DA1">
      <w:pPr>
        <w:pStyle w:val="01-01Haupttext"/>
      </w:pPr>
      <w:r w:rsidRPr="000A40CF">
        <w:t>Wird vor jeder Schließbewegung getestet, um die ord</w:t>
      </w:r>
      <w:r w:rsidR="00AA7AAD">
        <w:t>nungsgemäße Funktion zu prüfen.</w:t>
      </w:r>
    </w:p>
    <w:p w14:paraId="1CCE346E" w14:textId="77777777" w:rsidR="00BC4663" w:rsidRPr="000A40CF" w:rsidRDefault="00BC4663" w:rsidP="00092DA1"/>
    <w:p w14:paraId="2DBE1C5B" w14:textId="77777777" w:rsidR="00BC4663" w:rsidRPr="00445067" w:rsidRDefault="00BC4663" w:rsidP="00092DA1">
      <w:pPr>
        <w:pStyle w:val="01-01Haupttext"/>
      </w:pPr>
      <w:r w:rsidRPr="000A40CF">
        <w:t xml:space="preserve">Sichere Erkennung von beweglichen und stillstehenden Objekten und Personen. Kann daher auch anstatt einer Sicherheitslichtschranke eingesetzt werden. </w:t>
      </w:r>
      <w:r w:rsidRPr="00445067">
        <w:t>Bei Verwendung mit Schrankengittern muss dann je ein Laserscanner rechts und links vom Schrankenbaum montiert werden.</w:t>
      </w:r>
    </w:p>
    <w:p w14:paraId="715291F8" w14:textId="77777777" w:rsidR="00BC4663" w:rsidRDefault="00BC4663" w:rsidP="00092DA1"/>
    <w:p w14:paraId="07B6B8CE" w14:textId="77777777" w:rsidR="00BC4663" w:rsidRPr="000A40CF" w:rsidRDefault="00AA7AAD" w:rsidP="00092DA1">
      <w:pPr>
        <w:pStyle w:val="01-01Haupttext"/>
      </w:pPr>
      <w:r>
        <w:t>TÜV-geprüft nach EN </w:t>
      </w:r>
      <w:r w:rsidR="00BC4663" w:rsidRPr="000A40CF">
        <w:t>12453 als berührungslos wirkende Schutzeinrichtung für Personenschutz.</w:t>
      </w:r>
    </w:p>
    <w:p w14:paraId="07DC64EC" w14:textId="77777777" w:rsidR="00BC4663" w:rsidRPr="000A40CF" w:rsidRDefault="00BC4663" w:rsidP="00092DA1"/>
    <w:p w14:paraId="2D185A0C" w14:textId="77777777" w:rsidR="00BC4663" w:rsidRPr="000A40CF" w:rsidRDefault="00BC4663" w:rsidP="00092DA1">
      <w:pPr>
        <w:pStyle w:val="01-01Haupttext"/>
      </w:pPr>
      <w:r w:rsidRPr="000A40CF">
        <w:t>Vertikale Feldgröße bis 9,9</w:t>
      </w:r>
      <w:r w:rsidR="00AA7AAD">
        <w:t> </w:t>
      </w:r>
      <w:r w:rsidRPr="000A40CF">
        <w:t>m</w:t>
      </w:r>
      <w:r w:rsidR="00AA7AAD">
        <w:t> </w:t>
      </w:r>
      <w:r w:rsidRPr="000A40CF">
        <w:t>x</w:t>
      </w:r>
      <w:r w:rsidR="00AA7AAD">
        <w:t> </w:t>
      </w:r>
      <w:r w:rsidRPr="000A40CF">
        <w:t>9,</w:t>
      </w:r>
      <w:r w:rsidR="00AA7AAD">
        <w:t>9 </w:t>
      </w:r>
      <w:r w:rsidRPr="000A40CF">
        <w:t>m. Montage in Einbaugehäuse zur Wandbefestigung oder zur Montage an separatem Pfosten möglich.</w:t>
      </w:r>
    </w:p>
    <w:p w14:paraId="1A434D90"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381A4FCE" w14:textId="77777777" w:rsidTr="00E17890">
        <w:tc>
          <w:tcPr>
            <w:tcW w:w="1134" w:type="dxa"/>
          </w:tcPr>
          <w:p w14:paraId="23034091" w14:textId="77777777" w:rsidR="00AA7AAD" w:rsidRPr="00C37538" w:rsidRDefault="00AA7AAD" w:rsidP="00092DA1">
            <w:pPr>
              <w:pStyle w:val="03-01Tabellentext"/>
            </w:pPr>
            <w:r w:rsidRPr="00C37538">
              <w:t>Hersteller:</w:t>
            </w:r>
          </w:p>
        </w:tc>
        <w:tc>
          <w:tcPr>
            <w:tcW w:w="6804" w:type="dxa"/>
            <w:gridSpan w:val="4"/>
          </w:tcPr>
          <w:p w14:paraId="4ED0B771"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250C7F4C" w14:textId="77777777" w:rsidTr="00E17890">
        <w:tc>
          <w:tcPr>
            <w:tcW w:w="1134" w:type="dxa"/>
          </w:tcPr>
          <w:p w14:paraId="64745EEF" w14:textId="77777777" w:rsidR="00AA7AAD" w:rsidRPr="00C37538" w:rsidRDefault="00AA7AAD" w:rsidP="00092DA1">
            <w:pPr>
              <w:pStyle w:val="03-01Tabellentext"/>
            </w:pPr>
            <w:r w:rsidRPr="00C37538">
              <w:t>Typ:</w:t>
            </w:r>
          </w:p>
        </w:tc>
        <w:tc>
          <w:tcPr>
            <w:tcW w:w="6804" w:type="dxa"/>
            <w:gridSpan w:val="4"/>
          </w:tcPr>
          <w:p w14:paraId="5F6AF381" w14:textId="77777777" w:rsidR="00AA7AAD" w:rsidRPr="00CE7796" w:rsidRDefault="00092DA1" w:rsidP="00092DA1">
            <w:pPr>
              <w:pStyle w:val="03-01Tabellentext"/>
              <w:rPr>
                <w:lang w:val="en-US"/>
              </w:rPr>
            </w:pPr>
            <w:r w:rsidRPr="000A40CF">
              <w:t>MLSVER01</w:t>
            </w:r>
          </w:p>
        </w:tc>
      </w:tr>
      <w:tr w:rsidR="00AA7AAD" w:rsidRPr="00C37538" w14:paraId="0DDD2ACD" w14:textId="77777777" w:rsidTr="00E17890">
        <w:trPr>
          <w:trHeight w:val="61"/>
        </w:trPr>
        <w:tc>
          <w:tcPr>
            <w:tcW w:w="1134" w:type="dxa"/>
          </w:tcPr>
          <w:p w14:paraId="6B7C3B82" w14:textId="77777777" w:rsidR="00AA7AAD" w:rsidRPr="00C37538" w:rsidRDefault="00AA7AAD" w:rsidP="00092DA1">
            <w:pPr>
              <w:pStyle w:val="03-01Tabellentext"/>
            </w:pPr>
            <w:r w:rsidRPr="00C37538">
              <w:t>Menge:</w:t>
            </w:r>
          </w:p>
        </w:tc>
        <w:tc>
          <w:tcPr>
            <w:tcW w:w="1701" w:type="dxa"/>
          </w:tcPr>
          <w:p w14:paraId="1803CD36" w14:textId="77777777" w:rsidR="00AA7AAD" w:rsidRPr="00C37538" w:rsidRDefault="00AA7AAD" w:rsidP="00092DA1">
            <w:pPr>
              <w:pStyle w:val="03-01Tabellentext"/>
            </w:pPr>
            <w:r w:rsidRPr="00C37538">
              <w:t>…………….</w:t>
            </w:r>
          </w:p>
        </w:tc>
        <w:tc>
          <w:tcPr>
            <w:tcW w:w="1701" w:type="dxa"/>
          </w:tcPr>
          <w:p w14:paraId="64E44225" w14:textId="77777777" w:rsidR="00AA7AAD" w:rsidRPr="00C37538" w:rsidRDefault="00AA7AAD" w:rsidP="00092DA1">
            <w:pPr>
              <w:pStyle w:val="03-01Tabellentext"/>
            </w:pPr>
            <w:r>
              <w:t>Stück</w:t>
            </w:r>
          </w:p>
        </w:tc>
        <w:tc>
          <w:tcPr>
            <w:tcW w:w="1701" w:type="dxa"/>
          </w:tcPr>
          <w:p w14:paraId="23CA61C1" w14:textId="77777777" w:rsidR="00AA7AAD" w:rsidRPr="00C37538" w:rsidRDefault="00AA7AAD" w:rsidP="00092DA1">
            <w:pPr>
              <w:pStyle w:val="03-01Tabellentext"/>
            </w:pPr>
            <w:r w:rsidRPr="00C37538">
              <w:t>EP: </w:t>
            </w:r>
            <w:r>
              <w:t>……………</w:t>
            </w:r>
          </w:p>
        </w:tc>
        <w:tc>
          <w:tcPr>
            <w:tcW w:w="1701" w:type="dxa"/>
          </w:tcPr>
          <w:p w14:paraId="2614FA90" w14:textId="77777777" w:rsidR="00AA7AAD" w:rsidRPr="00C37538" w:rsidRDefault="00AA7AAD" w:rsidP="00092DA1">
            <w:pPr>
              <w:pStyle w:val="03-01Tabellentext"/>
            </w:pPr>
            <w:r w:rsidRPr="00C37538">
              <w:t>GP: </w:t>
            </w:r>
            <w:r>
              <w:t>……………</w:t>
            </w:r>
          </w:p>
        </w:tc>
      </w:tr>
    </w:tbl>
    <w:p w14:paraId="78BFAEB2" w14:textId="77777777" w:rsidR="00AA7AAD" w:rsidRPr="000A40CF" w:rsidRDefault="00AA7AAD" w:rsidP="00092DA1"/>
    <w:p w14:paraId="6C9DD3A7" w14:textId="77777777" w:rsidR="00AA7AAD" w:rsidRDefault="00AA7AAD" w:rsidP="00092DA1"/>
    <w:p w14:paraId="470C82BF" w14:textId="25029E2F" w:rsidR="00833D5E" w:rsidRDefault="00833D5E">
      <w:pPr>
        <w:rPr>
          <w:b/>
          <w:bCs/>
        </w:rPr>
      </w:pPr>
    </w:p>
    <w:p w14:paraId="7DCDAA92" w14:textId="00A4A2F7" w:rsidR="00BC4663" w:rsidRPr="00E17890" w:rsidRDefault="00BC4663" w:rsidP="00E17890">
      <w:pPr>
        <w:pStyle w:val="00-01Position"/>
      </w:pPr>
      <w:r w:rsidRPr="00E17890">
        <w:t>[Position: ……</w:t>
      </w:r>
      <w:proofErr w:type="gramStart"/>
      <w:r w:rsidRPr="00E17890">
        <w:t>…….</w:t>
      </w:r>
      <w:proofErr w:type="gramEnd"/>
      <w:r w:rsidRPr="00E17890">
        <w:t>.]</w:t>
      </w:r>
    </w:p>
    <w:p w14:paraId="56159B73" w14:textId="77777777" w:rsidR="00BC4663" w:rsidRPr="000A40CF" w:rsidRDefault="00BC4663" w:rsidP="00E17890">
      <w:pPr>
        <w:pStyle w:val="00-02Option"/>
      </w:pPr>
      <w:r w:rsidRPr="000A40CF">
        <w:t>Option Einbaugehäuse Laserscanner MLGVER_0000</w:t>
      </w:r>
    </w:p>
    <w:p w14:paraId="15F960B9" w14:textId="77777777" w:rsidR="00BC4663" w:rsidRPr="000A40CF" w:rsidRDefault="00BC4663" w:rsidP="00092DA1">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1B0059CC" w14:textId="77777777" w:rsidR="00BC4663" w:rsidRPr="000A40CF" w:rsidRDefault="00BC4663" w:rsidP="00092DA1"/>
    <w:p w14:paraId="7781B09C" w14:textId="77777777" w:rsidR="00BC4663" w:rsidRPr="000A40CF" w:rsidRDefault="00BC4663" w:rsidP="00092DA1">
      <w:pPr>
        <w:pStyle w:val="01-01Haupttext"/>
      </w:pPr>
      <w:r w:rsidRPr="000A40CF">
        <w:t>Abdeckung des Laserscanners zum Schutz vor Vandalismus.</w:t>
      </w:r>
    </w:p>
    <w:p w14:paraId="45615824" w14:textId="77777777" w:rsidR="00BC4663" w:rsidRPr="000A40CF" w:rsidRDefault="00BC4663" w:rsidP="00092DA1">
      <w:pPr>
        <w:pStyle w:val="01-01Haupttext"/>
      </w:pPr>
      <w:r w:rsidRPr="000A40CF">
        <w:t>Ausführung Edelstahl mit Pulverbeschichtung RAL</w:t>
      </w:r>
      <w:r w:rsidR="00AA7AAD">
        <w:t> </w:t>
      </w:r>
      <w:r w:rsidRPr="000A40CF">
        <w:t>7043</w:t>
      </w:r>
      <w:r w:rsidR="00AA7AAD">
        <w:t>.</w:t>
      </w:r>
    </w:p>
    <w:p w14:paraId="427F4681"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7B43105D" w14:textId="77777777" w:rsidTr="00E17890">
        <w:tc>
          <w:tcPr>
            <w:tcW w:w="1134" w:type="dxa"/>
          </w:tcPr>
          <w:p w14:paraId="27C08C25" w14:textId="77777777" w:rsidR="00AA7AAD" w:rsidRPr="00C37538" w:rsidRDefault="00AA7AAD" w:rsidP="00092DA1">
            <w:pPr>
              <w:pStyle w:val="03-01Tabellentext"/>
            </w:pPr>
            <w:r w:rsidRPr="00C37538">
              <w:t>Hersteller:</w:t>
            </w:r>
          </w:p>
        </w:tc>
        <w:tc>
          <w:tcPr>
            <w:tcW w:w="6804" w:type="dxa"/>
            <w:gridSpan w:val="4"/>
          </w:tcPr>
          <w:p w14:paraId="20CD33A5"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53D45531" w14:textId="77777777" w:rsidTr="00E17890">
        <w:tc>
          <w:tcPr>
            <w:tcW w:w="1134" w:type="dxa"/>
          </w:tcPr>
          <w:p w14:paraId="56D7AE4E" w14:textId="77777777" w:rsidR="00AA7AAD" w:rsidRPr="00C37538" w:rsidRDefault="00AA7AAD" w:rsidP="00092DA1">
            <w:pPr>
              <w:pStyle w:val="03-01Tabellentext"/>
            </w:pPr>
            <w:r w:rsidRPr="00C37538">
              <w:t>Typ:</w:t>
            </w:r>
          </w:p>
        </w:tc>
        <w:tc>
          <w:tcPr>
            <w:tcW w:w="6804" w:type="dxa"/>
            <w:gridSpan w:val="4"/>
          </w:tcPr>
          <w:p w14:paraId="2B46BD2E" w14:textId="77777777" w:rsidR="00AA7AAD" w:rsidRPr="00CE7796" w:rsidRDefault="00092DA1" w:rsidP="00092DA1">
            <w:pPr>
              <w:pStyle w:val="03-01Tabellentext"/>
              <w:rPr>
                <w:lang w:val="en-US"/>
              </w:rPr>
            </w:pPr>
            <w:r w:rsidRPr="000A40CF">
              <w:t>MLGVER_0000</w:t>
            </w:r>
          </w:p>
        </w:tc>
      </w:tr>
      <w:tr w:rsidR="00AA7AAD" w:rsidRPr="00C37538" w14:paraId="3B5F3910" w14:textId="77777777" w:rsidTr="00E17890">
        <w:trPr>
          <w:trHeight w:val="61"/>
        </w:trPr>
        <w:tc>
          <w:tcPr>
            <w:tcW w:w="1134" w:type="dxa"/>
          </w:tcPr>
          <w:p w14:paraId="13D51D95" w14:textId="77777777" w:rsidR="00AA7AAD" w:rsidRPr="00C37538" w:rsidRDefault="00AA7AAD" w:rsidP="00092DA1">
            <w:pPr>
              <w:pStyle w:val="03-01Tabellentext"/>
            </w:pPr>
            <w:r w:rsidRPr="00C37538">
              <w:t>Menge:</w:t>
            </w:r>
          </w:p>
        </w:tc>
        <w:tc>
          <w:tcPr>
            <w:tcW w:w="1701" w:type="dxa"/>
          </w:tcPr>
          <w:p w14:paraId="71DC9C5E" w14:textId="77777777" w:rsidR="00AA7AAD" w:rsidRPr="00C37538" w:rsidRDefault="00AA7AAD" w:rsidP="00092DA1">
            <w:pPr>
              <w:pStyle w:val="03-01Tabellentext"/>
            </w:pPr>
            <w:r w:rsidRPr="00C37538">
              <w:t>…………….</w:t>
            </w:r>
          </w:p>
        </w:tc>
        <w:tc>
          <w:tcPr>
            <w:tcW w:w="1701" w:type="dxa"/>
          </w:tcPr>
          <w:p w14:paraId="3767A7AD" w14:textId="77777777" w:rsidR="00AA7AAD" w:rsidRPr="00C37538" w:rsidRDefault="00AA7AAD" w:rsidP="00092DA1">
            <w:pPr>
              <w:pStyle w:val="03-01Tabellentext"/>
            </w:pPr>
            <w:r>
              <w:t>Stück</w:t>
            </w:r>
          </w:p>
        </w:tc>
        <w:tc>
          <w:tcPr>
            <w:tcW w:w="1701" w:type="dxa"/>
          </w:tcPr>
          <w:p w14:paraId="1E98767C" w14:textId="77777777" w:rsidR="00AA7AAD" w:rsidRPr="00C37538" w:rsidRDefault="00AA7AAD" w:rsidP="00092DA1">
            <w:pPr>
              <w:pStyle w:val="03-01Tabellentext"/>
            </w:pPr>
            <w:r w:rsidRPr="00C37538">
              <w:t>EP: </w:t>
            </w:r>
            <w:r>
              <w:t>……………</w:t>
            </w:r>
          </w:p>
        </w:tc>
        <w:tc>
          <w:tcPr>
            <w:tcW w:w="1701" w:type="dxa"/>
          </w:tcPr>
          <w:p w14:paraId="5A063655" w14:textId="77777777" w:rsidR="00AA7AAD" w:rsidRPr="00C37538" w:rsidRDefault="00AA7AAD" w:rsidP="00092DA1">
            <w:pPr>
              <w:pStyle w:val="03-01Tabellentext"/>
            </w:pPr>
            <w:r w:rsidRPr="00C37538">
              <w:t>GP: </w:t>
            </w:r>
            <w:r>
              <w:t>……………</w:t>
            </w:r>
          </w:p>
        </w:tc>
      </w:tr>
    </w:tbl>
    <w:p w14:paraId="4F1D0104" w14:textId="77777777" w:rsidR="00AA7AAD" w:rsidRPr="000A40CF" w:rsidRDefault="00AA7AAD" w:rsidP="00092DA1"/>
    <w:p w14:paraId="26BCC701" w14:textId="77777777" w:rsidR="00BC4663" w:rsidRDefault="00BC4663" w:rsidP="00092DA1"/>
    <w:p w14:paraId="332B2EF5" w14:textId="77777777" w:rsidR="00BC4663" w:rsidRPr="00E17890" w:rsidRDefault="00BC4663" w:rsidP="00E17890">
      <w:pPr>
        <w:pStyle w:val="00-01Position"/>
      </w:pPr>
      <w:r w:rsidRPr="00E17890">
        <w:t>[Position: …………..]</w:t>
      </w:r>
    </w:p>
    <w:p w14:paraId="1AB52C52" w14:textId="77777777" w:rsidR="00BC4663" w:rsidRPr="000A40CF" w:rsidRDefault="00BC4663" w:rsidP="00E17890">
      <w:pPr>
        <w:pStyle w:val="00-02Option"/>
      </w:pPr>
      <w:r w:rsidRPr="000A40CF">
        <w:t xml:space="preserve">Option </w:t>
      </w:r>
      <w:r w:rsidR="00B00F0A">
        <w:t>P</w:t>
      </w:r>
      <w:r w:rsidRPr="000A40CF">
        <w:t>fosten für Laserscanner MLPF01</w:t>
      </w:r>
    </w:p>
    <w:p w14:paraId="33720BEC" w14:textId="77777777" w:rsidR="00BC4663" w:rsidRPr="000A40CF" w:rsidRDefault="00BC4663" w:rsidP="00092DA1">
      <w:pPr>
        <w:pStyle w:val="01-01Haupttext"/>
      </w:pPr>
      <w:r w:rsidRPr="000A40CF">
        <w:t xml:space="preserve">Zur separaten Montage des Laserscanners MLSVER01 mittels Einbaugehäuses </w:t>
      </w:r>
      <w:r w:rsidR="00AA7AAD">
        <w:t>MLGVER_0000 neben der Schranke.</w:t>
      </w:r>
    </w:p>
    <w:p w14:paraId="3940372C" w14:textId="77777777" w:rsidR="00BC4663" w:rsidRPr="000A40CF" w:rsidRDefault="00BC4663" w:rsidP="00092DA1">
      <w:pPr>
        <w:pStyle w:val="01-01Haupttext"/>
      </w:pPr>
      <w:r w:rsidRPr="000A40CF">
        <w:t>Montage auf bause</w:t>
      </w:r>
      <w:r w:rsidR="00AA7AAD">
        <w:t>itigem Betonfundament mittels 2 </w:t>
      </w:r>
      <w:r w:rsidRPr="000A40CF">
        <w:t>Klebeankern.</w:t>
      </w:r>
    </w:p>
    <w:p w14:paraId="6F917609"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4C9F9C88" w14:textId="77777777" w:rsidTr="00E17890">
        <w:tc>
          <w:tcPr>
            <w:tcW w:w="1134" w:type="dxa"/>
          </w:tcPr>
          <w:p w14:paraId="3A6A3C6B" w14:textId="77777777" w:rsidR="00AA7AAD" w:rsidRPr="00C37538" w:rsidRDefault="00AA7AAD" w:rsidP="00092DA1">
            <w:pPr>
              <w:pStyle w:val="03-01Tabellentext"/>
            </w:pPr>
            <w:r w:rsidRPr="00C37538">
              <w:t>Hersteller:</w:t>
            </w:r>
          </w:p>
        </w:tc>
        <w:tc>
          <w:tcPr>
            <w:tcW w:w="6804" w:type="dxa"/>
            <w:gridSpan w:val="4"/>
          </w:tcPr>
          <w:p w14:paraId="189CA62C"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10AA4339" w14:textId="77777777" w:rsidTr="00E17890">
        <w:tc>
          <w:tcPr>
            <w:tcW w:w="1134" w:type="dxa"/>
          </w:tcPr>
          <w:p w14:paraId="2244F03D" w14:textId="77777777" w:rsidR="00AA7AAD" w:rsidRPr="00C37538" w:rsidRDefault="00AA7AAD" w:rsidP="00092DA1">
            <w:pPr>
              <w:pStyle w:val="03-01Tabellentext"/>
            </w:pPr>
            <w:r w:rsidRPr="00C37538">
              <w:t>Typ:</w:t>
            </w:r>
          </w:p>
        </w:tc>
        <w:tc>
          <w:tcPr>
            <w:tcW w:w="6804" w:type="dxa"/>
            <w:gridSpan w:val="4"/>
          </w:tcPr>
          <w:p w14:paraId="49C11E0A" w14:textId="77777777" w:rsidR="00AA7AAD" w:rsidRPr="00CE7796" w:rsidRDefault="00092DA1" w:rsidP="00092DA1">
            <w:pPr>
              <w:pStyle w:val="03-01Tabellentext"/>
              <w:rPr>
                <w:lang w:val="en-US"/>
              </w:rPr>
            </w:pPr>
            <w:r w:rsidRPr="000A40CF">
              <w:t>MLPF01</w:t>
            </w:r>
          </w:p>
        </w:tc>
      </w:tr>
      <w:tr w:rsidR="00AA7AAD" w:rsidRPr="00C37538" w14:paraId="133C62FE" w14:textId="77777777" w:rsidTr="00E17890">
        <w:trPr>
          <w:trHeight w:val="61"/>
        </w:trPr>
        <w:tc>
          <w:tcPr>
            <w:tcW w:w="1134" w:type="dxa"/>
          </w:tcPr>
          <w:p w14:paraId="6EE19029" w14:textId="77777777" w:rsidR="00AA7AAD" w:rsidRPr="00C37538" w:rsidRDefault="00AA7AAD" w:rsidP="00092DA1">
            <w:pPr>
              <w:pStyle w:val="03-01Tabellentext"/>
            </w:pPr>
            <w:r w:rsidRPr="00C37538">
              <w:t>Menge:</w:t>
            </w:r>
          </w:p>
        </w:tc>
        <w:tc>
          <w:tcPr>
            <w:tcW w:w="1701" w:type="dxa"/>
          </w:tcPr>
          <w:p w14:paraId="5E646669" w14:textId="77777777" w:rsidR="00AA7AAD" w:rsidRPr="00C37538" w:rsidRDefault="00AA7AAD" w:rsidP="00092DA1">
            <w:pPr>
              <w:pStyle w:val="03-01Tabellentext"/>
            </w:pPr>
            <w:r w:rsidRPr="00C37538">
              <w:t>…………….</w:t>
            </w:r>
          </w:p>
        </w:tc>
        <w:tc>
          <w:tcPr>
            <w:tcW w:w="1701" w:type="dxa"/>
          </w:tcPr>
          <w:p w14:paraId="4CB9AB2D" w14:textId="77777777" w:rsidR="00AA7AAD" w:rsidRPr="00C37538" w:rsidRDefault="00AA7AAD" w:rsidP="00092DA1">
            <w:pPr>
              <w:pStyle w:val="03-01Tabellentext"/>
            </w:pPr>
            <w:r>
              <w:t>Stück</w:t>
            </w:r>
          </w:p>
        </w:tc>
        <w:tc>
          <w:tcPr>
            <w:tcW w:w="1701" w:type="dxa"/>
          </w:tcPr>
          <w:p w14:paraId="09E8BFCF" w14:textId="77777777" w:rsidR="00AA7AAD" w:rsidRPr="00C37538" w:rsidRDefault="00AA7AAD" w:rsidP="00092DA1">
            <w:pPr>
              <w:pStyle w:val="03-01Tabellentext"/>
            </w:pPr>
            <w:r w:rsidRPr="00C37538">
              <w:t>EP: </w:t>
            </w:r>
            <w:r>
              <w:t>……………</w:t>
            </w:r>
          </w:p>
        </w:tc>
        <w:tc>
          <w:tcPr>
            <w:tcW w:w="1701" w:type="dxa"/>
          </w:tcPr>
          <w:p w14:paraId="225BE70E" w14:textId="77777777" w:rsidR="00AA7AAD" w:rsidRDefault="00AA7AAD" w:rsidP="00092DA1">
            <w:pPr>
              <w:pStyle w:val="03-01Tabellentext"/>
            </w:pPr>
            <w:r w:rsidRPr="00C37538">
              <w:t>GP: </w:t>
            </w:r>
            <w:r>
              <w:t>……………</w:t>
            </w:r>
          </w:p>
          <w:p w14:paraId="51F61906" w14:textId="77777777" w:rsidR="00833D5E" w:rsidRDefault="00833D5E" w:rsidP="00092DA1">
            <w:pPr>
              <w:pStyle w:val="03-01Tabellentext"/>
            </w:pPr>
          </w:p>
          <w:p w14:paraId="41130F3D" w14:textId="77777777" w:rsidR="00833D5E" w:rsidRPr="00C37538" w:rsidRDefault="00833D5E" w:rsidP="00092DA1">
            <w:pPr>
              <w:pStyle w:val="03-01Tabellentext"/>
            </w:pPr>
          </w:p>
        </w:tc>
      </w:tr>
    </w:tbl>
    <w:p w14:paraId="76E9CC0C" w14:textId="77777777" w:rsidR="00833D5E" w:rsidRDefault="00833D5E" w:rsidP="00092DA1"/>
    <w:p w14:paraId="4B546EE3" w14:textId="77777777" w:rsidR="00833D5E" w:rsidRDefault="00833D5E" w:rsidP="00092DA1"/>
    <w:p w14:paraId="5146EC52" w14:textId="38E357B0" w:rsidR="00BC4663" w:rsidRDefault="00BC4663" w:rsidP="00833D5E"/>
    <w:p w14:paraId="5F0420CE" w14:textId="77777777" w:rsidR="00971CA9" w:rsidRDefault="00971CA9" w:rsidP="00833D5E"/>
    <w:p w14:paraId="2E4748A1" w14:textId="77777777" w:rsidR="00971CA9" w:rsidRPr="00E17890" w:rsidRDefault="00971CA9" w:rsidP="00971CA9">
      <w:pPr>
        <w:pStyle w:val="00-01Position"/>
      </w:pPr>
      <w:r w:rsidRPr="00E17890">
        <w:t>[Position: ……</w:t>
      </w:r>
      <w:proofErr w:type="gramStart"/>
      <w:r w:rsidRPr="00E17890">
        <w:t>…….</w:t>
      </w:r>
      <w:proofErr w:type="gramEnd"/>
      <w:r w:rsidRPr="00E17890">
        <w:t>.]</w:t>
      </w:r>
    </w:p>
    <w:p w14:paraId="28E4DAAF" w14:textId="77777777" w:rsidR="00AA7AAD" w:rsidRDefault="00BC4663" w:rsidP="00E17890">
      <w:pPr>
        <w:pStyle w:val="00-02Option"/>
      </w:pPr>
      <w:r>
        <w:t xml:space="preserve">Option </w:t>
      </w:r>
      <w:r w:rsidR="00CF72A9">
        <w:t>Befestigungssatz</w:t>
      </w:r>
      <w:r>
        <w:t xml:space="preserve"> BSS01</w:t>
      </w:r>
    </w:p>
    <w:p w14:paraId="6EA63DB1" w14:textId="77777777" w:rsidR="00BC4663" w:rsidRDefault="00BC4663" w:rsidP="00092DA1">
      <w:pPr>
        <w:pStyle w:val="01-01Haupttext"/>
      </w:pPr>
      <w:r>
        <w:t>Installationsmaterial für die Verschraubung einer Schranke</w:t>
      </w:r>
      <w:r w:rsidR="00AA7AAD">
        <w:t> </w:t>
      </w:r>
      <w:r>
        <w:t>/</w:t>
      </w:r>
      <w:r w:rsidR="00AA7AAD">
        <w:t> eines Terminals </w:t>
      </w:r>
      <w:r>
        <w:t>/</w:t>
      </w:r>
      <w:r w:rsidR="00AA7AAD">
        <w:t> </w:t>
      </w:r>
      <w:r>
        <w:t xml:space="preserve">eines Pfostens auf dem </w:t>
      </w:r>
      <w:r w:rsidR="00AA7AAD">
        <w:t>Betonfundament, bestehend aus 4 </w:t>
      </w:r>
      <w:r>
        <w:t>Klebepatronen und Verschraubungsteilen.</w:t>
      </w:r>
    </w:p>
    <w:p w14:paraId="7A99B27F"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71D34310" w14:textId="77777777" w:rsidTr="00E17890">
        <w:tc>
          <w:tcPr>
            <w:tcW w:w="1134" w:type="dxa"/>
          </w:tcPr>
          <w:p w14:paraId="7561B46F" w14:textId="77777777" w:rsidR="00AA7AAD" w:rsidRPr="00C37538" w:rsidRDefault="00AA7AAD" w:rsidP="00092DA1">
            <w:pPr>
              <w:pStyle w:val="03-01Tabellentext"/>
            </w:pPr>
            <w:r w:rsidRPr="00C37538">
              <w:t>Hersteller:</w:t>
            </w:r>
          </w:p>
        </w:tc>
        <w:tc>
          <w:tcPr>
            <w:tcW w:w="6804" w:type="dxa"/>
            <w:gridSpan w:val="4"/>
          </w:tcPr>
          <w:p w14:paraId="405401BB"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0B0A2C3F" w14:textId="77777777" w:rsidTr="00E17890">
        <w:tc>
          <w:tcPr>
            <w:tcW w:w="1134" w:type="dxa"/>
          </w:tcPr>
          <w:p w14:paraId="50C0BEBD" w14:textId="77777777" w:rsidR="00AA7AAD" w:rsidRPr="00C37538" w:rsidRDefault="00AA7AAD" w:rsidP="00092DA1">
            <w:pPr>
              <w:pStyle w:val="03-01Tabellentext"/>
            </w:pPr>
            <w:r w:rsidRPr="00C37538">
              <w:t>Typ:</w:t>
            </w:r>
          </w:p>
        </w:tc>
        <w:tc>
          <w:tcPr>
            <w:tcW w:w="6804" w:type="dxa"/>
            <w:gridSpan w:val="4"/>
          </w:tcPr>
          <w:p w14:paraId="0D62314E" w14:textId="77777777" w:rsidR="00AA7AAD" w:rsidRPr="00CE7796" w:rsidRDefault="00092DA1" w:rsidP="00092DA1">
            <w:pPr>
              <w:pStyle w:val="03-01Tabellentext"/>
              <w:rPr>
                <w:lang w:val="en-US"/>
              </w:rPr>
            </w:pPr>
            <w:r>
              <w:t>BSS01</w:t>
            </w:r>
          </w:p>
        </w:tc>
      </w:tr>
      <w:tr w:rsidR="00AA7AAD" w:rsidRPr="00C37538" w14:paraId="4F990323" w14:textId="77777777" w:rsidTr="00E17890">
        <w:trPr>
          <w:trHeight w:val="61"/>
        </w:trPr>
        <w:tc>
          <w:tcPr>
            <w:tcW w:w="1134" w:type="dxa"/>
          </w:tcPr>
          <w:p w14:paraId="20501520" w14:textId="77777777" w:rsidR="00AA7AAD" w:rsidRPr="00C37538" w:rsidRDefault="00AA7AAD" w:rsidP="00092DA1">
            <w:pPr>
              <w:pStyle w:val="03-01Tabellentext"/>
            </w:pPr>
            <w:r w:rsidRPr="00C37538">
              <w:t>Menge:</w:t>
            </w:r>
          </w:p>
        </w:tc>
        <w:tc>
          <w:tcPr>
            <w:tcW w:w="1701" w:type="dxa"/>
          </w:tcPr>
          <w:p w14:paraId="3B4734DB" w14:textId="77777777" w:rsidR="00AA7AAD" w:rsidRPr="00C37538" w:rsidRDefault="00AA7AAD" w:rsidP="00092DA1">
            <w:pPr>
              <w:pStyle w:val="03-01Tabellentext"/>
            </w:pPr>
            <w:r w:rsidRPr="00C37538">
              <w:t>…………….</w:t>
            </w:r>
          </w:p>
        </w:tc>
        <w:tc>
          <w:tcPr>
            <w:tcW w:w="1701" w:type="dxa"/>
          </w:tcPr>
          <w:p w14:paraId="35C3934B" w14:textId="77777777" w:rsidR="00AA7AAD" w:rsidRPr="00C37538" w:rsidRDefault="00AA7AAD" w:rsidP="00092DA1">
            <w:pPr>
              <w:pStyle w:val="03-01Tabellentext"/>
            </w:pPr>
            <w:r>
              <w:t>Stück</w:t>
            </w:r>
          </w:p>
        </w:tc>
        <w:tc>
          <w:tcPr>
            <w:tcW w:w="1701" w:type="dxa"/>
          </w:tcPr>
          <w:p w14:paraId="2AF68701" w14:textId="77777777" w:rsidR="00AA7AAD" w:rsidRPr="00C37538" w:rsidRDefault="00AA7AAD" w:rsidP="00092DA1">
            <w:pPr>
              <w:pStyle w:val="03-01Tabellentext"/>
            </w:pPr>
            <w:r w:rsidRPr="00C37538">
              <w:t>EP: </w:t>
            </w:r>
            <w:r>
              <w:t>……………</w:t>
            </w:r>
          </w:p>
        </w:tc>
        <w:tc>
          <w:tcPr>
            <w:tcW w:w="1701" w:type="dxa"/>
          </w:tcPr>
          <w:p w14:paraId="4EA5F446" w14:textId="77777777" w:rsidR="00AA7AAD" w:rsidRPr="00C37538" w:rsidRDefault="00AA7AAD" w:rsidP="00092DA1">
            <w:pPr>
              <w:pStyle w:val="03-01Tabellentext"/>
            </w:pPr>
            <w:r w:rsidRPr="00C37538">
              <w:t>GP: </w:t>
            </w:r>
            <w:r>
              <w:t>……………</w:t>
            </w:r>
          </w:p>
        </w:tc>
      </w:tr>
    </w:tbl>
    <w:p w14:paraId="3C1A2A29" w14:textId="77777777" w:rsidR="00AA7AAD" w:rsidRPr="00DD2C22" w:rsidRDefault="00AA7AAD" w:rsidP="00092DA1"/>
    <w:p w14:paraId="52D03592" w14:textId="77777777" w:rsidR="00BC4663" w:rsidRDefault="00BC4663" w:rsidP="00092DA1"/>
    <w:p w14:paraId="6A2C1583" w14:textId="04A7CC8A" w:rsidR="00833D5E" w:rsidRDefault="00833D5E">
      <w:pPr>
        <w:rPr>
          <w:b/>
          <w:bCs/>
        </w:rPr>
      </w:pPr>
    </w:p>
    <w:p w14:paraId="18A3F13E" w14:textId="0AE76576" w:rsidR="00BC4663" w:rsidRPr="00E17890" w:rsidRDefault="00BC4663" w:rsidP="00E17890">
      <w:pPr>
        <w:pStyle w:val="00-01Position"/>
      </w:pPr>
      <w:r w:rsidRPr="00E17890">
        <w:t>[Position: ……</w:t>
      </w:r>
      <w:proofErr w:type="gramStart"/>
      <w:r w:rsidRPr="00E17890">
        <w:t>…….</w:t>
      </w:r>
      <w:proofErr w:type="gramEnd"/>
      <w:r w:rsidRPr="00E17890">
        <w:t>.]</w:t>
      </w:r>
    </w:p>
    <w:p w14:paraId="646A8AC6" w14:textId="77777777" w:rsidR="00BC4663" w:rsidRPr="00202976" w:rsidRDefault="00BC4663" w:rsidP="00E17890">
      <w:pPr>
        <w:pStyle w:val="00-02Option"/>
      </w:pPr>
      <w:r w:rsidRPr="00202976">
        <w:t>Option Induktionsschleife IS12</w:t>
      </w:r>
      <w:r w:rsidR="00E17890">
        <w:br/>
      </w:r>
      <w:r w:rsidRPr="00202976">
        <w:t>als Sicherheitsschleife für PKW</w:t>
      </w:r>
    </w:p>
    <w:p w14:paraId="665AB10F" w14:textId="77777777" w:rsidR="00BC4663" w:rsidRPr="00202976" w:rsidRDefault="00AA7AAD" w:rsidP="00092DA1">
      <w:pPr>
        <w:pStyle w:val="01-01Haupttext"/>
      </w:pPr>
      <w:r>
        <w:t>Umfang 12 </w:t>
      </w:r>
      <w:r w:rsidR="00BC4663" w:rsidRPr="00202976">
        <w:t>m inkl. wasserdichter Anschlussdose und 15</w:t>
      </w:r>
      <w:r>
        <w:t> </w:t>
      </w:r>
      <w:r w:rsidR="00BC4663" w:rsidRPr="00202976">
        <w:t>m Zuleitung, Schleifen verlegen und Anschluss an zuvor beschriebene Schrankensteuerung, inkl. Messungen und Dokumentation</w:t>
      </w:r>
      <w:r>
        <w:t>.</w:t>
      </w:r>
    </w:p>
    <w:p w14:paraId="40477234"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32DFDB49" w14:textId="77777777" w:rsidTr="00E17890">
        <w:tc>
          <w:tcPr>
            <w:tcW w:w="1134" w:type="dxa"/>
          </w:tcPr>
          <w:p w14:paraId="0FF501FF" w14:textId="77777777" w:rsidR="00AA7AAD" w:rsidRPr="00C37538" w:rsidRDefault="00AA7AAD" w:rsidP="00092DA1">
            <w:pPr>
              <w:pStyle w:val="03-01Tabellentext"/>
            </w:pPr>
            <w:r w:rsidRPr="00C37538">
              <w:t>Hersteller:</w:t>
            </w:r>
          </w:p>
        </w:tc>
        <w:tc>
          <w:tcPr>
            <w:tcW w:w="6804" w:type="dxa"/>
            <w:gridSpan w:val="4"/>
          </w:tcPr>
          <w:p w14:paraId="455A4397"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043D7E09" w14:textId="77777777" w:rsidTr="00E17890">
        <w:tc>
          <w:tcPr>
            <w:tcW w:w="1134" w:type="dxa"/>
          </w:tcPr>
          <w:p w14:paraId="50EC5AC8" w14:textId="77777777" w:rsidR="00AA7AAD" w:rsidRPr="00C37538" w:rsidRDefault="00AA7AAD" w:rsidP="00092DA1">
            <w:pPr>
              <w:pStyle w:val="03-01Tabellentext"/>
            </w:pPr>
            <w:r w:rsidRPr="00C37538">
              <w:t>Typ:</w:t>
            </w:r>
          </w:p>
        </w:tc>
        <w:tc>
          <w:tcPr>
            <w:tcW w:w="6804" w:type="dxa"/>
            <w:gridSpan w:val="4"/>
          </w:tcPr>
          <w:p w14:paraId="16638DA4" w14:textId="77777777" w:rsidR="00AA7AAD" w:rsidRPr="00CE7796" w:rsidRDefault="00092DA1" w:rsidP="00092DA1">
            <w:pPr>
              <w:pStyle w:val="03-01Tabellentext"/>
              <w:rPr>
                <w:lang w:val="en-US"/>
              </w:rPr>
            </w:pPr>
            <w:r w:rsidRPr="00202976">
              <w:t>IS12</w:t>
            </w:r>
          </w:p>
        </w:tc>
      </w:tr>
      <w:tr w:rsidR="00AA7AAD" w:rsidRPr="00C37538" w14:paraId="41F5A584" w14:textId="77777777" w:rsidTr="00E17890">
        <w:trPr>
          <w:trHeight w:val="61"/>
        </w:trPr>
        <w:tc>
          <w:tcPr>
            <w:tcW w:w="1134" w:type="dxa"/>
          </w:tcPr>
          <w:p w14:paraId="4618CE40" w14:textId="77777777" w:rsidR="00AA7AAD" w:rsidRPr="00C37538" w:rsidRDefault="00AA7AAD" w:rsidP="00092DA1">
            <w:pPr>
              <w:pStyle w:val="03-01Tabellentext"/>
            </w:pPr>
            <w:r w:rsidRPr="00C37538">
              <w:t>Menge:</w:t>
            </w:r>
          </w:p>
        </w:tc>
        <w:tc>
          <w:tcPr>
            <w:tcW w:w="1701" w:type="dxa"/>
          </w:tcPr>
          <w:p w14:paraId="40AD42D2" w14:textId="77777777" w:rsidR="00AA7AAD" w:rsidRPr="00C37538" w:rsidRDefault="00AA7AAD" w:rsidP="00092DA1">
            <w:pPr>
              <w:pStyle w:val="03-01Tabellentext"/>
            </w:pPr>
            <w:r w:rsidRPr="00C37538">
              <w:t>…………….</w:t>
            </w:r>
          </w:p>
        </w:tc>
        <w:tc>
          <w:tcPr>
            <w:tcW w:w="1701" w:type="dxa"/>
          </w:tcPr>
          <w:p w14:paraId="51E93666" w14:textId="77777777" w:rsidR="00AA7AAD" w:rsidRPr="00C37538" w:rsidRDefault="00AA7AAD" w:rsidP="00092DA1">
            <w:pPr>
              <w:pStyle w:val="03-01Tabellentext"/>
            </w:pPr>
            <w:r>
              <w:t>Stück</w:t>
            </w:r>
          </w:p>
        </w:tc>
        <w:tc>
          <w:tcPr>
            <w:tcW w:w="1701" w:type="dxa"/>
          </w:tcPr>
          <w:p w14:paraId="7AD8C529" w14:textId="77777777" w:rsidR="00AA7AAD" w:rsidRPr="00C37538" w:rsidRDefault="00AA7AAD" w:rsidP="00092DA1">
            <w:pPr>
              <w:pStyle w:val="03-01Tabellentext"/>
            </w:pPr>
            <w:r w:rsidRPr="00C37538">
              <w:t>EP: </w:t>
            </w:r>
            <w:r>
              <w:t>……………</w:t>
            </w:r>
          </w:p>
        </w:tc>
        <w:tc>
          <w:tcPr>
            <w:tcW w:w="1701" w:type="dxa"/>
          </w:tcPr>
          <w:p w14:paraId="6910BB7D" w14:textId="77777777" w:rsidR="00AA7AAD" w:rsidRPr="00C37538" w:rsidRDefault="00AA7AAD" w:rsidP="00092DA1">
            <w:pPr>
              <w:pStyle w:val="03-01Tabellentext"/>
            </w:pPr>
            <w:r w:rsidRPr="00C37538">
              <w:t>GP: </w:t>
            </w:r>
            <w:r>
              <w:t>……………</w:t>
            </w:r>
          </w:p>
        </w:tc>
      </w:tr>
    </w:tbl>
    <w:p w14:paraId="07DBA381" w14:textId="77777777" w:rsidR="00AA7AAD" w:rsidRPr="00202976" w:rsidRDefault="00AA7AAD" w:rsidP="00092DA1"/>
    <w:p w14:paraId="101C4A95" w14:textId="77777777" w:rsidR="00BC4663" w:rsidRPr="00202976" w:rsidRDefault="00BC4663" w:rsidP="00092DA1"/>
    <w:p w14:paraId="2865EAE1" w14:textId="77777777" w:rsidR="00BC4663" w:rsidRPr="00E17890" w:rsidRDefault="00BC4663" w:rsidP="00E17890">
      <w:pPr>
        <w:pStyle w:val="00-01Position"/>
      </w:pPr>
      <w:r w:rsidRPr="00E17890">
        <w:t>[Position: …………..]</w:t>
      </w:r>
    </w:p>
    <w:p w14:paraId="68F08EC8" w14:textId="77777777" w:rsidR="00BC4663" w:rsidRPr="00202976" w:rsidRDefault="00BC4663" w:rsidP="00E17890">
      <w:pPr>
        <w:pStyle w:val="00-02Option"/>
      </w:pPr>
      <w:r w:rsidRPr="00202976">
        <w:t>Option Induktionsschleife IS15</w:t>
      </w:r>
      <w:r w:rsidR="00E17890">
        <w:br/>
      </w:r>
      <w:r w:rsidRPr="00202976">
        <w:t>als Sicherheitsschleife für LKW</w:t>
      </w:r>
    </w:p>
    <w:p w14:paraId="6FA26EB6" w14:textId="77777777" w:rsidR="00BC4663" w:rsidRPr="00202976" w:rsidRDefault="00BC4663" w:rsidP="00092DA1">
      <w:pPr>
        <w:pStyle w:val="01-01Haupttext"/>
      </w:pPr>
      <w:r w:rsidRPr="00202976">
        <w:t>Umfang 15</w:t>
      </w:r>
      <w:r w:rsidR="00AA7AAD">
        <w:t> </w:t>
      </w:r>
      <w:r w:rsidRPr="00202976">
        <w:t>m inkl. wasserdichter Anschlussdose und 15</w:t>
      </w:r>
      <w:r w:rsidR="00AA7AAD">
        <w:t> </w:t>
      </w:r>
      <w:r w:rsidRPr="00202976">
        <w:t>m Zuleitung, Schleifen verlegen und Anschluss an zuvor beschriebene Schrankensteuerung, inkl. Messungen und Dokumentation</w:t>
      </w:r>
      <w:r w:rsidR="00AA7AAD">
        <w:t>.</w:t>
      </w:r>
    </w:p>
    <w:p w14:paraId="457E3713"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67C2F4E6" w14:textId="77777777" w:rsidTr="00E17890">
        <w:tc>
          <w:tcPr>
            <w:tcW w:w="1134" w:type="dxa"/>
          </w:tcPr>
          <w:p w14:paraId="1613B097" w14:textId="77777777" w:rsidR="00AA7AAD" w:rsidRPr="00C37538" w:rsidRDefault="00AA7AAD" w:rsidP="00092DA1">
            <w:pPr>
              <w:pStyle w:val="03-01Tabellentext"/>
            </w:pPr>
            <w:r w:rsidRPr="00C37538">
              <w:t>Hersteller:</w:t>
            </w:r>
          </w:p>
        </w:tc>
        <w:tc>
          <w:tcPr>
            <w:tcW w:w="6804" w:type="dxa"/>
            <w:gridSpan w:val="4"/>
          </w:tcPr>
          <w:p w14:paraId="0C6A5EC9"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557D4459" w14:textId="77777777" w:rsidTr="00E17890">
        <w:tc>
          <w:tcPr>
            <w:tcW w:w="1134" w:type="dxa"/>
          </w:tcPr>
          <w:p w14:paraId="3D39F804" w14:textId="77777777" w:rsidR="00AA7AAD" w:rsidRPr="00C37538" w:rsidRDefault="00AA7AAD" w:rsidP="00092DA1">
            <w:pPr>
              <w:pStyle w:val="03-01Tabellentext"/>
            </w:pPr>
            <w:r w:rsidRPr="00C37538">
              <w:t>Typ:</w:t>
            </w:r>
          </w:p>
        </w:tc>
        <w:tc>
          <w:tcPr>
            <w:tcW w:w="6804" w:type="dxa"/>
            <w:gridSpan w:val="4"/>
          </w:tcPr>
          <w:p w14:paraId="73EC90D6" w14:textId="77777777" w:rsidR="00AA7AAD" w:rsidRPr="00CE7796" w:rsidRDefault="00092DA1" w:rsidP="00092DA1">
            <w:pPr>
              <w:pStyle w:val="03-01Tabellentext"/>
              <w:rPr>
                <w:lang w:val="en-US"/>
              </w:rPr>
            </w:pPr>
            <w:r w:rsidRPr="00202976">
              <w:t>IS15</w:t>
            </w:r>
          </w:p>
        </w:tc>
      </w:tr>
      <w:tr w:rsidR="00AA7AAD" w:rsidRPr="00C37538" w14:paraId="365BBBDE" w14:textId="77777777" w:rsidTr="00E17890">
        <w:trPr>
          <w:trHeight w:val="61"/>
        </w:trPr>
        <w:tc>
          <w:tcPr>
            <w:tcW w:w="1134" w:type="dxa"/>
          </w:tcPr>
          <w:p w14:paraId="41B3E5AB" w14:textId="77777777" w:rsidR="00AA7AAD" w:rsidRPr="00C37538" w:rsidRDefault="00AA7AAD" w:rsidP="00092DA1">
            <w:pPr>
              <w:pStyle w:val="03-01Tabellentext"/>
            </w:pPr>
            <w:r w:rsidRPr="00C37538">
              <w:t>Menge:</w:t>
            </w:r>
          </w:p>
        </w:tc>
        <w:tc>
          <w:tcPr>
            <w:tcW w:w="1701" w:type="dxa"/>
          </w:tcPr>
          <w:p w14:paraId="2D7EBB12" w14:textId="77777777" w:rsidR="00AA7AAD" w:rsidRPr="00C37538" w:rsidRDefault="00AA7AAD" w:rsidP="00092DA1">
            <w:pPr>
              <w:pStyle w:val="03-01Tabellentext"/>
            </w:pPr>
            <w:r w:rsidRPr="00C37538">
              <w:t>…………….</w:t>
            </w:r>
          </w:p>
        </w:tc>
        <w:tc>
          <w:tcPr>
            <w:tcW w:w="1701" w:type="dxa"/>
          </w:tcPr>
          <w:p w14:paraId="71DB753B" w14:textId="77777777" w:rsidR="00AA7AAD" w:rsidRPr="00C37538" w:rsidRDefault="00AA7AAD" w:rsidP="00092DA1">
            <w:pPr>
              <w:pStyle w:val="03-01Tabellentext"/>
            </w:pPr>
            <w:r>
              <w:t>Stück</w:t>
            </w:r>
          </w:p>
        </w:tc>
        <w:tc>
          <w:tcPr>
            <w:tcW w:w="1701" w:type="dxa"/>
          </w:tcPr>
          <w:p w14:paraId="0B2D5485" w14:textId="77777777" w:rsidR="00AA7AAD" w:rsidRPr="00C37538" w:rsidRDefault="00AA7AAD" w:rsidP="00092DA1">
            <w:pPr>
              <w:pStyle w:val="03-01Tabellentext"/>
            </w:pPr>
            <w:r w:rsidRPr="00C37538">
              <w:t>EP: </w:t>
            </w:r>
            <w:r>
              <w:t>……………</w:t>
            </w:r>
          </w:p>
        </w:tc>
        <w:tc>
          <w:tcPr>
            <w:tcW w:w="1701" w:type="dxa"/>
          </w:tcPr>
          <w:p w14:paraId="65101DFF" w14:textId="77777777" w:rsidR="00AA7AAD" w:rsidRPr="00C37538" w:rsidRDefault="00AA7AAD" w:rsidP="00092DA1">
            <w:pPr>
              <w:pStyle w:val="03-01Tabellentext"/>
            </w:pPr>
            <w:r w:rsidRPr="00C37538">
              <w:t>GP: </w:t>
            </w:r>
            <w:r>
              <w:t>……………</w:t>
            </w:r>
          </w:p>
        </w:tc>
      </w:tr>
    </w:tbl>
    <w:p w14:paraId="784313A1" w14:textId="77777777" w:rsidR="00AA7AAD" w:rsidRPr="00202976" w:rsidRDefault="00AA7AAD" w:rsidP="00092DA1"/>
    <w:p w14:paraId="4054FB7A" w14:textId="77777777" w:rsidR="00BC4663" w:rsidRPr="00202976" w:rsidRDefault="00BC4663" w:rsidP="00092DA1"/>
    <w:p w14:paraId="1740580E" w14:textId="77777777" w:rsidR="00BC4663" w:rsidRPr="00E17890" w:rsidRDefault="00BC4663" w:rsidP="00E17890">
      <w:pPr>
        <w:pStyle w:val="00-01Position"/>
      </w:pPr>
      <w:r w:rsidRPr="00E17890">
        <w:t>[Position: …………..]</w:t>
      </w:r>
    </w:p>
    <w:p w14:paraId="1A7ED7AC" w14:textId="77777777" w:rsidR="00BC4663" w:rsidRPr="00202976" w:rsidRDefault="00BC4663" w:rsidP="00E17890">
      <w:pPr>
        <w:pStyle w:val="00-02Option"/>
      </w:pPr>
      <w:r w:rsidRPr="00202976">
        <w:t>Option Induktionsschleife IS09</w:t>
      </w:r>
      <w:r w:rsidR="00E17890">
        <w:br/>
      </w:r>
      <w:r w:rsidRPr="00202976">
        <w:t xml:space="preserve">als Öffnungsschleife für </w:t>
      </w:r>
      <w:r>
        <w:t>P</w:t>
      </w:r>
      <w:r w:rsidRPr="00202976">
        <w:t>KW</w:t>
      </w:r>
    </w:p>
    <w:p w14:paraId="0F249902" w14:textId="77777777" w:rsidR="00BC4663" w:rsidRPr="00202976" w:rsidRDefault="00BC4663" w:rsidP="00092DA1">
      <w:pPr>
        <w:pStyle w:val="01-01Haupttext"/>
      </w:pPr>
      <w:r w:rsidRPr="00202976">
        <w:t>Umfang 9</w:t>
      </w:r>
      <w:r w:rsidR="00AA7AAD">
        <w:t> </w:t>
      </w:r>
      <w:r w:rsidRPr="00202976">
        <w:t>m inkl. wasserdichter Anschlussdose und 15</w:t>
      </w:r>
      <w:r w:rsidR="00AA7AAD">
        <w:t> </w:t>
      </w:r>
      <w:r w:rsidRPr="00202976">
        <w:t>m Zuleitung, Schleifen verlegen und Anschluss an zuvor beschriebene Schrankensteuerung, inkl. Messungen und Dokumentation</w:t>
      </w:r>
      <w:r w:rsidR="00AA7AAD">
        <w:t>.</w:t>
      </w:r>
    </w:p>
    <w:p w14:paraId="0A0EAC0F"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44CE539C" w14:textId="77777777" w:rsidTr="00E17890">
        <w:tc>
          <w:tcPr>
            <w:tcW w:w="1134" w:type="dxa"/>
          </w:tcPr>
          <w:p w14:paraId="6FEB761E" w14:textId="77777777" w:rsidR="00AA7AAD" w:rsidRPr="00C37538" w:rsidRDefault="00AA7AAD" w:rsidP="00092DA1">
            <w:pPr>
              <w:pStyle w:val="03-01Tabellentext"/>
            </w:pPr>
            <w:r w:rsidRPr="00C37538">
              <w:t>Hersteller:</w:t>
            </w:r>
          </w:p>
        </w:tc>
        <w:tc>
          <w:tcPr>
            <w:tcW w:w="6804" w:type="dxa"/>
            <w:gridSpan w:val="4"/>
          </w:tcPr>
          <w:p w14:paraId="371F3F5B"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1ECF69D7" w14:textId="77777777" w:rsidTr="00E17890">
        <w:tc>
          <w:tcPr>
            <w:tcW w:w="1134" w:type="dxa"/>
          </w:tcPr>
          <w:p w14:paraId="3A6A6170" w14:textId="77777777" w:rsidR="00AA7AAD" w:rsidRPr="00C37538" w:rsidRDefault="00AA7AAD" w:rsidP="00092DA1">
            <w:pPr>
              <w:pStyle w:val="03-01Tabellentext"/>
            </w:pPr>
            <w:r w:rsidRPr="00C37538">
              <w:t>Typ:</w:t>
            </w:r>
          </w:p>
        </w:tc>
        <w:tc>
          <w:tcPr>
            <w:tcW w:w="6804" w:type="dxa"/>
            <w:gridSpan w:val="4"/>
          </w:tcPr>
          <w:p w14:paraId="1E28D065" w14:textId="77777777" w:rsidR="00AA7AAD" w:rsidRPr="00CE7796" w:rsidRDefault="00092DA1" w:rsidP="00092DA1">
            <w:pPr>
              <w:pStyle w:val="03-01Tabellentext"/>
              <w:rPr>
                <w:lang w:val="en-US"/>
              </w:rPr>
            </w:pPr>
            <w:r w:rsidRPr="00202976">
              <w:t>IS09</w:t>
            </w:r>
          </w:p>
        </w:tc>
      </w:tr>
      <w:tr w:rsidR="00AA7AAD" w:rsidRPr="00C37538" w14:paraId="1866BA04" w14:textId="77777777" w:rsidTr="00E17890">
        <w:trPr>
          <w:trHeight w:val="61"/>
        </w:trPr>
        <w:tc>
          <w:tcPr>
            <w:tcW w:w="1134" w:type="dxa"/>
          </w:tcPr>
          <w:p w14:paraId="161C2AF5" w14:textId="77777777" w:rsidR="00AA7AAD" w:rsidRPr="00C37538" w:rsidRDefault="00AA7AAD" w:rsidP="00092DA1">
            <w:pPr>
              <w:pStyle w:val="03-01Tabellentext"/>
            </w:pPr>
            <w:r w:rsidRPr="00C37538">
              <w:t>Menge:</w:t>
            </w:r>
          </w:p>
        </w:tc>
        <w:tc>
          <w:tcPr>
            <w:tcW w:w="1701" w:type="dxa"/>
          </w:tcPr>
          <w:p w14:paraId="51A8C847" w14:textId="77777777" w:rsidR="00AA7AAD" w:rsidRPr="00C37538" w:rsidRDefault="00AA7AAD" w:rsidP="00092DA1">
            <w:pPr>
              <w:pStyle w:val="03-01Tabellentext"/>
            </w:pPr>
            <w:r w:rsidRPr="00C37538">
              <w:t>…………….</w:t>
            </w:r>
          </w:p>
        </w:tc>
        <w:tc>
          <w:tcPr>
            <w:tcW w:w="1701" w:type="dxa"/>
          </w:tcPr>
          <w:p w14:paraId="53182C60" w14:textId="77777777" w:rsidR="00AA7AAD" w:rsidRPr="00C37538" w:rsidRDefault="00AA7AAD" w:rsidP="00092DA1">
            <w:pPr>
              <w:pStyle w:val="03-01Tabellentext"/>
            </w:pPr>
            <w:r>
              <w:t>Stück</w:t>
            </w:r>
          </w:p>
        </w:tc>
        <w:tc>
          <w:tcPr>
            <w:tcW w:w="1701" w:type="dxa"/>
          </w:tcPr>
          <w:p w14:paraId="616B3DE2" w14:textId="77777777" w:rsidR="00AA7AAD" w:rsidRPr="00C37538" w:rsidRDefault="00AA7AAD" w:rsidP="00092DA1">
            <w:pPr>
              <w:pStyle w:val="03-01Tabellentext"/>
            </w:pPr>
            <w:r w:rsidRPr="00C37538">
              <w:t>EP: </w:t>
            </w:r>
            <w:r>
              <w:t>……………</w:t>
            </w:r>
          </w:p>
        </w:tc>
        <w:tc>
          <w:tcPr>
            <w:tcW w:w="1701" w:type="dxa"/>
          </w:tcPr>
          <w:p w14:paraId="6A31ED3A" w14:textId="77777777" w:rsidR="00AA7AAD" w:rsidRPr="00C37538" w:rsidRDefault="00AA7AAD" w:rsidP="00092DA1">
            <w:pPr>
              <w:pStyle w:val="03-01Tabellentext"/>
            </w:pPr>
            <w:r w:rsidRPr="00C37538">
              <w:t>GP: </w:t>
            </w:r>
            <w:r>
              <w:t>……………</w:t>
            </w:r>
          </w:p>
        </w:tc>
      </w:tr>
    </w:tbl>
    <w:p w14:paraId="37FAED2B" w14:textId="77777777" w:rsidR="00BC4663" w:rsidRDefault="00BC4663" w:rsidP="00092DA1"/>
    <w:p w14:paraId="30694990" w14:textId="345E7631" w:rsidR="00971CA9" w:rsidRDefault="00971CA9">
      <w:r>
        <w:br w:type="page"/>
      </w:r>
    </w:p>
    <w:p w14:paraId="26E90826" w14:textId="77777777" w:rsidR="00AA7AAD" w:rsidRDefault="00AA7AAD" w:rsidP="00092DA1"/>
    <w:p w14:paraId="5237E2F7" w14:textId="77777777" w:rsidR="00BC4663" w:rsidRPr="00E17890" w:rsidRDefault="00BC4663" w:rsidP="00E17890">
      <w:pPr>
        <w:pStyle w:val="00-01Position"/>
      </w:pPr>
      <w:r w:rsidRPr="00E17890">
        <w:t>[Position: …………..]</w:t>
      </w:r>
    </w:p>
    <w:p w14:paraId="450B0CC6" w14:textId="77777777" w:rsidR="00BC4663" w:rsidRPr="00202976" w:rsidRDefault="00BC4663" w:rsidP="00E17890">
      <w:pPr>
        <w:pStyle w:val="00-02Option"/>
      </w:pPr>
      <w:r w:rsidRPr="00202976">
        <w:t>Option Induktionsschleife IS12</w:t>
      </w:r>
      <w:r w:rsidR="00E17890">
        <w:br/>
      </w:r>
      <w:r w:rsidRPr="00202976">
        <w:t xml:space="preserve">als </w:t>
      </w:r>
      <w:r>
        <w:t>Öffnungs</w:t>
      </w:r>
      <w:r w:rsidRPr="00202976">
        <w:t xml:space="preserve">schleife für </w:t>
      </w:r>
      <w:r>
        <w:t>L</w:t>
      </w:r>
      <w:r w:rsidRPr="00202976">
        <w:t>KW</w:t>
      </w:r>
    </w:p>
    <w:p w14:paraId="53F5E91C" w14:textId="77777777" w:rsidR="00BC4663" w:rsidRPr="00202976" w:rsidRDefault="00BC4663" w:rsidP="00092DA1">
      <w:pPr>
        <w:pStyle w:val="01-01Haupttext"/>
      </w:pPr>
      <w:r w:rsidRPr="00202976">
        <w:t>Umfang 12</w:t>
      </w:r>
      <w:r w:rsidR="00AA7AAD">
        <w:t> </w:t>
      </w:r>
      <w:r w:rsidRPr="00202976">
        <w:t>m inkl. wasserdichter Anschlussdose und 15</w:t>
      </w:r>
      <w:r w:rsidR="00AA7AAD">
        <w:t> </w:t>
      </w:r>
      <w:r w:rsidRPr="00202976">
        <w:t>m Zuleitung, Schleifen verlegen und Anschluss an zuvor beschriebene Schrankensteuerung, inkl. Messungen und Dokumentation</w:t>
      </w:r>
      <w:r w:rsidR="00AA7AAD">
        <w:t>.</w:t>
      </w:r>
    </w:p>
    <w:p w14:paraId="1BFCC791"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369A55B1" w14:textId="77777777" w:rsidTr="00E17890">
        <w:tc>
          <w:tcPr>
            <w:tcW w:w="1134" w:type="dxa"/>
          </w:tcPr>
          <w:p w14:paraId="4B80CAD6" w14:textId="77777777" w:rsidR="00AA7AAD" w:rsidRPr="00C37538" w:rsidRDefault="00AA7AAD" w:rsidP="00092DA1">
            <w:pPr>
              <w:pStyle w:val="03-01Tabellentext"/>
            </w:pPr>
            <w:r w:rsidRPr="00C37538">
              <w:t>Hersteller:</w:t>
            </w:r>
          </w:p>
        </w:tc>
        <w:tc>
          <w:tcPr>
            <w:tcW w:w="6804" w:type="dxa"/>
            <w:gridSpan w:val="4"/>
          </w:tcPr>
          <w:p w14:paraId="26F24052"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4947B008" w14:textId="77777777" w:rsidTr="00E17890">
        <w:tc>
          <w:tcPr>
            <w:tcW w:w="1134" w:type="dxa"/>
          </w:tcPr>
          <w:p w14:paraId="59D64137" w14:textId="77777777" w:rsidR="00AA7AAD" w:rsidRPr="00C37538" w:rsidRDefault="00AA7AAD" w:rsidP="00092DA1">
            <w:pPr>
              <w:pStyle w:val="03-01Tabellentext"/>
            </w:pPr>
            <w:r w:rsidRPr="00C37538">
              <w:t>Typ:</w:t>
            </w:r>
          </w:p>
        </w:tc>
        <w:tc>
          <w:tcPr>
            <w:tcW w:w="6804" w:type="dxa"/>
            <w:gridSpan w:val="4"/>
          </w:tcPr>
          <w:p w14:paraId="0B90B3A0" w14:textId="77777777" w:rsidR="00AA7AAD" w:rsidRPr="00CE7796" w:rsidRDefault="00092DA1" w:rsidP="00092DA1">
            <w:pPr>
              <w:pStyle w:val="03-01Tabellentext"/>
              <w:rPr>
                <w:lang w:val="en-US"/>
              </w:rPr>
            </w:pPr>
            <w:r w:rsidRPr="00202976">
              <w:t>IS12</w:t>
            </w:r>
          </w:p>
        </w:tc>
      </w:tr>
      <w:tr w:rsidR="00AA7AAD" w:rsidRPr="00C37538" w14:paraId="4EA101DD" w14:textId="77777777" w:rsidTr="00E17890">
        <w:trPr>
          <w:trHeight w:val="61"/>
        </w:trPr>
        <w:tc>
          <w:tcPr>
            <w:tcW w:w="1134" w:type="dxa"/>
          </w:tcPr>
          <w:p w14:paraId="5E38F181" w14:textId="77777777" w:rsidR="00AA7AAD" w:rsidRPr="00C37538" w:rsidRDefault="00AA7AAD" w:rsidP="00092DA1">
            <w:pPr>
              <w:pStyle w:val="03-01Tabellentext"/>
            </w:pPr>
            <w:r w:rsidRPr="00C37538">
              <w:t>Menge:</w:t>
            </w:r>
          </w:p>
        </w:tc>
        <w:tc>
          <w:tcPr>
            <w:tcW w:w="1701" w:type="dxa"/>
          </w:tcPr>
          <w:p w14:paraId="4995D075" w14:textId="77777777" w:rsidR="00AA7AAD" w:rsidRPr="00C37538" w:rsidRDefault="00AA7AAD" w:rsidP="00092DA1">
            <w:pPr>
              <w:pStyle w:val="03-01Tabellentext"/>
            </w:pPr>
            <w:r w:rsidRPr="00C37538">
              <w:t>…………….</w:t>
            </w:r>
          </w:p>
        </w:tc>
        <w:tc>
          <w:tcPr>
            <w:tcW w:w="1701" w:type="dxa"/>
          </w:tcPr>
          <w:p w14:paraId="136AF63E" w14:textId="77777777" w:rsidR="00AA7AAD" w:rsidRPr="00C37538" w:rsidRDefault="00AA7AAD" w:rsidP="00092DA1">
            <w:pPr>
              <w:pStyle w:val="03-01Tabellentext"/>
            </w:pPr>
            <w:r>
              <w:t>Stück</w:t>
            </w:r>
          </w:p>
        </w:tc>
        <w:tc>
          <w:tcPr>
            <w:tcW w:w="1701" w:type="dxa"/>
          </w:tcPr>
          <w:p w14:paraId="097564EB" w14:textId="77777777" w:rsidR="00AA7AAD" w:rsidRPr="00C37538" w:rsidRDefault="00AA7AAD" w:rsidP="00092DA1">
            <w:pPr>
              <w:pStyle w:val="03-01Tabellentext"/>
            </w:pPr>
            <w:r w:rsidRPr="00C37538">
              <w:t>EP: </w:t>
            </w:r>
            <w:r>
              <w:t>……………</w:t>
            </w:r>
          </w:p>
        </w:tc>
        <w:tc>
          <w:tcPr>
            <w:tcW w:w="1701" w:type="dxa"/>
          </w:tcPr>
          <w:p w14:paraId="77AD4E47" w14:textId="77777777" w:rsidR="00AA7AAD" w:rsidRPr="00C37538" w:rsidRDefault="00AA7AAD" w:rsidP="00092DA1">
            <w:pPr>
              <w:pStyle w:val="03-01Tabellentext"/>
            </w:pPr>
            <w:r w:rsidRPr="00C37538">
              <w:t>GP: </w:t>
            </w:r>
            <w:r>
              <w:t>……………</w:t>
            </w:r>
          </w:p>
        </w:tc>
      </w:tr>
    </w:tbl>
    <w:p w14:paraId="11D14FBC" w14:textId="384244E4" w:rsidR="00AA7AAD" w:rsidRDefault="00AA7AAD" w:rsidP="00092DA1">
      <w:pPr>
        <w:rPr>
          <w:rFonts w:cs="Arial"/>
          <w:color w:val="000000"/>
        </w:rPr>
      </w:pPr>
    </w:p>
    <w:p w14:paraId="3F388B93" w14:textId="77777777" w:rsidR="00971CA9" w:rsidRDefault="00971CA9" w:rsidP="00092DA1">
      <w:pPr>
        <w:rPr>
          <w:rFonts w:cs="Arial"/>
          <w:color w:val="000000"/>
        </w:rPr>
      </w:pPr>
    </w:p>
    <w:p w14:paraId="25EC879C" w14:textId="6159B3CC" w:rsidR="00BC4663" w:rsidRPr="00E17890" w:rsidRDefault="00BC4663" w:rsidP="00E17890">
      <w:pPr>
        <w:pStyle w:val="00-01Position"/>
      </w:pPr>
      <w:r w:rsidRPr="00E17890">
        <w:t>[Position: ……</w:t>
      </w:r>
      <w:proofErr w:type="gramStart"/>
      <w:r w:rsidRPr="00E17890">
        <w:t>…….</w:t>
      </w:r>
      <w:proofErr w:type="gramEnd"/>
      <w:r w:rsidRPr="00E17890">
        <w:t>.]</w:t>
      </w:r>
    </w:p>
    <w:p w14:paraId="7E1B3ADE" w14:textId="77777777" w:rsidR="00BC4663" w:rsidRPr="00202976" w:rsidRDefault="00BC4663" w:rsidP="00E17890">
      <w:pPr>
        <w:pStyle w:val="00-02Option"/>
      </w:pPr>
      <w:r w:rsidRPr="00202976">
        <w:t>Option Induktionsschleife IS15</w:t>
      </w:r>
      <w:r w:rsidR="00E17890">
        <w:br/>
      </w:r>
      <w:r w:rsidRPr="00202976">
        <w:t xml:space="preserve">als </w:t>
      </w:r>
      <w:proofErr w:type="spellStart"/>
      <w:r>
        <w:t>Öfnungs</w:t>
      </w:r>
      <w:r w:rsidRPr="00202976">
        <w:t>schleife</w:t>
      </w:r>
      <w:proofErr w:type="spellEnd"/>
      <w:r w:rsidRPr="00202976">
        <w:t xml:space="preserve"> für LKW</w:t>
      </w:r>
    </w:p>
    <w:p w14:paraId="75AE569F" w14:textId="77777777" w:rsidR="00BC4663" w:rsidRPr="00202976" w:rsidRDefault="00AA7AAD" w:rsidP="00092DA1">
      <w:pPr>
        <w:pStyle w:val="01-01Haupttext"/>
      </w:pPr>
      <w:r>
        <w:t>Umfang 15 </w:t>
      </w:r>
      <w:r w:rsidR="00BC4663" w:rsidRPr="00202976">
        <w:t>m inkl. wasserdichter Anschlussdose und 15</w:t>
      </w:r>
      <w:r>
        <w:t> </w:t>
      </w:r>
      <w:r w:rsidR="00BC4663" w:rsidRPr="00202976">
        <w:t>m Zuleitung, Schleifen verlegen und Anschluss an zuvor beschriebene Schrankensteuerung, inkl. Messungen und Dokumentation</w:t>
      </w:r>
      <w:r>
        <w:t>.</w:t>
      </w:r>
    </w:p>
    <w:p w14:paraId="3C3E1B41" w14:textId="77777777" w:rsidR="00BC4663" w:rsidRDefault="00BC4663" w:rsidP="00092DA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A7AAD" w:rsidRPr="00C37538" w14:paraId="6B3ED075" w14:textId="77777777" w:rsidTr="00E17890">
        <w:tc>
          <w:tcPr>
            <w:tcW w:w="1134" w:type="dxa"/>
          </w:tcPr>
          <w:p w14:paraId="35A87271" w14:textId="77777777" w:rsidR="00AA7AAD" w:rsidRPr="00C37538" w:rsidRDefault="00AA7AAD" w:rsidP="00092DA1">
            <w:pPr>
              <w:pStyle w:val="03-01Tabellentext"/>
            </w:pPr>
            <w:r w:rsidRPr="00C37538">
              <w:t>Hersteller:</w:t>
            </w:r>
          </w:p>
        </w:tc>
        <w:tc>
          <w:tcPr>
            <w:tcW w:w="6804" w:type="dxa"/>
            <w:gridSpan w:val="4"/>
          </w:tcPr>
          <w:p w14:paraId="1A3B2D1F" w14:textId="77777777" w:rsidR="00AA7AAD" w:rsidRPr="00C37538" w:rsidRDefault="00AA7AAD" w:rsidP="00092DA1">
            <w:pPr>
              <w:pStyle w:val="03-01Tabellentext"/>
              <w:rPr>
                <w:szCs w:val="20"/>
                <w:lang w:val="en-US"/>
              </w:rPr>
            </w:pPr>
            <w:r>
              <w:rPr>
                <w:lang w:val="en-US"/>
              </w:rPr>
              <w:t>MAGNETIC AUTOCONTROL GMBH</w:t>
            </w:r>
          </w:p>
        </w:tc>
      </w:tr>
      <w:tr w:rsidR="00AA7AAD" w:rsidRPr="00CE7796" w14:paraId="0C41CF6E" w14:textId="77777777" w:rsidTr="00E17890">
        <w:tc>
          <w:tcPr>
            <w:tcW w:w="1134" w:type="dxa"/>
          </w:tcPr>
          <w:p w14:paraId="63CFFC4E" w14:textId="77777777" w:rsidR="00AA7AAD" w:rsidRPr="00C37538" w:rsidRDefault="00AA7AAD" w:rsidP="00092DA1">
            <w:pPr>
              <w:pStyle w:val="03-01Tabellentext"/>
            </w:pPr>
            <w:r w:rsidRPr="00C37538">
              <w:t>Typ:</w:t>
            </w:r>
          </w:p>
        </w:tc>
        <w:tc>
          <w:tcPr>
            <w:tcW w:w="6804" w:type="dxa"/>
            <w:gridSpan w:val="4"/>
          </w:tcPr>
          <w:p w14:paraId="3D0F3A71" w14:textId="77777777" w:rsidR="00AA7AAD" w:rsidRPr="00CE7796" w:rsidRDefault="00092DA1" w:rsidP="00092DA1">
            <w:pPr>
              <w:pStyle w:val="03-01Tabellentext"/>
              <w:rPr>
                <w:lang w:val="en-US"/>
              </w:rPr>
            </w:pPr>
            <w:r w:rsidRPr="00202976">
              <w:t>IS15</w:t>
            </w:r>
          </w:p>
        </w:tc>
      </w:tr>
      <w:tr w:rsidR="00AA7AAD" w:rsidRPr="00C37538" w14:paraId="276E3AC6" w14:textId="77777777" w:rsidTr="00E17890">
        <w:trPr>
          <w:trHeight w:val="61"/>
        </w:trPr>
        <w:tc>
          <w:tcPr>
            <w:tcW w:w="1134" w:type="dxa"/>
          </w:tcPr>
          <w:p w14:paraId="53BF6249" w14:textId="77777777" w:rsidR="00AA7AAD" w:rsidRPr="00C37538" w:rsidRDefault="00AA7AAD" w:rsidP="00092DA1">
            <w:pPr>
              <w:pStyle w:val="03-01Tabellentext"/>
            </w:pPr>
            <w:r w:rsidRPr="00C37538">
              <w:t>Menge:</w:t>
            </w:r>
          </w:p>
        </w:tc>
        <w:tc>
          <w:tcPr>
            <w:tcW w:w="1701" w:type="dxa"/>
          </w:tcPr>
          <w:p w14:paraId="702A749E" w14:textId="77777777" w:rsidR="00AA7AAD" w:rsidRPr="00C37538" w:rsidRDefault="00AA7AAD" w:rsidP="00092DA1">
            <w:pPr>
              <w:pStyle w:val="03-01Tabellentext"/>
            </w:pPr>
            <w:r w:rsidRPr="00C37538">
              <w:t>…………….</w:t>
            </w:r>
          </w:p>
        </w:tc>
        <w:tc>
          <w:tcPr>
            <w:tcW w:w="1701" w:type="dxa"/>
          </w:tcPr>
          <w:p w14:paraId="27C8B308" w14:textId="77777777" w:rsidR="00AA7AAD" w:rsidRPr="00C37538" w:rsidRDefault="00AA7AAD" w:rsidP="00092DA1">
            <w:pPr>
              <w:pStyle w:val="03-01Tabellentext"/>
            </w:pPr>
            <w:r>
              <w:t>Stück</w:t>
            </w:r>
          </w:p>
        </w:tc>
        <w:tc>
          <w:tcPr>
            <w:tcW w:w="1701" w:type="dxa"/>
          </w:tcPr>
          <w:p w14:paraId="59890775" w14:textId="77777777" w:rsidR="00AA7AAD" w:rsidRPr="00C37538" w:rsidRDefault="00AA7AAD" w:rsidP="00092DA1">
            <w:pPr>
              <w:pStyle w:val="03-01Tabellentext"/>
            </w:pPr>
            <w:r w:rsidRPr="00C37538">
              <w:t>EP: </w:t>
            </w:r>
            <w:r>
              <w:t>……………</w:t>
            </w:r>
          </w:p>
        </w:tc>
        <w:tc>
          <w:tcPr>
            <w:tcW w:w="1701" w:type="dxa"/>
          </w:tcPr>
          <w:p w14:paraId="78EFED44" w14:textId="77777777" w:rsidR="00AA7AAD" w:rsidRPr="00C37538" w:rsidRDefault="00AA7AAD" w:rsidP="00092DA1">
            <w:pPr>
              <w:pStyle w:val="03-01Tabellentext"/>
            </w:pPr>
            <w:r w:rsidRPr="00C37538">
              <w:t>GP: </w:t>
            </w:r>
            <w:r>
              <w:t>……………</w:t>
            </w:r>
          </w:p>
        </w:tc>
      </w:tr>
    </w:tbl>
    <w:p w14:paraId="4AD17527" w14:textId="77777777" w:rsidR="00BC4663" w:rsidRPr="00202976" w:rsidRDefault="00BC4663" w:rsidP="00092DA1"/>
    <w:sectPr w:rsidR="00BC4663" w:rsidRPr="00202976"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293CA" w14:textId="77777777" w:rsidR="007E458D" w:rsidRDefault="007E458D" w:rsidP="00C05D8B">
      <w:r>
        <w:separator/>
      </w:r>
    </w:p>
  </w:endnote>
  <w:endnote w:type="continuationSeparator" w:id="0">
    <w:p w14:paraId="6F9EDFE7" w14:textId="77777777" w:rsidR="007E458D" w:rsidRDefault="007E458D"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1F22" w14:textId="11FCA124" w:rsidR="00E17890" w:rsidRPr="004B4327" w:rsidRDefault="00E17890"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56260006DE.docx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CF72A9">
      <w:rPr>
        <w:rFonts w:cs="Arial"/>
        <w:noProof/>
        <w:sz w:val="16"/>
        <w:szCs w:val="16"/>
      </w:rPr>
      <w:t>10</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CF72A9">
      <w:rPr>
        <w:rFonts w:cs="Arial"/>
        <w:noProof/>
        <w:sz w:val="16"/>
        <w:szCs w:val="16"/>
      </w:rPr>
      <w:t>12</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B4076C">
      <w:rPr>
        <w:rFonts w:cs="Arial"/>
        <w:noProof/>
        <w:sz w:val="16"/>
        <w:szCs w:val="16"/>
      </w:rPr>
      <w:t>15.12.2025</w:t>
    </w:r>
    <w:r>
      <w:rPr>
        <w:rFonts w:cs="Arial"/>
        <w:sz w:val="16"/>
        <w:szCs w:val="16"/>
      </w:rPr>
      <w:fldChar w:fldCharType="end"/>
    </w:r>
  </w:p>
  <w:p w14:paraId="6D5B45AC" w14:textId="77777777" w:rsidR="00E17890" w:rsidRDefault="00E178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F57B7" w14:textId="77777777" w:rsidR="007E458D" w:rsidRDefault="007E458D" w:rsidP="00C05D8B">
      <w:r>
        <w:separator/>
      </w:r>
    </w:p>
  </w:footnote>
  <w:footnote w:type="continuationSeparator" w:id="0">
    <w:p w14:paraId="637B6599" w14:textId="77777777" w:rsidR="007E458D" w:rsidRDefault="007E458D"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93165" w14:textId="77777777" w:rsidR="00E17890" w:rsidRPr="00C05D8B" w:rsidRDefault="00E17890"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38139E9" wp14:editId="7F975BCF">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458255203">
    <w:abstractNumId w:val="3"/>
  </w:num>
  <w:num w:numId="2" w16cid:durableId="520124167">
    <w:abstractNumId w:val="3"/>
  </w:num>
  <w:num w:numId="3" w16cid:durableId="1338651635">
    <w:abstractNumId w:val="3"/>
  </w:num>
  <w:num w:numId="4" w16cid:durableId="414786989">
    <w:abstractNumId w:val="3"/>
  </w:num>
  <w:num w:numId="5" w16cid:durableId="1435784509">
    <w:abstractNumId w:val="3"/>
  </w:num>
  <w:num w:numId="6" w16cid:durableId="40980842">
    <w:abstractNumId w:val="3"/>
  </w:num>
  <w:num w:numId="7" w16cid:durableId="1372536581">
    <w:abstractNumId w:val="3"/>
  </w:num>
  <w:num w:numId="8" w16cid:durableId="124542220">
    <w:abstractNumId w:val="3"/>
  </w:num>
  <w:num w:numId="9" w16cid:durableId="1882933405">
    <w:abstractNumId w:val="3"/>
  </w:num>
  <w:num w:numId="10" w16cid:durableId="234896204">
    <w:abstractNumId w:val="3"/>
  </w:num>
  <w:num w:numId="11" w16cid:durableId="1589726127">
    <w:abstractNumId w:val="3"/>
  </w:num>
  <w:num w:numId="12" w16cid:durableId="1181234799">
    <w:abstractNumId w:val="3"/>
  </w:num>
  <w:num w:numId="13" w16cid:durableId="800148775">
    <w:abstractNumId w:val="3"/>
  </w:num>
  <w:num w:numId="14" w16cid:durableId="2078897499">
    <w:abstractNumId w:val="3"/>
  </w:num>
  <w:num w:numId="15" w16cid:durableId="325330920">
    <w:abstractNumId w:val="3"/>
  </w:num>
  <w:num w:numId="16" w16cid:durableId="1253779179">
    <w:abstractNumId w:val="3"/>
  </w:num>
  <w:num w:numId="17" w16cid:durableId="1070345125">
    <w:abstractNumId w:val="3"/>
  </w:num>
  <w:num w:numId="18" w16cid:durableId="1773159556">
    <w:abstractNumId w:val="3"/>
  </w:num>
  <w:num w:numId="19" w16cid:durableId="404883760">
    <w:abstractNumId w:val="3"/>
  </w:num>
  <w:num w:numId="20" w16cid:durableId="1744597229">
    <w:abstractNumId w:val="3"/>
  </w:num>
  <w:num w:numId="21" w16cid:durableId="709450392">
    <w:abstractNumId w:val="3"/>
  </w:num>
  <w:num w:numId="22" w16cid:durableId="398014640">
    <w:abstractNumId w:val="3"/>
  </w:num>
  <w:num w:numId="23" w16cid:durableId="1926648513">
    <w:abstractNumId w:val="3"/>
  </w:num>
  <w:num w:numId="24" w16cid:durableId="1539469531">
    <w:abstractNumId w:val="3"/>
  </w:num>
  <w:num w:numId="25" w16cid:durableId="365832513">
    <w:abstractNumId w:val="3"/>
  </w:num>
  <w:num w:numId="26" w16cid:durableId="265696377">
    <w:abstractNumId w:val="3"/>
  </w:num>
  <w:num w:numId="27" w16cid:durableId="1407189468">
    <w:abstractNumId w:val="3"/>
  </w:num>
  <w:num w:numId="28" w16cid:durableId="1940792014">
    <w:abstractNumId w:val="2"/>
  </w:num>
  <w:num w:numId="29" w16cid:durableId="1564680284">
    <w:abstractNumId w:val="1"/>
  </w:num>
  <w:num w:numId="30" w16cid:durableId="106824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92DA1"/>
    <w:rsid w:val="000D0E1F"/>
    <w:rsid w:val="001249FF"/>
    <w:rsid w:val="001401FC"/>
    <w:rsid w:val="001C1DBB"/>
    <w:rsid w:val="001C20B3"/>
    <w:rsid w:val="00225FB1"/>
    <w:rsid w:val="00267104"/>
    <w:rsid w:val="002B51DE"/>
    <w:rsid w:val="002D623E"/>
    <w:rsid w:val="002F7FC0"/>
    <w:rsid w:val="003108E0"/>
    <w:rsid w:val="00332ED6"/>
    <w:rsid w:val="0033518A"/>
    <w:rsid w:val="00347728"/>
    <w:rsid w:val="003645B8"/>
    <w:rsid w:val="003977E9"/>
    <w:rsid w:val="00400889"/>
    <w:rsid w:val="0044683F"/>
    <w:rsid w:val="00467BB5"/>
    <w:rsid w:val="00491AC7"/>
    <w:rsid w:val="004B4327"/>
    <w:rsid w:val="00551108"/>
    <w:rsid w:val="00552D4B"/>
    <w:rsid w:val="005656A1"/>
    <w:rsid w:val="005867D9"/>
    <w:rsid w:val="005B7461"/>
    <w:rsid w:val="005F4A9C"/>
    <w:rsid w:val="005F68AA"/>
    <w:rsid w:val="00617124"/>
    <w:rsid w:val="00630AF7"/>
    <w:rsid w:val="006E65F2"/>
    <w:rsid w:val="006F6686"/>
    <w:rsid w:val="00746878"/>
    <w:rsid w:val="007806A7"/>
    <w:rsid w:val="007A4B1A"/>
    <w:rsid w:val="007E458D"/>
    <w:rsid w:val="0082065C"/>
    <w:rsid w:val="00833D5E"/>
    <w:rsid w:val="00834328"/>
    <w:rsid w:val="008407C6"/>
    <w:rsid w:val="008A0BA4"/>
    <w:rsid w:val="008E5625"/>
    <w:rsid w:val="009259FD"/>
    <w:rsid w:val="0093105B"/>
    <w:rsid w:val="00966E9F"/>
    <w:rsid w:val="00971CA9"/>
    <w:rsid w:val="00987990"/>
    <w:rsid w:val="00997A9E"/>
    <w:rsid w:val="009A75A8"/>
    <w:rsid w:val="009C1497"/>
    <w:rsid w:val="00A858A9"/>
    <w:rsid w:val="00AA7AAD"/>
    <w:rsid w:val="00AD7676"/>
    <w:rsid w:val="00AE79B7"/>
    <w:rsid w:val="00AF7402"/>
    <w:rsid w:val="00B00F0A"/>
    <w:rsid w:val="00B0208D"/>
    <w:rsid w:val="00B17EC9"/>
    <w:rsid w:val="00B4076C"/>
    <w:rsid w:val="00B52CE1"/>
    <w:rsid w:val="00B57AD9"/>
    <w:rsid w:val="00B6610C"/>
    <w:rsid w:val="00B76D8E"/>
    <w:rsid w:val="00B9643B"/>
    <w:rsid w:val="00BA4EA9"/>
    <w:rsid w:val="00BC4663"/>
    <w:rsid w:val="00C05D8B"/>
    <w:rsid w:val="00C43DD6"/>
    <w:rsid w:val="00CE7796"/>
    <w:rsid w:val="00CF72A9"/>
    <w:rsid w:val="00D426F5"/>
    <w:rsid w:val="00D77EEE"/>
    <w:rsid w:val="00E119BD"/>
    <w:rsid w:val="00E17890"/>
    <w:rsid w:val="00E81F9A"/>
    <w:rsid w:val="00EB19FD"/>
    <w:rsid w:val="00EB3F3F"/>
    <w:rsid w:val="00ED4A41"/>
    <w:rsid w:val="00F36FF9"/>
    <w:rsid w:val="00F802EE"/>
    <w:rsid w:val="00F80B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21EE76"/>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72A9"/>
    <w:rPr>
      <w:rFonts w:ascii="Arial" w:eastAsiaTheme="minorHAnsi" w:hAnsi="Arial"/>
      <w:sz w:val="20"/>
      <w:szCs w:val="22"/>
      <w:lang w:eastAsia="en-US"/>
    </w:rPr>
  </w:style>
  <w:style w:type="paragraph" w:styleId="berschrift1">
    <w:name w:val="heading 1"/>
    <w:basedOn w:val="Standard"/>
    <w:next w:val="Standard"/>
    <w:link w:val="berschrift1Zchn"/>
    <w:qFormat/>
    <w:rsid w:val="00CF72A9"/>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CF72A9"/>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CF72A9"/>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CF72A9"/>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CF72A9"/>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CF72A9"/>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CF72A9"/>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CF72A9"/>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CF72A9"/>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F72A9"/>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F72A9"/>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CF72A9"/>
    <w:pPr>
      <w:tabs>
        <w:tab w:val="center" w:pos="4536"/>
        <w:tab w:val="right" w:pos="9072"/>
      </w:tabs>
    </w:pPr>
  </w:style>
  <w:style w:type="character" w:customStyle="1" w:styleId="KopfzeileZchn">
    <w:name w:val="Kopfzeile Zchn"/>
    <w:basedOn w:val="Absatz-Standardschriftart"/>
    <w:link w:val="Kopfzeile"/>
    <w:uiPriority w:val="99"/>
    <w:rsid w:val="00CF72A9"/>
    <w:rPr>
      <w:rFonts w:ascii="Arial" w:eastAsiaTheme="minorHAnsi" w:hAnsi="Arial"/>
      <w:sz w:val="20"/>
      <w:szCs w:val="22"/>
      <w:lang w:eastAsia="en-US"/>
    </w:rPr>
  </w:style>
  <w:style w:type="paragraph" w:styleId="Fuzeile">
    <w:name w:val="footer"/>
    <w:basedOn w:val="Standard"/>
    <w:link w:val="FuzeileZchn"/>
    <w:uiPriority w:val="99"/>
    <w:unhideWhenUsed/>
    <w:rsid w:val="00CF72A9"/>
    <w:pPr>
      <w:tabs>
        <w:tab w:val="center" w:pos="4536"/>
        <w:tab w:val="right" w:pos="9072"/>
      </w:tabs>
    </w:pPr>
  </w:style>
  <w:style w:type="character" w:customStyle="1" w:styleId="FuzeileZchn">
    <w:name w:val="Fußzeile Zchn"/>
    <w:basedOn w:val="Absatz-Standardschriftart"/>
    <w:link w:val="Fuzeile"/>
    <w:uiPriority w:val="99"/>
    <w:rsid w:val="00CF72A9"/>
    <w:rPr>
      <w:rFonts w:ascii="Arial" w:eastAsiaTheme="minorHAnsi" w:hAnsi="Arial"/>
      <w:sz w:val="20"/>
      <w:szCs w:val="22"/>
      <w:lang w:eastAsia="en-US"/>
    </w:rPr>
  </w:style>
  <w:style w:type="character" w:styleId="SchwacheHervorhebung">
    <w:name w:val="Subtle Emphasis"/>
    <w:basedOn w:val="Absatz-Standardschriftart"/>
    <w:uiPriority w:val="19"/>
    <w:qFormat/>
    <w:rsid w:val="00CF72A9"/>
    <w:rPr>
      <w:i/>
      <w:iCs/>
      <w:color w:val="808080" w:themeColor="text1" w:themeTint="7F"/>
    </w:rPr>
  </w:style>
  <w:style w:type="character" w:customStyle="1" w:styleId="berschrift1Zchn">
    <w:name w:val="Überschrift 1 Zchn"/>
    <w:basedOn w:val="Absatz-Standardschriftart"/>
    <w:link w:val="berschrift1"/>
    <w:rsid w:val="00CF72A9"/>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CF72A9"/>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CF72A9"/>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CF72A9"/>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CF72A9"/>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CF72A9"/>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CF72A9"/>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CF72A9"/>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CF72A9"/>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CF72A9"/>
    <w:pPr>
      <w:tabs>
        <w:tab w:val="left" w:pos="440"/>
        <w:tab w:val="right" w:leader="dot" w:pos="10196"/>
      </w:tabs>
      <w:spacing w:after="100"/>
    </w:pPr>
  </w:style>
  <w:style w:type="paragraph" w:styleId="Verzeichnis2">
    <w:name w:val="toc 2"/>
    <w:basedOn w:val="Standard"/>
    <w:next w:val="Standard"/>
    <w:autoRedefine/>
    <w:uiPriority w:val="39"/>
    <w:unhideWhenUsed/>
    <w:qFormat/>
    <w:rsid w:val="00CF72A9"/>
    <w:pPr>
      <w:spacing w:after="100"/>
      <w:ind w:left="220"/>
    </w:pPr>
  </w:style>
  <w:style w:type="paragraph" w:styleId="Verzeichnis3">
    <w:name w:val="toc 3"/>
    <w:basedOn w:val="Standard"/>
    <w:next w:val="Standard"/>
    <w:autoRedefine/>
    <w:uiPriority w:val="39"/>
    <w:unhideWhenUsed/>
    <w:qFormat/>
    <w:rsid w:val="00CF72A9"/>
    <w:pPr>
      <w:spacing w:after="100"/>
      <w:ind w:left="440"/>
    </w:pPr>
  </w:style>
  <w:style w:type="paragraph" w:styleId="Listenabsatz">
    <w:name w:val="List Paragraph"/>
    <w:basedOn w:val="Standard"/>
    <w:uiPriority w:val="34"/>
    <w:qFormat/>
    <w:rsid w:val="00CF72A9"/>
    <w:pPr>
      <w:ind w:left="720"/>
      <w:contextualSpacing/>
    </w:pPr>
  </w:style>
  <w:style w:type="paragraph" w:styleId="Inhaltsverzeichnisberschrift">
    <w:name w:val="TOC Heading"/>
    <w:basedOn w:val="berschrift1"/>
    <w:next w:val="Standard"/>
    <w:uiPriority w:val="39"/>
    <w:semiHidden/>
    <w:unhideWhenUsed/>
    <w:qFormat/>
    <w:rsid w:val="00CF72A9"/>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CF72A9"/>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CF7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CF72A9"/>
    <w:pPr>
      <w:ind w:left="567"/>
    </w:pPr>
  </w:style>
  <w:style w:type="paragraph" w:customStyle="1" w:styleId="02-01Listentitel">
    <w:name w:val="02-01_Listentitel"/>
    <w:basedOn w:val="Standard"/>
    <w:qFormat/>
    <w:rsid w:val="00CF72A9"/>
    <w:pPr>
      <w:ind w:left="567"/>
    </w:pPr>
  </w:style>
  <w:style w:type="paragraph" w:customStyle="1" w:styleId="02-02Listenpunkt">
    <w:name w:val="02-02_Listenpunkt"/>
    <w:basedOn w:val="Standard"/>
    <w:qFormat/>
    <w:rsid w:val="00CF72A9"/>
    <w:pPr>
      <w:numPr>
        <w:numId w:val="30"/>
      </w:numPr>
      <w:tabs>
        <w:tab w:val="left" w:pos="567"/>
      </w:tabs>
      <w:spacing w:after="20"/>
      <w:ind w:left="851" w:hanging="284"/>
    </w:pPr>
  </w:style>
  <w:style w:type="paragraph" w:customStyle="1" w:styleId="03-01Tabellentext">
    <w:name w:val="03-01_Tabellentext"/>
    <w:basedOn w:val="Standard"/>
    <w:qFormat/>
    <w:rsid w:val="00CF72A9"/>
  </w:style>
  <w:style w:type="paragraph" w:customStyle="1" w:styleId="00-01Position">
    <w:name w:val="00-01_Position"/>
    <w:basedOn w:val="Standard"/>
    <w:next w:val="00-02Option"/>
    <w:qFormat/>
    <w:rsid w:val="00CF72A9"/>
    <w:pPr>
      <w:spacing w:after="200"/>
      <w:ind w:left="567"/>
    </w:pPr>
    <w:rPr>
      <w:b/>
      <w:bCs/>
    </w:rPr>
  </w:style>
  <w:style w:type="character" w:styleId="Fett">
    <w:name w:val="Strong"/>
    <w:basedOn w:val="Absatz-Standardschriftart"/>
    <w:uiPriority w:val="22"/>
    <w:qFormat/>
    <w:rsid w:val="00CF72A9"/>
    <w:rPr>
      <w:b/>
      <w:bCs/>
    </w:rPr>
  </w:style>
  <w:style w:type="character" w:styleId="IntensiveHervorhebung">
    <w:name w:val="Intense Emphasis"/>
    <w:basedOn w:val="Absatz-Standardschriftart"/>
    <w:uiPriority w:val="21"/>
    <w:qFormat/>
    <w:rsid w:val="00CF72A9"/>
    <w:rPr>
      <w:b/>
      <w:bCs/>
      <w:i/>
      <w:iCs/>
      <w:color w:val="4F81BD" w:themeColor="accent1"/>
    </w:rPr>
  </w:style>
  <w:style w:type="paragraph" w:customStyle="1" w:styleId="00-02Option">
    <w:name w:val="00-02_Option"/>
    <w:basedOn w:val="Standard"/>
    <w:next w:val="01-01Haupttext"/>
    <w:qFormat/>
    <w:rsid w:val="00CF72A9"/>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3470</Words>
  <Characters>21868</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18</cp:revision>
  <dcterms:created xsi:type="dcterms:W3CDTF">2019-06-03T12:46:00Z</dcterms:created>
  <dcterms:modified xsi:type="dcterms:W3CDTF">2025-12-15T09:56:00Z</dcterms:modified>
</cp:coreProperties>
</file>