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C6E06" w14:textId="77777777" w:rsidR="005C5067" w:rsidRDefault="005C5067" w:rsidP="005C5067">
      <w:pPr>
        <w:pStyle w:val="Default"/>
        <w:ind w:left="567"/>
        <w:rPr>
          <w:b/>
          <w:bCs/>
          <w:sz w:val="20"/>
          <w:szCs w:val="20"/>
        </w:rPr>
      </w:pPr>
      <w:bookmarkStart w:id="0" w:name="_GoBack"/>
      <w:bookmarkEnd w:id="0"/>
      <w:r>
        <w:rPr>
          <w:b/>
          <w:bCs/>
          <w:sz w:val="20"/>
          <w:szCs w:val="20"/>
        </w:rPr>
        <w:t>[Position: …………..]</w:t>
      </w:r>
    </w:p>
    <w:p w14:paraId="62AD1DBB" w14:textId="764CBBC5" w:rsidR="005C5067" w:rsidRDefault="005C5067" w:rsidP="00FB2BA6">
      <w:pPr>
        <w:pStyle w:val="Default"/>
        <w:ind w:firstLine="567"/>
        <w:jc w:val="both"/>
        <w:rPr>
          <w:b/>
          <w:sz w:val="20"/>
          <w:szCs w:val="20"/>
        </w:rPr>
      </w:pPr>
    </w:p>
    <w:p w14:paraId="7B1B79B2" w14:textId="265A6E78" w:rsidR="00FB2BA6" w:rsidRDefault="00BD57DC" w:rsidP="00FB2BA6">
      <w:pPr>
        <w:pStyle w:val="Default"/>
        <w:ind w:firstLine="567"/>
        <w:jc w:val="both"/>
        <w:rPr>
          <w:b/>
          <w:sz w:val="20"/>
          <w:szCs w:val="20"/>
        </w:rPr>
      </w:pPr>
      <w:r w:rsidRPr="00BD57DC">
        <w:rPr>
          <w:b/>
          <w:sz w:val="20"/>
          <w:szCs w:val="20"/>
        </w:rPr>
        <w:t>mGuide</w:t>
      </w:r>
    </w:p>
    <w:p w14:paraId="37A30A76" w14:textId="77777777" w:rsidR="00BD57DC" w:rsidRPr="00BD57DC" w:rsidRDefault="00BD57DC" w:rsidP="00FB2BA6">
      <w:pPr>
        <w:pStyle w:val="Default"/>
        <w:ind w:firstLine="567"/>
        <w:jc w:val="both"/>
        <w:rPr>
          <w:b/>
          <w:sz w:val="20"/>
          <w:szCs w:val="20"/>
        </w:rPr>
      </w:pPr>
    </w:p>
    <w:p w14:paraId="271CF86D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</w:p>
    <w:p w14:paraId="68ED57DA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</w:p>
    <w:p w14:paraId="56990FC4" w14:textId="77777777" w:rsidR="00BD57DC" w:rsidRDefault="00FB2BA6" w:rsidP="00FB2BA6">
      <w:pPr>
        <w:pStyle w:val="Default"/>
        <w:ind w:left="567"/>
        <w:rPr>
          <w:sz w:val="20"/>
          <w:szCs w:val="20"/>
        </w:rPr>
      </w:pPr>
      <w:r w:rsidRPr="00E64DC4">
        <w:rPr>
          <w:b/>
          <w:sz w:val="20"/>
          <w:szCs w:val="20"/>
        </w:rPr>
        <w:t>Geländer mGuide</w:t>
      </w:r>
      <w:r w:rsidRPr="00E64DC4">
        <w:rPr>
          <w:b/>
          <w:sz w:val="20"/>
          <w:szCs w:val="20"/>
        </w:rPr>
        <w:br/>
      </w:r>
      <w:r w:rsidRPr="00E64DC4">
        <w:rPr>
          <w:sz w:val="20"/>
          <w:szCs w:val="20"/>
        </w:rPr>
        <w:t>Personenleitelement zur Montage parallel zur Dreiarmdrehsperre mTripod oder als Abgrenzung zwischen kontrollierte</w:t>
      </w:r>
      <w:r w:rsidR="00BD57DC">
        <w:rPr>
          <w:sz w:val="20"/>
          <w:szCs w:val="20"/>
        </w:rPr>
        <w:t>m und frei zugänglichem Bereich.</w:t>
      </w:r>
    </w:p>
    <w:p w14:paraId="4E8FB00B" w14:textId="77777777" w:rsidR="008B4698" w:rsidRDefault="008B4698" w:rsidP="00BD57DC">
      <w:pPr>
        <w:pStyle w:val="Default"/>
        <w:ind w:left="567"/>
        <w:rPr>
          <w:sz w:val="20"/>
          <w:szCs w:val="20"/>
        </w:rPr>
      </w:pPr>
    </w:p>
    <w:p w14:paraId="551F1449" w14:textId="77777777" w:rsidR="008B4698" w:rsidRPr="00732354" w:rsidRDefault="008B4698" w:rsidP="008B4698">
      <w:pPr>
        <w:pStyle w:val="Default"/>
        <w:ind w:left="567"/>
        <w:rPr>
          <w:sz w:val="20"/>
          <w:szCs w:val="20"/>
        </w:rPr>
      </w:pPr>
      <w:r w:rsidRPr="00732354">
        <w:rPr>
          <w:sz w:val="20"/>
          <w:szCs w:val="20"/>
        </w:rPr>
        <w:t>Design:</w:t>
      </w:r>
    </w:p>
    <w:p w14:paraId="1FBA43D6" w14:textId="4ACF4A55" w:rsidR="00587142" w:rsidRPr="00732354" w:rsidRDefault="00587142" w:rsidP="00587142">
      <w:pPr>
        <w:pStyle w:val="Default"/>
        <w:ind w:left="567"/>
        <w:rPr>
          <w:sz w:val="20"/>
          <w:szCs w:val="20"/>
        </w:rPr>
      </w:pPr>
      <w:r w:rsidRPr="00732354">
        <w:rPr>
          <w:sz w:val="20"/>
          <w:szCs w:val="20"/>
        </w:rPr>
        <w:t>Leergehäuse:</w:t>
      </w:r>
    </w:p>
    <w:p w14:paraId="47C91C84" w14:textId="77777777" w:rsidR="00587142" w:rsidRPr="00732354" w:rsidRDefault="00587142" w:rsidP="0058714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732354">
        <w:rPr>
          <w:sz w:val="20"/>
          <w:szCs w:val="20"/>
        </w:rPr>
        <w:t>Design-Gehäuse mit fließenden Linien, schlanker Silhouette und weichen Formen</w:t>
      </w:r>
    </w:p>
    <w:p w14:paraId="0957E180" w14:textId="77777777" w:rsidR="00587142" w:rsidRPr="00732354" w:rsidRDefault="00587142" w:rsidP="0058714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732354">
        <w:rPr>
          <w:sz w:val="20"/>
          <w:szCs w:val="20"/>
        </w:rPr>
        <w:t>Keine sichtbaren Verbindungselemente</w:t>
      </w:r>
    </w:p>
    <w:p w14:paraId="0B72B469" w14:textId="77777777" w:rsidR="00587142" w:rsidRPr="00732354" w:rsidRDefault="00587142" w:rsidP="0058714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732354">
        <w:rPr>
          <w:sz w:val="20"/>
          <w:szCs w:val="20"/>
        </w:rPr>
        <w:t xml:space="preserve">Elegante Farbgestaltung in Basalt-Anthrazit </w:t>
      </w:r>
    </w:p>
    <w:p w14:paraId="4A7FC981" w14:textId="77777777" w:rsidR="00587142" w:rsidRPr="00732354" w:rsidRDefault="00587142" w:rsidP="0058714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732354">
        <w:rPr>
          <w:sz w:val="20"/>
          <w:szCs w:val="20"/>
        </w:rPr>
        <w:t>Optional: Kundenspezifische Lackierungen</w:t>
      </w:r>
    </w:p>
    <w:p w14:paraId="36380F93" w14:textId="77777777" w:rsidR="00587142" w:rsidRPr="00732354" w:rsidRDefault="00587142" w:rsidP="008B4698">
      <w:pPr>
        <w:pStyle w:val="Default"/>
        <w:ind w:left="567"/>
        <w:rPr>
          <w:sz w:val="20"/>
          <w:szCs w:val="20"/>
        </w:rPr>
      </w:pPr>
    </w:p>
    <w:p w14:paraId="0D6379B2" w14:textId="26B2E378" w:rsidR="00587142" w:rsidRPr="00732354" w:rsidRDefault="00587142" w:rsidP="008B4698">
      <w:pPr>
        <w:pStyle w:val="Default"/>
        <w:ind w:left="567"/>
        <w:rPr>
          <w:sz w:val="20"/>
          <w:szCs w:val="20"/>
        </w:rPr>
      </w:pPr>
      <w:r w:rsidRPr="00732354">
        <w:rPr>
          <w:sz w:val="20"/>
          <w:szCs w:val="20"/>
        </w:rPr>
        <w:t>Geländer:</w:t>
      </w:r>
    </w:p>
    <w:p w14:paraId="0BE98DED" w14:textId="54936E33" w:rsidR="00587142" w:rsidRPr="00732354" w:rsidRDefault="00587142" w:rsidP="008B4698">
      <w:pPr>
        <w:pStyle w:val="Default"/>
        <w:ind w:left="567"/>
        <w:rPr>
          <w:sz w:val="20"/>
          <w:szCs w:val="20"/>
        </w:rPr>
      </w:pPr>
      <w:r w:rsidRPr="00732354">
        <w:rPr>
          <w:sz w:val="20"/>
          <w:szCs w:val="20"/>
        </w:rPr>
        <w:t>Elegante Rahmen aus Edelstahl, wahlweise mit Glaselementen</w:t>
      </w:r>
    </w:p>
    <w:p w14:paraId="3C405AD6" w14:textId="77777777" w:rsidR="00587142" w:rsidRPr="00732354" w:rsidRDefault="00587142" w:rsidP="008B4698">
      <w:pPr>
        <w:pStyle w:val="Default"/>
        <w:ind w:left="567"/>
        <w:rPr>
          <w:sz w:val="20"/>
          <w:szCs w:val="20"/>
        </w:rPr>
      </w:pPr>
    </w:p>
    <w:p w14:paraId="19FC53EF" w14:textId="245A1807" w:rsidR="00BD57DC" w:rsidRPr="00732354" w:rsidRDefault="00FB2BA6" w:rsidP="008B4698">
      <w:pPr>
        <w:pStyle w:val="Default"/>
        <w:ind w:left="567"/>
        <w:rPr>
          <w:sz w:val="20"/>
          <w:szCs w:val="20"/>
        </w:rPr>
      </w:pPr>
      <w:r w:rsidRPr="00732354">
        <w:rPr>
          <w:sz w:val="20"/>
          <w:szCs w:val="20"/>
        </w:rPr>
        <w:br/>
        <w:t xml:space="preserve">- </w:t>
      </w:r>
      <w:r w:rsidR="00BD57DC" w:rsidRPr="00732354">
        <w:rPr>
          <w:sz w:val="20"/>
          <w:szCs w:val="20"/>
        </w:rPr>
        <w:t>Gehäuse aus 2-Komponenten-Polyurethan mDure</w:t>
      </w:r>
    </w:p>
    <w:p w14:paraId="0FE6234E" w14:textId="4080E2D4" w:rsidR="00BD57DC" w:rsidRPr="00732354" w:rsidRDefault="00DF3CCC" w:rsidP="00BD57DC">
      <w:pPr>
        <w:pStyle w:val="Default"/>
        <w:ind w:left="567"/>
        <w:rPr>
          <w:sz w:val="20"/>
          <w:szCs w:val="20"/>
        </w:rPr>
      </w:pPr>
      <w:r w:rsidRPr="00732354">
        <w:rPr>
          <w:sz w:val="20"/>
          <w:szCs w:val="20"/>
        </w:rPr>
        <w:t>o</w:t>
      </w:r>
      <w:r w:rsidR="00BD57DC" w:rsidRPr="00732354">
        <w:rPr>
          <w:sz w:val="20"/>
          <w:szCs w:val="20"/>
        </w:rPr>
        <w:t xml:space="preserve">der: </w:t>
      </w:r>
    </w:p>
    <w:p w14:paraId="15851B94" w14:textId="72D721DA" w:rsidR="00FB2BA6" w:rsidRPr="00732354" w:rsidRDefault="00BD57DC" w:rsidP="00BD57DC">
      <w:pPr>
        <w:pStyle w:val="Default"/>
        <w:ind w:left="567"/>
        <w:rPr>
          <w:sz w:val="20"/>
          <w:szCs w:val="20"/>
        </w:rPr>
      </w:pPr>
      <w:r w:rsidRPr="00732354">
        <w:rPr>
          <w:sz w:val="20"/>
          <w:szCs w:val="20"/>
        </w:rPr>
        <w:t xml:space="preserve">- </w:t>
      </w:r>
      <w:r w:rsidR="00FB2BA6" w:rsidRPr="00732354">
        <w:rPr>
          <w:sz w:val="20"/>
          <w:szCs w:val="20"/>
        </w:rPr>
        <w:t>Rahmen aus Edelstahl</w:t>
      </w:r>
      <w:r w:rsidR="00FB2BA6" w:rsidRPr="00732354">
        <w:rPr>
          <w:sz w:val="20"/>
          <w:szCs w:val="20"/>
        </w:rPr>
        <w:br/>
        <w:t>- Sperrelement aus Einscheibensicherheitsglas (ESG), Verbundsicherheitsglas (VSG) oder Acrylglas</w:t>
      </w:r>
      <w:r w:rsidR="00FB2BA6" w:rsidRPr="00732354">
        <w:rPr>
          <w:sz w:val="20"/>
          <w:szCs w:val="20"/>
        </w:rPr>
        <w:br/>
        <w:t>- Breite frei wählbar im Bereich 40 bis 1300 mm</w:t>
      </w:r>
      <w:r w:rsidR="00FB2BA6" w:rsidRPr="00732354">
        <w:rPr>
          <w:sz w:val="20"/>
          <w:szCs w:val="20"/>
        </w:rPr>
        <w:br/>
        <w:t>- Abmessungen (H x T): 1000</w:t>
      </w:r>
      <w:r w:rsidR="005B6FD3" w:rsidRPr="00732354">
        <w:rPr>
          <w:sz w:val="20"/>
          <w:szCs w:val="20"/>
        </w:rPr>
        <w:t>/1200/1500/1800</w:t>
      </w:r>
      <w:r w:rsidR="00FB2BA6" w:rsidRPr="00732354">
        <w:rPr>
          <w:sz w:val="20"/>
          <w:szCs w:val="20"/>
        </w:rPr>
        <w:t xml:space="preserve"> x 10 mm (Durchmesser 105 mm am Sockel)</w:t>
      </w:r>
    </w:p>
    <w:p w14:paraId="2E7FB7A9" w14:textId="77777777" w:rsidR="005B7461" w:rsidRPr="00732354" w:rsidRDefault="005B746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6240F1D" w14:textId="77777777" w:rsidR="00BD57DC" w:rsidRPr="00732354" w:rsidRDefault="00BD57DC" w:rsidP="00BD57DC">
      <w:pPr>
        <w:pStyle w:val="Default"/>
        <w:ind w:left="567"/>
        <w:rPr>
          <w:sz w:val="20"/>
          <w:szCs w:val="20"/>
        </w:rPr>
      </w:pPr>
    </w:p>
    <w:p w14:paraId="4064B303" w14:textId="77777777" w:rsidR="00BD57DC" w:rsidRPr="00732354" w:rsidRDefault="00BD57DC" w:rsidP="00BD57DC">
      <w:pPr>
        <w:pStyle w:val="Default"/>
        <w:ind w:left="567"/>
        <w:rPr>
          <w:sz w:val="20"/>
          <w:szCs w:val="20"/>
        </w:rPr>
      </w:pPr>
      <w:r w:rsidRPr="00732354">
        <w:rPr>
          <w:sz w:val="20"/>
          <w:szCs w:val="20"/>
        </w:rPr>
        <w:t>Montage</w:t>
      </w:r>
    </w:p>
    <w:p w14:paraId="72344E02" w14:textId="77777777" w:rsidR="00BD57DC" w:rsidRPr="00732354" w:rsidRDefault="00BD57DC" w:rsidP="00BD57D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732354">
        <w:rPr>
          <w:sz w:val="20"/>
          <w:szCs w:val="20"/>
        </w:rPr>
        <w:t>Verschraubung auf tragfähigem Fußboden</w:t>
      </w:r>
    </w:p>
    <w:p w14:paraId="5BA18D59" w14:textId="77777777" w:rsidR="00BD57DC" w:rsidRPr="00732354" w:rsidRDefault="00BD57DC" w:rsidP="00BD57D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732354">
        <w:rPr>
          <w:sz w:val="20"/>
          <w:szCs w:val="20"/>
        </w:rPr>
        <w:t>Alternative Montage auf dem Rohfußboden mit einstellbarem Fundamentrahmen (siehe Zubehör)</w:t>
      </w:r>
    </w:p>
    <w:p w14:paraId="5FB87B74" w14:textId="77777777" w:rsidR="00BD57DC" w:rsidRPr="00732354" w:rsidRDefault="00BD57DC" w:rsidP="00BD57D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732354">
        <w:rPr>
          <w:sz w:val="20"/>
          <w:szCs w:val="20"/>
        </w:rPr>
        <w:t>Alternative Montage auf klebbarer Metallplatte (siehe Zubehör)</w:t>
      </w:r>
    </w:p>
    <w:p w14:paraId="123589BF" w14:textId="77777777" w:rsidR="00BD57DC" w:rsidRPr="00732354" w:rsidRDefault="00BD57DC" w:rsidP="00BD57DC">
      <w:pPr>
        <w:pStyle w:val="Default"/>
        <w:ind w:left="567"/>
        <w:rPr>
          <w:sz w:val="20"/>
          <w:szCs w:val="20"/>
        </w:rPr>
      </w:pPr>
    </w:p>
    <w:p w14:paraId="2AF21AF0" w14:textId="77777777" w:rsidR="00BD57DC" w:rsidRPr="00732354" w:rsidRDefault="00BD57DC" w:rsidP="00BD57DC">
      <w:pPr>
        <w:pStyle w:val="Default"/>
        <w:ind w:left="567"/>
        <w:rPr>
          <w:sz w:val="20"/>
          <w:szCs w:val="20"/>
        </w:rPr>
      </w:pPr>
      <w:r w:rsidRPr="00732354">
        <w:rPr>
          <w:sz w:val="20"/>
          <w:szCs w:val="20"/>
        </w:rPr>
        <w:t xml:space="preserve">Temperaturbereich: </w:t>
      </w:r>
      <w:r w:rsidRPr="00732354">
        <w:rPr>
          <w:sz w:val="20"/>
          <w:szCs w:val="20"/>
        </w:rPr>
        <w:tab/>
      </w:r>
      <w:r w:rsidRPr="00732354">
        <w:rPr>
          <w:sz w:val="20"/>
          <w:szCs w:val="20"/>
        </w:rPr>
        <w:tab/>
        <w:t>-30 bis +55 °C</w:t>
      </w:r>
    </w:p>
    <w:p w14:paraId="250025A8" w14:textId="77777777" w:rsidR="00BD57DC" w:rsidRPr="00732354" w:rsidRDefault="00BD57DC" w:rsidP="00BD57DC">
      <w:pPr>
        <w:pStyle w:val="Default"/>
        <w:ind w:left="567"/>
        <w:rPr>
          <w:sz w:val="20"/>
          <w:szCs w:val="20"/>
        </w:rPr>
      </w:pPr>
    </w:p>
    <w:p w14:paraId="5DEC333A" w14:textId="0ABB0190" w:rsidR="00BD57DC" w:rsidRPr="00732354" w:rsidRDefault="00BD57DC" w:rsidP="00BD57DC">
      <w:pPr>
        <w:pStyle w:val="Default"/>
        <w:ind w:left="567"/>
        <w:rPr>
          <w:sz w:val="20"/>
          <w:szCs w:val="20"/>
        </w:rPr>
      </w:pPr>
      <w:r w:rsidRPr="00732354">
        <w:rPr>
          <w:sz w:val="20"/>
          <w:szCs w:val="20"/>
        </w:rPr>
        <w:t>Gewicht:</w:t>
      </w:r>
      <w:r w:rsidRPr="00732354">
        <w:rPr>
          <w:sz w:val="20"/>
          <w:szCs w:val="20"/>
        </w:rPr>
        <w:tab/>
      </w:r>
      <w:r w:rsidRPr="00732354">
        <w:rPr>
          <w:sz w:val="20"/>
          <w:szCs w:val="20"/>
        </w:rPr>
        <w:tab/>
      </w:r>
      <w:r w:rsidRPr="00732354">
        <w:rPr>
          <w:sz w:val="20"/>
          <w:szCs w:val="20"/>
        </w:rPr>
        <w:tab/>
      </w:r>
      <w:r w:rsidRPr="00732354">
        <w:rPr>
          <w:sz w:val="20"/>
          <w:szCs w:val="20"/>
        </w:rPr>
        <w:tab/>
        <w:t>abhängig von Konfiguration</w:t>
      </w:r>
    </w:p>
    <w:p w14:paraId="74B59F64" w14:textId="77777777" w:rsidR="005B7461" w:rsidRPr="00732354" w:rsidRDefault="005B746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2D08C00" w14:textId="77777777" w:rsidR="00BD57DC" w:rsidRPr="00732354" w:rsidRDefault="00BD57DC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1DBB5D6" w14:textId="77777777" w:rsidR="00587142" w:rsidRPr="00732354" w:rsidRDefault="00587142" w:rsidP="00587142">
      <w:pPr>
        <w:pStyle w:val="Default"/>
        <w:ind w:firstLine="567"/>
        <w:rPr>
          <w:sz w:val="20"/>
          <w:szCs w:val="20"/>
        </w:rPr>
      </w:pPr>
      <w:r w:rsidRPr="00732354">
        <w:rPr>
          <w:sz w:val="20"/>
          <w:szCs w:val="20"/>
        </w:rPr>
        <w:t>Installation durch vom Hersteller geschulten Monteur, Montageanleitung</w:t>
      </w:r>
    </w:p>
    <w:p w14:paraId="6379E769" w14:textId="77777777" w:rsidR="005B6FD3" w:rsidRDefault="005B6FD3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4DB85C4" w14:textId="77777777" w:rsidR="00587142" w:rsidRDefault="00587142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C096E1C" w14:textId="77777777" w:rsidR="00BD57DC" w:rsidRDefault="00BD57DC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EF99C96" w14:textId="77777777" w:rsidR="00EE6A4C" w:rsidRDefault="00EE6A4C" w:rsidP="00EE6A4C">
      <w:pPr>
        <w:pStyle w:val="Default"/>
        <w:ind w:left="567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FlowMotion</w:t>
      </w:r>
      <w:r w:rsidRPr="00FC29A3">
        <w:rPr>
          <w:b/>
          <w:sz w:val="20"/>
          <w:szCs w:val="20"/>
        </w:rPr>
        <w:t>®</w:t>
      </w:r>
      <w:r>
        <w:rPr>
          <w:b/>
          <w:bCs/>
          <w:color w:val="auto"/>
          <w:sz w:val="20"/>
          <w:szCs w:val="20"/>
        </w:rPr>
        <w:t xml:space="preserve"> Gehäuse, ohne BSS100</w:t>
      </w:r>
    </w:p>
    <w:p w14:paraId="5E9D2923" w14:textId="77777777" w:rsidR="00FC29A3" w:rsidRDefault="00FC29A3" w:rsidP="00FC29A3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E4005DF" w14:textId="77777777" w:rsidR="00FC29A3" w:rsidRDefault="00FC29A3" w:rsidP="00FC29A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8682BD4" w14:textId="77777777" w:rsidR="005B6FD3" w:rsidRPr="00D8556B" w:rsidRDefault="005B6FD3" w:rsidP="00EE6A4C">
      <w:pPr>
        <w:pStyle w:val="Default"/>
        <w:rPr>
          <w:sz w:val="20"/>
          <w:szCs w:val="20"/>
        </w:rPr>
      </w:pPr>
    </w:p>
    <w:p w14:paraId="5D3DD050" w14:textId="7096F94F" w:rsidR="005B6FD3" w:rsidRDefault="00192F2D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5B6FD3" w:rsidRPr="00732354">
        <w:rPr>
          <w:b/>
          <w:sz w:val="20"/>
          <w:szCs w:val="20"/>
        </w:rPr>
        <w:t>mGuide FlowMotion</w:t>
      </w:r>
      <w:r w:rsidR="00FC29A3" w:rsidRPr="00FC29A3">
        <w:rPr>
          <w:b/>
          <w:sz w:val="20"/>
          <w:szCs w:val="20"/>
        </w:rPr>
        <w:t>®</w:t>
      </w:r>
      <w:r w:rsidR="005B6FD3" w:rsidRPr="00732354">
        <w:rPr>
          <w:b/>
          <w:sz w:val="20"/>
          <w:szCs w:val="20"/>
        </w:rPr>
        <w:t xml:space="preserve"> Gehäuse lang, als Leitelement inklusive BP100 (Befestigungsprofile) in Standardfarbe</w:t>
      </w:r>
      <w:r w:rsidR="00587142" w:rsidRPr="00732354">
        <w:rPr>
          <w:b/>
          <w:sz w:val="20"/>
          <w:szCs w:val="20"/>
        </w:rPr>
        <w:t xml:space="preserve"> (passend zu Design mTripod)</w:t>
      </w:r>
      <w:r w:rsidR="005B6FD3" w:rsidRPr="00D8556B">
        <w:rPr>
          <w:b/>
          <w:sz w:val="20"/>
          <w:szCs w:val="20"/>
        </w:rPr>
        <w:br/>
      </w:r>
    </w:p>
    <w:p w14:paraId="276D6554" w14:textId="77777777" w:rsidR="005B6FD3" w:rsidRDefault="005B6FD3" w:rsidP="005B6FD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AD5204F" w14:textId="77777777" w:rsidR="005B6FD3" w:rsidRPr="002E4491" w:rsidRDefault="005B6FD3" w:rsidP="005B6FD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GFM100</w:t>
      </w:r>
    </w:p>
    <w:p w14:paraId="118F7065" w14:textId="77777777" w:rsidR="00BD57DC" w:rsidRDefault="00BD57DC" w:rsidP="00BD57DC">
      <w:pPr>
        <w:pStyle w:val="Default"/>
        <w:ind w:firstLine="567"/>
        <w:rPr>
          <w:sz w:val="20"/>
          <w:szCs w:val="20"/>
        </w:rPr>
      </w:pPr>
    </w:p>
    <w:p w14:paraId="46D78737" w14:textId="77777777" w:rsidR="00BD57DC" w:rsidRPr="002E4491" w:rsidRDefault="00BD57DC" w:rsidP="00BD57DC">
      <w:pPr>
        <w:pStyle w:val="Default"/>
        <w:ind w:firstLine="567"/>
        <w:rPr>
          <w:sz w:val="20"/>
          <w:szCs w:val="20"/>
        </w:rPr>
      </w:pPr>
    </w:p>
    <w:p w14:paraId="556B2F7B" w14:textId="77777777" w:rsidR="00BD57DC" w:rsidRDefault="00BD57DC" w:rsidP="00BD57D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80781E4" w14:textId="77777777" w:rsidR="005B6FD3" w:rsidRDefault="005B6FD3" w:rsidP="00BD57DC">
      <w:pPr>
        <w:pStyle w:val="Default"/>
        <w:ind w:firstLine="567"/>
        <w:jc w:val="both"/>
        <w:rPr>
          <w:sz w:val="20"/>
          <w:szCs w:val="20"/>
        </w:rPr>
      </w:pPr>
    </w:p>
    <w:p w14:paraId="730ECFE8" w14:textId="77777777" w:rsidR="005B6FD3" w:rsidRDefault="005B6FD3" w:rsidP="00BD57DC">
      <w:pPr>
        <w:pStyle w:val="Default"/>
        <w:ind w:firstLine="567"/>
        <w:jc w:val="both"/>
        <w:rPr>
          <w:sz w:val="20"/>
          <w:szCs w:val="20"/>
        </w:rPr>
      </w:pPr>
    </w:p>
    <w:p w14:paraId="1A4AED72" w14:textId="77777777" w:rsidR="005B6FD3" w:rsidRDefault="005B6FD3" w:rsidP="00BD57DC">
      <w:pPr>
        <w:pStyle w:val="Default"/>
        <w:ind w:firstLine="567"/>
        <w:jc w:val="both"/>
        <w:rPr>
          <w:sz w:val="20"/>
          <w:szCs w:val="20"/>
        </w:rPr>
      </w:pPr>
    </w:p>
    <w:p w14:paraId="53CE5256" w14:textId="77777777" w:rsidR="005C5067" w:rsidRDefault="005C50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2C12DBC2" w14:textId="55A5C6F4" w:rsidR="005B6FD3" w:rsidRDefault="005B6FD3" w:rsidP="005B6FD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6A855FBD" w14:textId="77777777" w:rsidR="005B6FD3" w:rsidRPr="00D8556B" w:rsidRDefault="005B6FD3" w:rsidP="005B6FD3">
      <w:pPr>
        <w:pStyle w:val="Default"/>
        <w:ind w:left="567"/>
        <w:rPr>
          <w:sz w:val="20"/>
          <w:szCs w:val="20"/>
        </w:rPr>
      </w:pPr>
    </w:p>
    <w:p w14:paraId="15E3F4B6" w14:textId="6AE74083" w:rsidR="005B6FD3" w:rsidRDefault="00192F2D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5B6FD3">
        <w:rPr>
          <w:b/>
          <w:sz w:val="20"/>
          <w:szCs w:val="20"/>
        </w:rPr>
        <w:t>mGuide FlowMotion</w:t>
      </w:r>
      <w:r w:rsidR="00FC29A3" w:rsidRPr="00FC29A3">
        <w:rPr>
          <w:b/>
          <w:sz w:val="20"/>
          <w:szCs w:val="20"/>
        </w:rPr>
        <w:t>®</w:t>
      </w:r>
      <w:r w:rsidR="005B6FD3">
        <w:rPr>
          <w:b/>
          <w:sz w:val="20"/>
          <w:szCs w:val="20"/>
        </w:rPr>
        <w:t xml:space="preserve"> Gehäuse lang, als Leitelement inklusive </w:t>
      </w:r>
      <w:r w:rsidR="005B6FD3" w:rsidRPr="00217907">
        <w:rPr>
          <w:b/>
          <w:sz w:val="20"/>
          <w:szCs w:val="20"/>
        </w:rPr>
        <w:t>BP100</w:t>
      </w:r>
      <w:r w:rsidR="005B6FD3">
        <w:rPr>
          <w:b/>
          <w:sz w:val="20"/>
          <w:szCs w:val="20"/>
        </w:rPr>
        <w:t xml:space="preserve"> (Befestigungsprofile) in Sonderfarbe</w:t>
      </w:r>
      <w:r w:rsidR="00587142">
        <w:rPr>
          <w:b/>
          <w:sz w:val="20"/>
          <w:szCs w:val="20"/>
        </w:rPr>
        <w:t xml:space="preserve"> </w:t>
      </w:r>
      <w:r w:rsidR="00587142" w:rsidRPr="00E8451B">
        <w:rPr>
          <w:b/>
          <w:sz w:val="20"/>
          <w:szCs w:val="20"/>
        </w:rPr>
        <w:t>(passend zu Design mTripod)</w:t>
      </w:r>
      <w:r w:rsidR="005B6FD3" w:rsidRPr="00D8556B">
        <w:rPr>
          <w:b/>
          <w:sz w:val="20"/>
          <w:szCs w:val="20"/>
        </w:rPr>
        <w:br/>
      </w:r>
    </w:p>
    <w:p w14:paraId="652FA190" w14:textId="77777777" w:rsidR="005B6FD3" w:rsidRDefault="005B6FD3" w:rsidP="005B6FD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6F55FB09" w14:textId="0F47B26B" w:rsidR="005B6FD3" w:rsidRPr="002E4491" w:rsidRDefault="005B6FD3" w:rsidP="005B6FD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GFM1X0</w:t>
      </w:r>
    </w:p>
    <w:p w14:paraId="508C6D6C" w14:textId="77777777" w:rsidR="005B6FD3" w:rsidRDefault="005B6FD3" w:rsidP="005B6FD3">
      <w:pPr>
        <w:pStyle w:val="Default"/>
        <w:ind w:firstLine="567"/>
        <w:rPr>
          <w:sz w:val="20"/>
          <w:szCs w:val="20"/>
        </w:rPr>
      </w:pPr>
    </w:p>
    <w:p w14:paraId="364EAA77" w14:textId="77777777" w:rsidR="005B6FD3" w:rsidRPr="002E4491" w:rsidRDefault="005B6FD3" w:rsidP="005B6FD3">
      <w:pPr>
        <w:pStyle w:val="Default"/>
        <w:ind w:firstLine="567"/>
        <w:rPr>
          <w:sz w:val="20"/>
          <w:szCs w:val="20"/>
        </w:rPr>
      </w:pPr>
    </w:p>
    <w:p w14:paraId="02EE7618" w14:textId="77777777" w:rsidR="005B6FD3" w:rsidRDefault="005B6FD3" w:rsidP="005B6FD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783F320" w14:textId="77777777" w:rsidR="005B6FD3" w:rsidRDefault="005B6FD3" w:rsidP="00BD57DC">
      <w:pPr>
        <w:pStyle w:val="Default"/>
        <w:ind w:firstLine="567"/>
        <w:jc w:val="both"/>
        <w:rPr>
          <w:sz w:val="20"/>
          <w:szCs w:val="20"/>
        </w:rPr>
      </w:pPr>
    </w:p>
    <w:p w14:paraId="40C75792" w14:textId="77777777" w:rsidR="00EE6A4C" w:rsidRDefault="00EE6A4C" w:rsidP="00EE6A4C">
      <w:pPr>
        <w:pStyle w:val="Default"/>
        <w:ind w:left="567"/>
        <w:rPr>
          <w:b/>
          <w:bCs/>
          <w:sz w:val="20"/>
          <w:szCs w:val="20"/>
        </w:rPr>
      </w:pPr>
    </w:p>
    <w:p w14:paraId="3A7749E4" w14:textId="77777777" w:rsidR="00EE6A4C" w:rsidRDefault="00EE6A4C" w:rsidP="00EE6A4C">
      <w:pPr>
        <w:pStyle w:val="Default"/>
        <w:ind w:left="567"/>
        <w:rPr>
          <w:b/>
          <w:bCs/>
          <w:sz w:val="20"/>
          <w:szCs w:val="20"/>
        </w:rPr>
      </w:pPr>
    </w:p>
    <w:p w14:paraId="74B0E17C" w14:textId="77777777" w:rsidR="00EE6A4C" w:rsidRDefault="00EE6A4C" w:rsidP="00EE6A4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Geländer fixe Länge, montiert, ohne BSS101</w:t>
      </w:r>
    </w:p>
    <w:p w14:paraId="3C8456E2" w14:textId="77777777" w:rsidR="005B6FD3" w:rsidRDefault="005B6FD3" w:rsidP="005C5067">
      <w:pPr>
        <w:pStyle w:val="Default"/>
        <w:rPr>
          <w:b/>
          <w:bCs/>
          <w:color w:val="auto"/>
          <w:sz w:val="20"/>
          <w:szCs w:val="20"/>
        </w:rPr>
      </w:pPr>
    </w:p>
    <w:p w14:paraId="5E8CFC18" w14:textId="77777777" w:rsidR="00732354" w:rsidRDefault="00732354" w:rsidP="005C5067">
      <w:pPr>
        <w:pStyle w:val="Default"/>
        <w:rPr>
          <w:b/>
          <w:bCs/>
          <w:color w:val="auto"/>
          <w:sz w:val="20"/>
          <w:szCs w:val="20"/>
        </w:rPr>
      </w:pPr>
    </w:p>
    <w:p w14:paraId="72472B99" w14:textId="0621DA7C" w:rsidR="005B6FD3" w:rsidRDefault="00732354" w:rsidP="005B746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762ED7A" w14:textId="77777777" w:rsidR="005B6FD3" w:rsidRPr="00D8556B" w:rsidRDefault="005B6FD3" w:rsidP="005B6FD3">
      <w:pPr>
        <w:pStyle w:val="Default"/>
        <w:ind w:left="567"/>
        <w:rPr>
          <w:sz w:val="20"/>
          <w:szCs w:val="20"/>
        </w:rPr>
      </w:pPr>
    </w:p>
    <w:p w14:paraId="242A6A12" w14:textId="1A5CA5FD" w:rsidR="007923F1" w:rsidRDefault="00192F2D" w:rsidP="005B6FD3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5B6FD3">
        <w:rPr>
          <w:b/>
          <w:sz w:val="20"/>
          <w:szCs w:val="20"/>
        </w:rPr>
        <w:t xml:space="preserve">mGuide </w:t>
      </w:r>
      <w:r w:rsidR="007923F1">
        <w:rPr>
          <w:b/>
          <w:sz w:val="20"/>
          <w:szCs w:val="20"/>
        </w:rPr>
        <w:t>Geländer mit Handlauf und Knieholm, montiert</w:t>
      </w:r>
    </w:p>
    <w:p w14:paraId="0DC59D8D" w14:textId="1BCD3017" w:rsidR="005B6FD3" w:rsidRDefault="007923F1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L</w:t>
      </w:r>
      <w:r w:rsidR="00192F2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= 1300 mm / H</w:t>
      </w:r>
      <w:r w:rsidR="00192F2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=</w:t>
      </w:r>
      <w:r w:rsidR="00192F2D">
        <w:rPr>
          <w:b/>
          <w:sz w:val="20"/>
          <w:szCs w:val="20"/>
        </w:rPr>
        <w:t xml:space="preserve"> 870 mm / M = 1258 mm</w:t>
      </w:r>
      <w:r>
        <w:rPr>
          <w:b/>
          <w:sz w:val="20"/>
          <w:szCs w:val="20"/>
        </w:rPr>
        <w:t xml:space="preserve"> </w:t>
      </w:r>
      <w:r w:rsidR="005B6FD3" w:rsidRPr="00D8556B">
        <w:rPr>
          <w:b/>
          <w:sz w:val="20"/>
          <w:szCs w:val="20"/>
        </w:rPr>
        <w:br/>
      </w:r>
    </w:p>
    <w:p w14:paraId="7139EA49" w14:textId="77777777" w:rsidR="005B6FD3" w:rsidRDefault="005B6FD3" w:rsidP="005B6FD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5DDD7F9" w14:textId="4FDED10A" w:rsidR="005B6FD3" w:rsidRPr="002E4491" w:rsidRDefault="005B6FD3" w:rsidP="005B6FD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 w:rsidR="007923F1">
        <w:rPr>
          <w:sz w:val="20"/>
          <w:szCs w:val="20"/>
        </w:rPr>
        <w:t>GBK100</w:t>
      </w:r>
    </w:p>
    <w:p w14:paraId="3AB34333" w14:textId="77777777" w:rsidR="005B6FD3" w:rsidRDefault="005B6FD3" w:rsidP="005B6FD3">
      <w:pPr>
        <w:pStyle w:val="Default"/>
        <w:ind w:firstLine="567"/>
        <w:rPr>
          <w:sz w:val="20"/>
          <w:szCs w:val="20"/>
        </w:rPr>
      </w:pPr>
    </w:p>
    <w:p w14:paraId="0A25C9E8" w14:textId="77777777" w:rsidR="005B6FD3" w:rsidRPr="002E4491" w:rsidRDefault="005B6FD3" w:rsidP="005B6FD3">
      <w:pPr>
        <w:pStyle w:val="Default"/>
        <w:ind w:firstLine="567"/>
        <w:rPr>
          <w:sz w:val="20"/>
          <w:szCs w:val="20"/>
        </w:rPr>
      </w:pPr>
    </w:p>
    <w:p w14:paraId="66BF7C9B" w14:textId="77777777" w:rsidR="005B6FD3" w:rsidRDefault="005B6FD3" w:rsidP="005B6FD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F608A03" w14:textId="77777777" w:rsidR="005B6FD3" w:rsidRDefault="005B6FD3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CB60362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B5CC34D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77A643E" w14:textId="77777777" w:rsidR="00192F2D" w:rsidRDefault="00192F2D" w:rsidP="00192F2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D6472E5" w14:textId="77777777" w:rsidR="00192F2D" w:rsidRPr="00D8556B" w:rsidRDefault="00192F2D" w:rsidP="00192F2D">
      <w:pPr>
        <w:pStyle w:val="Default"/>
        <w:ind w:left="567"/>
        <w:rPr>
          <w:sz w:val="20"/>
          <w:szCs w:val="20"/>
        </w:rPr>
      </w:pPr>
    </w:p>
    <w:p w14:paraId="519882E6" w14:textId="6F588BC3" w:rsidR="00192F2D" w:rsidRDefault="00192F2D" w:rsidP="00192F2D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mGuide Geländer mit Handlauf und Knieholm, montiert</w:t>
      </w:r>
    </w:p>
    <w:p w14:paraId="27105E9E" w14:textId="15D80890" w:rsidR="00192F2D" w:rsidRDefault="00192F2D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L = 1300 mm / H = 1000 mm / M = 1258 mm </w:t>
      </w:r>
      <w:r w:rsidRPr="00D8556B">
        <w:rPr>
          <w:b/>
          <w:sz w:val="20"/>
          <w:szCs w:val="20"/>
        </w:rPr>
        <w:br/>
      </w:r>
    </w:p>
    <w:p w14:paraId="3A0A93B0" w14:textId="77777777" w:rsidR="00192F2D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2D09AEF" w14:textId="4FE7BF80" w:rsidR="00192F2D" w:rsidRPr="002E4491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GBK101</w:t>
      </w:r>
    </w:p>
    <w:p w14:paraId="57D48E0D" w14:textId="77777777" w:rsidR="00192F2D" w:rsidRDefault="00192F2D" w:rsidP="00192F2D">
      <w:pPr>
        <w:pStyle w:val="Default"/>
        <w:ind w:firstLine="567"/>
        <w:rPr>
          <w:sz w:val="20"/>
          <w:szCs w:val="20"/>
        </w:rPr>
      </w:pPr>
    </w:p>
    <w:p w14:paraId="105A70A7" w14:textId="77777777" w:rsidR="00192F2D" w:rsidRPr="002E4491" w:rsidRDefault="00192F2D" w:rsidP="00192F2D">
      <w:pPr>
        <w:pStyle w:val="Default"/>
        <w:ind w:firstLine="567"/>
        <w:rPr>
          <w:sz w:val="20"/>
          <w:szCs w:val="20"/>
        </w:rPr>
      </w:pPr>
    </w:p>
    <w:p w14:paraId="78A067AB" w14:textId="77777777" w:rsidR="00192F2D" w:rsidRDefault="00192F2D" w:rsidP="00192F2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0BD412F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3E88822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ABB45E2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D74DE85" w14:textId="1EE65F9C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Nutrohr (ohne Glas), bauseitiges Zusammensetzen, ohne BSS101</w:t>
      </w:r>
    </w:p>
    <w:p w14:paraId="678971FA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6EEAAB5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DE43D2C" w14:textId="77777777" w:rsidR="00192F2D" w:rsidRDefault="00192F2D" w:rsidP="00192F2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80BA444" w14:textId="77777777" w:rsidR="00192F2D" w:rsidRPr="00D8556B" w:rsidRDefault="00192F2D" w:rsidP="00192F2D">
      <w:pPr>
        <w:pStyle w:val="Default"/>
        <w:ind w:left="567"/>
        <w:rPr>
          <w:sz w:val="20"/>
          <w:szCs w:val="20"/>
        </w:rPr>
      </w:pPr>
    </w:p>
    <w:p w14:paraId="7ED49344" w14:textId="2903E795" w:rsidR="00192F2D" w:rsidRDefault="00192F2D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Anfangs- / Endpfosten (1 Stück) für mGuide mit Glas / H = 1000 mm  </w:t>
      </w:r>
      <w:r w:rsidRPr="00D8556B">
        <w:rPr>
          <w:b/>
          <w:sz w:val="20"/>
          <w:szCs w:val="20"/>
        </w:rPr>
        <w:br/>
      </w:r>
    </w:p>
    <w:p w14:paraId="3C229A74" w14:textId="77777777" w:rsidR="00192F2D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168C2CA2" w14:textId="0283A523" w:rsidR="00192F2D" w:rsidRPr="002E4491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GGPA100</w:t>
      </w:r>
    </w:p>
    <w:p w14:paraId="1A990A30" w14:textId="77777777" w:rsidR="00192F2D" w:rsidRDefault="00192F2D" w:rsidP="00192F2D">
      <w:pPr>
        <w:pStyle w:val="Default"/>
        <w:ind w:firstLine="567"/>
        <w:rPr>
          <w:sz w:val="20"/>
          <w:szCs w:val="20"/>
        </w:rPr>
      </w:pPr>
    </w:p>
    <w:p w14:paraId="7C2883EA" w14:textId="77777777" w:rsidR="00192F2D" w:rsidRPr="002E4491" w:rsidRDefault="00192F2D" w:rsidP="00192F2D">
      <w:pPr>
        <w:pStyle w:val="Default"/>
        <w:ind w:firstLine="567"/>
        <w:rPr>
          <w:sz w:val="20"/>
          <w:szCs w:val="20"/>
        </w:rPr>
      </w:pPr>
    </w:p>
    <w:p w14:paraId="395995DA" w14:textId="77777777" w:rsidR="00192F2D" w:rsidRDefault="00192F2D" w:rsidP="00192F2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D179CBA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B0ACAB1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80EDC4A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D25E39D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261E96B" w14:textId="77777777" w:rsidR="005C5067" w:rsidRDefault="005C50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78D87D37" w14:textId="2D3982F6" w:rsidR="00192F2D" w:rsidRDefault="00192F2D" w:rsidP="00192F2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2448A59C" w14:textId="77777777" w:rsidR="00192F2D" w:rsidRPr="00D8556B" w:rsidRDefault="00192F2D" w:rsidP="00192F2D">
      <w:pPr>
        <w:pStyle w:val="Default"/>
        <w:ind w:left="567"/>
        <w:rPr>
          <w:sz w:val="20"/>
          <w:szCs w:val="20"/>
        </w:rPr>
      </w:pPr>
    </w:p>
    <w:p w14:paraId="119D93D1" w14:textId="3645A627" w:rsidR="00192F2D" w:rsidRDefault="00192F2D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Anfangs- / Endpfosten (1 Stück) für mGuide mit Glas / H &gt; 1000 mm  </w:t>
      </w:r>
      <w:r w:rsidRPr="00D8556B">
        <w:rPr>
          <w:b/>
          <w:sz w:val="20"/>
          <w:szCs w:val="20"/>
        </w:rPr>
        <w:br/>
      </w:r>
    </w:p>
    <w:p w14:paraId="653C770A" w14:textId="77777777" w:rsidR="00192F2D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BAFAAB9" w14:textId="4E1CDF1A" w:rsidR="00192F2D" w:rsidRPr="002E4491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GGPA101</w:t>
      </w:r>
    </w:p>
    <w:p w14:paraId="7D357137" w14:textId="77777777" w:rsidR="00192F2D" w:rsidRDefault="00192F2D" w:rsidP="00192F2D">
      <w:pPr>
        <w:pStyle w:val="Default"/>
        <w:ind w:firstLine="567"/>
        <w:rPr>
          <w:sz w:val="20"/>
          <w:szCs w:val="20"/>
        </w:rPr>
      </w:pPr>
    </w:p>
    <w:p w14:paraId="06454E69" w14:textId="77777777" w:rsidR="00192F2D" w:rsidRPr="002E4491" w:rsidRDefault="00192F2D" w:rsidP="00192F2D">
      <w:pPr>
        <w:pStyle w:val="Default"/>
        <w:ind w:firstLine="567"/>
        <w:rPr>
          <w:sz w:val="20"/>
          <w:szCs w:val="20"/>
        </w:rPr>
      </w:pPr>
    </w:p>
    <w:p w14:paraId="44A7C62E" w14:textId="51445D60" w:rsidR="00192F2D" w:rsidRPr="005C5067" w:rsidRDefault="00192F2D" w:rsidP="005C5067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36AB577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4CFC3F5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19D8452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6E859A4" w14:textId="77777777" w:rsidR="00192F2D" w:rsidRDefault="00192F2D" w:rsidP="00192F2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4AC3EA5B" w14:textId="77777777" w:rsidR="00192F2D" w:rsidRPr="00D8556B" w:rsidRDefault="00192F2D" w:rsidP="00192F2D">
      <w:pPr>
        <w:pStyle w:val="Default"/>
        <w:ind w:left="567"/>
        <w:rPr>
          <w:sz w:val="20"/>
          <w:szCs w:val="20"/>
        </w:rPr>
      </w:pPr>
    </w:p>
    <w:p w14:paraId="4D80A99C" w14:textId="497F5DFE" w:rsidR="00192F2D" w:rsidRDefault="00192F2D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Mittelpfosten für mGuide mit Glas / H = 1000 mm  </w:t>
      </w:r>
      <w:r w:rsidRPr="00D8556B">
        <w:rPr>
          <w:b/>
          <w:sz w:val="20"/>
          <w:szCs w:val="20"/>
        </w:rPr>
        <w:br/>
      </w:r>
    </w:p>
    <w:p w14:paraId="5BF79BC3" w14:textId="77777777" w:rsidR="00192F2D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51F7CBA" w14:textId="42C2BBEB" w:rsidR="00192F2D" w:rsidRPr="002E4491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GGPM100</w:t>
      </w:r>
    </w:p>
    <w:p w14:paraId="6400D332" w14:textId="77777777" w:rsidR="00192F2D" w:rsidRDefault="00192F2D" w:rsidP="00192F2D">
      <w:pPr>
        <w:pStyle w:val="Default"/>
        <w:ind w:firstLine="567"/>
        <w:rPr>
          <w:sz w:val="20"/>
          <w:szCs w:val="20"/>
        </w:rPr>
      </w:pPr>
    </w:p>
    <w:p w14:paraId="0EB30706" w14:textId="77777777" w:rsidR="00192F2D" w:rsidRPr="002E4491" w:rsidRDefault="00192F2D" w:rsidP="00192F2D">
      <w:pPr>
        <w:pStyle w:val="Default"/>
        <w:ind w:firstLine="567"/>
        <w:rPr>
          <w:sz w:val="20"/>
          <w:szCs w:val="20"/>
        </w:rPr>
      </w:pPr>
    </w:p>
    <w:p w14:paraId="05212D33" w14:textId="77777777" w:rsidR="00192F2D" w:rsidRDefault="00192F2D" w:rsidP="00192F2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FC07F81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506898B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6D77821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1E9128E" w14:textId="77777777" w:rsidR="00192F2D" w:rsidRDefault="00192F2D" w:rsidP="00192F2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57978FF" w14:textId="77777777" w:rsidR="00192F2D" w:rsidRPr="00D8556B" w:rsidRDefault="00192F2D" w:rsidP="00192F2D">
      <w:pPr>
        <w:pStyle w:val="Default"/>
        <w:ind w:left="567"/>
        <w:rPr>
          <w:sz w:val="20"/>
          <w:szCs w:val="20"/>
        </w:rPr>
      </w:pPr>
    </w:p>
    <w:p w14:paraId="7622550A" w14:textId="5078E894" w:rsidR="00192F2D" w:rsidRDefault="00192F2D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Mittelpfosten für mGuide mit Glas / H &gt; 1000 mm  </w:t>
      </w:r>
      <w:r w:rsidRPr="00D8556B">
        <w:rPr>
          <w:b/>
          <w:sz w:val="20"/>
          <w:szCs w:val="20"/>
        </w:rPr>
        <w:br/>
      </w:r>
    </w:p>
    <w:p w14:paraId="1E255C91" w14:textId="77777777" w:rsidR="00192F2D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1A5CF92D" w14:textId="6AA6E957" w:rsidR="00192F2D" w:rsidRPr="002E4491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GGPM101</w:t>
      </w:r>
    </w:p>
    <w:p w14:paraId="7BCFE64C" w14:textId="77777777" w:rsidR="00192F2D" w:rsidRDefault="00192F2D" w:rsidP="00192F2D">
      <w:pPr>
        <w:pStyle w:val="Default"/>
        <w:ind w:firstLine="567"/>
        <w:rPr>
          <w:sz w:val="20"/>
          <w:szCs w:val="20"/>
        </w:rPr>
      </w:pPr>
    </w:p>
    <w:p w14:paraId="71C2DF3A" w14:textId="77777777" w:rsidR="00192F2D" w:rsidRPr="002E4491" w:rsidRDefault="00192F2D" w:rsidP="00192F2D">
      <w:pPr>
        <w:pStyle w:val="Default"/>
        <w:ind w:firstLine="567"/>
        <w:rPr>
          <w:sz w:val="20"/>
          <w:szCs w:val="20"/>
        </w:rPr>
      </w:pPr>
    </w:p>
    <w:p w14:paraId="5BFAAA61" w14:textId="77777777" w:rsidR="00192F2D" w:rsidRDefault="00192F2D" w:rsidP="00192F2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52081BB" w14:textId="77777777" w:rsidR="005F0540" w:rsidRDefault="005F0540" w:rsidP="00192F2D">
      <w:pPr>
        <w:pStyle w:val="Default"/>
        <w:ind w:firstLine="567"/>
        <w:jc w:val="both"/>
        <w:rPr>
          <w:sz w:val="20"/>
          <w:szCs w:val="20"/>
        </w:rPr>
      </w:pPr>
    </w:p>
    <w:p w14:paraId="4B1D92D0" w14:textId="77777777" w:rsidR="005F0540" w:rsidRDefault="005F0540" w:rsidP="00192F2D">
      <w:pPr>
        <w:pStyle w:val="Default"/>
        <w:ind w:firstLine="567"/>
        <w:jc w:val="both"/>
        <w:rPr>
          <w:sz w:val="20"/>
          <w:szCs w:val="20"/>
        </w:rPr>
      </w:pPr>
    </w:p>
    <w:p w14:paraId="48961206" w14:textId="77777777" w:rsidR="005F0540" w:rsidRDefault="005F0540" w:rsidP="00192F2D">
      <w:pPr>
        <w:pStyle w:val="Default"/>
        <w:ind w:firstLine="567"/>
        <w:jc w:val="both"/>
        <w:rPr>
          <w:sz w:val="20"/>
          <w:szCs w:val="20"/>
        </w:rPr>
      </w:pPr>
    </w:p>
    <w:p w14:paraId="403E4F90" w14:textId="7366C4B3" w:rsidR="005F0540" w:rsidRDefault="005F0540" w:rsidP="00192F2D">
      <w:pPr>
        <w:pStyle w:val="Default"/>
        <w:ind w:firstLine="567"/>
        <w:jc w:val="both"/>
        <w:rPr>
          <w:b/>
          <w:sz w:val="20"/>
          <w:szCs w:val="20"/>
        </w:rPr>
      </w:pPr>
      <w:r w:rsidRPr="005F0540">
        <w:rPr>
          <w:b/>
          <w:sz w:val="20"/>
          <w:szCs w:val="20"/>
        </w:rPr>
        <w:t>Glasscheiben für Nutrohre</w:t>
      </w:r>
    </w:p>
    <w:p w14:paraId="4895013C" w14:textId="77777777" w:rsidR="005F0540" w:rsidRDefault="005F0540" w:rsidP="00192F2D">
      <w:pPr>
        <w:pStyle w:val="Default"/>
        <w:ind w:firstLine="567"/>
        <w:jc w:val="both"/>
        <w:rPr>
          <w:b/>
          <w:sz w:val="20"/>
          <w:szCs w:val="20"/>
        </w:rPr>
      </w:pPr>
    </w:p>
    <w:p w14:paraId="175D3E87" w14:textId="77777777" w:rsidR="005F0540" w:rsidRDefault="005F0540" w:rsidP="00192F2D">
      <w:pPr>
        <w:pStyle w:val="Default"/>
        <w:ind w:firstLine="567"/>
        <w:jc w:val="both"/>
        <w:rPr>
          <w:b/>
          <w:sz w:val="20"/>
          <w:szCs w:val="20"/>
        </w:rPr>
      </w:pPr>
    </w:p>
    <w:p w14:paraId="4ECAD16C" w14:textId="77777777" w:rsidR="005F0540" w:rsidRDefault="005F0540" w:rsidP="005F0540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5D0F59F" w14:textId="77777777" w:rsidR="005F0540" w:rsidRPr="00D8556B" w:rsidRDefault="005F0540" w:rsidP="005F0540">
      <w:pPr>
        <w:pStyle w:val="Default"/>
        <w:ind w:left="567"/>
        <w:rPr>
          <w:sz w:val="20"/>
          <w:szCs w:val="20"/>
        </w:rPr>
      </w:pPr>
    </w:p>
    <w:p w14:paraId="5E184D72" w14:textId="7C908CDD" w:rsidR="005F0540" w:rsidRDefault="005F0540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mGuide Einscheibensicherheitsglas mit  L = 1300 mm / H = 1000 mm</w:t>
      </w:r>
      <w:r w:rsidRPr="00D8556B">
        <w:rPr>
          <w:b/>
          <w:sz w:val="20"/>
          <w:szCs w:val="20"/>
        </w:rPr>
        <w:br/>
      </w:r>
    </w:p>
    <w:p w14:paraId="656000C1" w14:textId="77777777" w:rsidR="005F0540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F09CCFF" w14:textId="2C31B8D8" w:rsidR="005F0540" w:rsidRPr="002E449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GGE100</w:t>
      </w:r>
    </w:p>
    <w:p w14:paraId="260A2728" w14:textId="77777777" w:rsidR="005F0540" w:rsidRDefault="005F0540" w:rsidP="005F0540">
      <w:pPr>
        <w:pStyle w:val="Default"/>
        <w:ind w:firstLine="567"/>
        <w:rPr>
          <w:sz w:val="20"/>
          <w:szCs w:val="20"/>
        </w:rPr>
      </w:pPr>
    </w:p>
    <w:p w14:paraId="6E8CFF2C" w14:textId="77777777" w:rsidR="005F0540" w:rsidRPr="002E4491" w:rsidRDefault="005F0540" w:rsidP="005F0540">
      <w:pPr>
        <w:pStyle w:val="Default"/>
        <w:ind w:firstLine="567"/>
        <w:rPr>
          <w:sz w:val="20"/>
          <w:szCs w:val="20"/>
        </w:rPr>
      </w:pPr>
    </w:p>
    <w:p w14:paraId="32262C6D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F3491D0" w14:textId="77777777" w:rsidR="005F0540" w:rsidRPr="005F0540" w:rsidRDefault="005F0540" w:rsidP="00192F2D">
      <w:pPr>
        <w:pStyle w:val="Default"/>
        <w:ind w:firstLine="567"/>
        <w:jc w:val="both"/>
        <w:rPr>
          <w:b/>
          <w:sz w:val="20"/>
          <w:szCs w:val="20"/>
        </w:rPr>
      </w:pPr>
    </w:p>
    <w:p w14:paraId="432873A3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E23CD2B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029AA62" w14:textId="77777777" w:rsidR="005F0540" w:rsidRDefault="005F0540" w:rsidP="005F0540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97A38A3" w14:textId="77777777" w:rsidR="005F0540" w:rsidRPr="00D8556B" w:rsidRDefault="005F0540" w:rsidP="005F0540">
      <w:pPr>
        <w:pStyle w:val="Default"/>
        <w:ind w:left="567"/>
        <w:rPr>
          <w:sz w:val="20"/>
          <w:szCs w:val="20"/>
        </w:rPr>
      </w:pPr>
    </w:p>
    <w:p w14:paraId="7FD16309" w14:textId="47720758" w:rsidR="005F0540" w:rsidRDefault="005F0540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mGuide Verbundsicherheitsglas mit  L = 1300 mm / H = 1000 mm</w:t>
      </w:r>
      <w:r w:rsidRPr="00D8556B">
        <w:rPr>
          <w:b/>
          <w:sz w:val="20"/>
          <w:szCs w:val="20"/>
        </w:rPr>
        <w:br/>
      </w:r>
    </w:p>
    <w:p w14:paraId="1ED159EB" w14:textId="77777777" w:rsidR="005F0540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60733EF2" w14:textId="297B3E53" w:rsidR="005F0540" w:rsidRPr="002E449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lastRenderedPageBreak/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GGV100</w:t>
      </w:r>
    </w:p>
    <w:p w14:paraId="4042BB0E" w14:textId="77777777" w:rsidR="005F0540" w:rsidRDefault="005F0540" w:rsidP="005F0540">
      <w:pPr>
        <w:pStyle w:val="Default"/>
        <w:ind w:firstLine="567"/>
        <w:rPr>
          <w:sz w:val="20"/>
          <w:szCs w:val="20"/>
        </w:rPr>
      </w:pPr>
    </w:p>
    <w:p w14:paraId="5B0EEC90" w14:textId="77777777" w:rsidR="005F0540" w:rsidRPr="002E4491" w:rsidRDefault="005F0540" w:rsidP="005F0540">
      <w:pPr>
        <w:pStyle w:val="Default"/>
        <w:ind w:firstLine="567"/>
        <w:rPr>
          <w:sz w:val="20"/>
          <w:szCs w:val="20"/>
        </w:rPr>
      </w:pPr>
    </w:p>
    <w:p w14:paraId="66964067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A2AD49C" w14:textId="46BF0BDC" w:rsidR="005C5067" w:rsidRDefault="005C506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2A36C48D" w14:textId="77777777" w:rsidR="005F0540" w:rsidRDefault="005F0540" w:rsidP="005C5067">
      <w:pPr>
        <w:pStyle w:val="Default"/>
        <w:rPr>
          <w:b/>
          <w:bCs/>
          <w:color w:val="auto"/>
          <w:sz w:val="20"/>
          <w:szCs w:val="20"/>
        </w:rPr>
      </w:pPr>
    </w:p>
    <w:p w14:paraId="7E4A52D2" w14:textId="77777777" w:rsidR="005F0540" w:rsidRDefault="005F0540" w:rsidP="005F0540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4584A83" w14:textId="77777777" w:rsidR="005F0540" w:rsidRPr="00D8556B" w:rsidRDefault="005F0540" w:rsidP="005F0540">
      <w:pPr>
        <w:pStyle w:val="Default"/>
        <w:ind w:left="567"/>
        <w:rPr>
          <w:sz w:val="20"/>
          <w:szCs w:val="20"/>
        </w:rPr>
      </w:pPr>
    </w:p>
    <w:p w14:paraId="11ADC9D9" w14:textId="6CD1CB52" w:rsidR="005F0540" w:rsidRDefault="005F0540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mGuide Einscheibensicherheitsglas mit  L = 1300 mm / H = 1200 mm</w:t>
      </w:r>
      <w:r w:rsidRPr="00D8556B">
        <w:rPr>
          <w:b/>
          <w:sz w:val="20"/>
          <w:szCs w:val="20"/>
        </w:rPr>
        <w:br/>
      </w:r>
    </w:p>
    <w:p w14:paraId="5325518A" w14:textId="77777777" w:rsidR="005F0540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9B5EE74" w14:textId="6B10F317" w:rsidR="005F0540" w:rsidRPr="002E449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GGE101</w:t>
      </w:r>
    </w:p>
    <w:p w14:paraId="3389B162" w14:textId="77777777" w:rsidR="005F0540" w:rsidRDefault="005F0540" w:rsidP="005F0540">
      <w:pPr>
        <w:pStyle w:val="Default"/>
        <w:ind w:firstLine="567"/>
        <w:rPr>
          <w:sz w:val="20"/>
          <w:szCs w:val="20"/>
        </w:rPr>
      </w:pPr>
    </w:p>
    <w:p w14:paraId="4466BCE4" w14:textId="77777777" w:rsidR="005F0540" w:rsidRPr="002E4491" w:rsidRDefault="005F0540" w:rsidP="005F0540">
      <w:pPr>
        <w:pStyle w:val="Default"/>
        <w:ind w:firstLine="567"/>
        <w:rPr>
          <w:sz w:val="20"/>
          <w:szCs w:val="20"/>
        </w:rPr>
      </w:pPr>
    </w:p>
    <w:p w14:paraId="34694AD3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44AA1DE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3E30658A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61B43932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43FF5B0D" w14:textId="77777777" w:rsidR="005F0540" w:rsidRDefault="005F0540" w:rsidP="005F0540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654D113" w14:textId="77777777" w:rsidR="005F0540" w:rsidRPr="00D8556B" w:rsidRDefault="005F0540" w:rsidP="005F0540">
      <w:pPr>
        <w:pStyle w:val="Default"/>
        <w:ind w:left="567"/>
        <w:rPr>
          <w:sz w:val="20"/>
          <w:szCs w:val="20"/>
        </w:rPr>
      </w:pPr>
    </w:p>
    <w:p w14:paraId="767C583E" w14:textId="2B3008E4" w:rsidR="005F0540" w:rsidRDefault="005F0540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mGuide Verbundsicherheitsglas mit  L = 1300 mm / H = 1200 mm</w:t>
      </w:r>
      <w:r w:rsidRPr="00D8556B">
        <w:rPr>
          <w:b/>
          <w:sz w:val="20"/>
          <w:szCs w:val="20"/>
        </w:rPr>
        <w:br/>
      </w:r>
    </w:p>
    <w:p w14:paraId="1B52291A" w14:textId="77777777" w:rsidR="005F0540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39FF978C" w14:textId="7CB25977" w:rsidR="005F0540" w:rsidRPr="002E449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GGV101</w:t>
      </w:r>
    </w:p>
    <w:p w14:paraId="1D65AC2E" w14:textId="77777777" w:rsidR="005F0540" w:rsidRDefault="005F0540" w:rsidP="005F0540">
      <w:pPr>
        <w:pStyle w:val="Default"/>
        <w:ind w:firstLine="567"/>
        <w:rPr>
          <w:sz w:val="20"/>
          <w:szCs w:val="20"/>
        </w:rPr>
      </w:pPr>
    </w:p>
    <w:p w14:paraId="608B1DC7" w14:textId="77777777" w:rsidR="005F0540" w:rsidRPr="002E4491" w:rsidRDefault="005F0540" w:rsidP="005F0540">
      <w:pPr>
        <w:pStyle w:val="Default"/>
        <w:ind w:firstLine="567"/>
        <w:rPr>
          <w:sz w:val="20"/>
          <w:szCs w:val="20"/>
        </w:rPr>
      </w:pPr>
    </w:p>
    <w:p w14:paraId="5402368E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553F387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7BBBE50E" w14:textId="77777777" w:rsidR="005F0540" w:rsidRDefault="005F0540" w:rsidP="005F0540">
      <w:pPr>
        <w:pStyle w:val="Default"/>
        <w:jc w:val="both"/>
        <w:rPr>
          <w:sz w:val="20"/>
          <w:szCs w:val="20"/>
        </w:rPr>
      </w:pPr>
    </w:p>
    <w:p w14:paraId="724F3396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7D428658" w14:textId="77777777" w:rsidR="005F0540" w:rsidRDefault="005F0540" w:rsidP="005F0540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7C28D7CC" w14:textId="77777777" w:rsidR="005F0540" w:rsidRPr="00D8556B" w:rsidRDefault="005F0540" w:rsidP="005F0540">
      <w:pPr>
        <w:pStyle w:val="Default"/>
        <w:ind w:left="567"/>
        <w:rPr>
          <w:sz w:val="20"/>
          <w:szCs w:val="20"/>
        </w:rPr>
      </w:pPr>
    </w:p>
    <w:p w14:paraId="7F6A1087" w14:textId="3BAB06C8" w:rsidR="005F0540" w:rsidRDefault="005F0540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mGuide Einscheibensicherheitsglas mit  L = 1300 mm / H = 1500 mm</w:t>
      </w:r>
      <w:r w:rsidRPr="00D8556B">
        <w:rPr>
          <w:b/>
          <w:sz w:val="20"/>
          <w:szCs w:val="20"/>
        </w:rPr>
        <w:br/>
      </w:r>
    </w:p>
    <w:p w14:paraId="230904E1" w14:textId="77777777" w:rsidR="005F0540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C0CECB4" w14:textId="2F7C0A15" w:rsidR="005F0540" w:rsidRPr="002E449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GGE102</w:t>
      </w:r>
    </w:p>
    <w:p w14:paraId="06E17B61" w14:textId="77777777" w:rsidR="005F0540" w:rsidRDefault="005F0540" w:rsidP="005F0540">
      <w:pPr>
        <w:pStyle w:val="Default"/>
        <w:ind w:firstLine="567"/>
        <w:rPr>
          <w:sz w:val="20"/>
          <w:szCs w:val="20"/>
        </w:rPr>
      </w:pPr>
    </w:p>
    <w:p w14:paraId="1346DE61" w14:textId="77777777" w:rsidR="005F0540" w:rsidRPr="002E4491" w:rsidRDefault="005F0540" w:rsidP="005F0540">
      <w:pPr>
        <w:pStyle w:val="Default"/>
        <w:ind w:firstLine="567"/>
        <w:rPr>
          <w:sz w:val="20"/>
          <w:szCs w:val="20"/>
        </w:rPr>
      </w:pPr>
    </w:p>
    <w:p w14:paraId="20CDF42D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37AE8D1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5A0319BD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44D0769F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62EA219F" w14:textId="77777777" w:rsidR="005F0540" w:rsidRDefault="005F0540" w:rsidP="005F0540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4B18C01B" w14:textId="77777777" w:rsidR="005F0540" w:rsidRPr="00D8556B" w:rsidRDefault="005F0540" w:rsidP="005F0540">
      <w:pPr>
        <w:pStyle w:val="Default"/>
        <w:ind w:left="567"/>
        <w:rPr>
          <w:sz w:val="20"/>
          <w:szCs w:val="20"/>
        </w:rPr>
      </w:pPr>
    </w:p>
    <w:p w14:paraId="6DFCE868" w14:textId="42330DF3" w:rsidR="005F0540" w:rsidRDefault="005F0540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mGuide Verbundsicherheitsglas mit  L = 1300 mm / H = 1500 mm</w:t>
      </w:r>
      <w:r w:rsidRPr="00D8556B">
        <w:rPr>
          <w:b/>
          <w:sz w:val="20"/>
          <w:szCs w:val="20"/>
        </w:rPr>
        <w:br/>
      </w:r>
    </w:p>
    <w:p w14:paraId="1A6CCACE" w14:textId="77777777" w:rsidR="005F0540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AACFF66" w14:textId="76773D00" w:rsidR="005F0540" w:rsidRPr="002E449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GGV102</w:t>
      </w:r>
    </w:p>
    <w:p w14:paraId="39CEDF98" w14:textId="77777777" w:rsidR="005F0540" w:rsidRDefault="005F0540" w:rsidP="005F0540">
      <w:pPr>
        <w:pStyle w:val="Default"/>
        <w:ind w:firstLine="567"/>
        <w:rPr>
          <w:sz w:val="20"/>
          <w:szCs w:val="20"/>
        </w:rPr>
      </w:pPr>
    </w:p>
    <w:p w14:paraId="5064A781" w14:textId="77777777" w:rsidR="005F0540" w:rsidRPr="002E4491" w:rsidRDefault="005F0540" w:rsidP="005F0540">
      <w:pPr>
        <w:pStyle w:val="Default"/>
        <w:ind w:firstLine="567"/>
        <w:rPr>
          <w:sz w:val="20"/>
          <w:szCs w:val="20"/>
        </w:rPr>
      </w:pPr>
    </w:p>
    <w:p w14:paraId="407ADF2C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0259ECF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AE7F81B" w14:textId="77777777" w:rsidR="005F0540" w:rsidRDefault="005F0540" w:rsidP="00F80612">
      <w:pPr>
        <w:pStyle w:val="Default"/>
        <w:rPr>
          <w:b/>
          <w:bCs/>
          <w:color w:val="auto"/>
          <w:sz w:val="20"/>
          <w:szCs w:val="20"/>
        </w:rPr>
      </w:pPr>
    </w:p>
    <w:p w14:paraId="30261CAB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10D26DB" w14:textId="77777777" w:rsidR="005F0540" w:rsidRDefault="005F0540" w:rsidP="005F0540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0987B1F" w14:textId="77777777" w:rsidR="005F0540" w:rsidRPr="00D8556B" w:rsidRDefault="005F0540" w:rsidP="005F0540">
      <w:pPr>
        <w:pStyle w:val="Default"/>
        <w:ind w:left="567"/>
        <w:rPr>
          <w:sz w:val="20"/>
          <w:szCs w:val="20"/>
        </w:rPr>
      </w:pPr>
    </w:p>
    <w:p w14:paraId="2899AF72" w14:textId="042608FA" w:rsidR="005F0540" w:rsidRDefault="005F0540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mGuide Einscheibensicherheitsglas mit  L = 1300 mm / H = 1800 mm</w:t>
      </w:r>
      <w:r w:rsidRPr="00D8556B">
        <w:rPr>
          <w:b/>
          <w:sz w:val="20"/>
          <w:szCs w:val="20"/>
        </w:rPr>
        <w:br/>
      </w:r>
    </w:p>
    <w:p w14:paraId="2AEC7F42" w14:textId="77777777" w:rsidR="005F0540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DDACE75" w14:textId="0B8EC832" w:rsidR="005F0540" w:rsidRPr="002E449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GGE103</w:t>
      </w:r>
    </w:p>
    <w:p w14:paraId="5E2F4348" w14:textId="77777777" w:rsidR="005F0540" w:rsidRDefault="005F0540" w:rsidP="005F0540">
      <w:pPr>
        <w:pStyle w:val="Default"/>
        <w:ind w:firstLine="567"/>
        <w:rPr>
          <w:sz w:val="20"/>
          <w:szCs w:val="20"/>
        </w:rPr>
      </w:pPr>
    </w:p>
    <w:p w14:paraId="563506C2" w14:textId="77777777" w:rsidR="005F0540" w:rsidRPr="002E4491" w:rsidRDefault="005F0540" w:rsidP="005F0540">
      <w:pPr>
        <w:pStyle w:val="Default"/>
        <w:ind w:firstLine="567"/>
        <w:rPr>
          <w:sz w:val="20"/>
          <w:szCs w:val="20"/>
        </w:rPr>
      </w:pPr>
    </w:p>
    <w:p w14:paraId="4B512601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EEA640D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C3398DB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27BB52B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CA600CD" w14:textId="77777777" w:rsidR="005C5067" w:rsidRDefault="005C50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4F612F6C" w14:textId="121F0F98" w:rsidR="005F0540" w:rsidRDefault="005F0540" w:rsidP="005F0540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5E650F7C" w14:textId="77777777" w:rsidR="005F0540" w:rsidRPr="00D8556B" w:rsidRDefault="005F0540" w:rsidP="005F0540">
      <w:pPr>
        <w:pStyle w:val="Default"/>
        <w:ind w:left="567"/>
        <w:rPr>
          <w:sz w:val="20"/>
          <w:szCs w:val="20"/>
        </w:rPr>
      </w:pPr>
    </w:p>
    <w:p w14:paraId="0BE9212A" w14:textId="47077526" w:rsidR="005F0540" w:rsidRDefault="005F0540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mGuide Verbundsicherheitsglas mit  L = 1300 mm / H = 1800 mm</w:t>
      </w:r>
      <w:r w:rsidRPr="00D8556B">
        <w:rPr>
          <w:b/>
          <w:sz w:val="20"/>
          <w:szCs w:val="20"/>
        </w:rPr>
        <w:br/>
      </w:r>
    </w:p>
    <w:p w14:paraId="09A9FDE9" w14:textId="77777777" w:rsidR="005F0540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97E8938" w14:textId="79C01432" w:rsidR="005F0540" w:rsidRPr="002E449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GGV103</w:t>
      </w:r>
    </w:p>
    <w:p w14:paraId="6662FE4F" w14:textId="77777777" w:rsidR="005F0540" w:rsidRDefault="005F0540" w:rsidP="005F0540">
      <w:pPr>
        <w:pStyle w:val="Default"/>
        <w:ind w:firstLine="567"/>
        <w:rPr>
          <w:sz w:val="20"/>
          <w:szCs w:val="20"/>
        </w:rPr>
      </w:pPr>
    </w:p>
    <w:p w14:paraId="7EC31C26" w14:textId="77777777" w:rsidR="005F0540" w:rsidRPr="002E4491" w:rsidRDefault="005F0540" w:rsidP="005F0540">
      <w:pPr>
        <w:pStyle w:val="Default"/>
        <w:ind w:firstLine="567"/>
        <w:rPr>
          <w:sz w:val="20"/>
          <w:szCs w:val="20"/>
        </w:rPr>
      </w:pPr>
    </w:p>
    <w:p w14:paraId="1E1BDCE3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EE20185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CC8B29B" w14:textId="77777777" w:rsidR="008120D1" w:rsidRDefault="008120D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A78AD96" w14:textId="77777777" w:rsidR="008120D1" w:rsidRDefault="008120D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C947CF4" w14:textId="77777777" w:rsidR="008120D1" w:rsidRDefault="008120D1" w:rsidP="008120D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78A4568" w14:textId="77777777" w:rsidR="008120D1" w:rsidRPr="00D8556B" w:rsidRDefault="008120D1" w:rsidP="008120D1">
      <w:pPr>
        <w:pStyle w:val="Default"/>
        <w:ind w:left="567"/>
        <w:rPr>
          <w:sz w:val="20"/>
          <w:szCs w:val="20"/>
        </w:rPr>
      </w:pPr>
    </w:p>
    <w:p w14:paraId="4E956A0F" w14:textId="4A2D4D9E" w:rsidR="008120D1" w:rsidRPr="00D8556B" w:rsidRDefault="008120D1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mGuide Einscheibensicherheitsglas mit  L = X mm / H = X mm (max. H = 1800 mm / max. L = 1300 mm) </w:t>
      </w:r>
    </w:p>
    <w:p w14:paraId="55129059" w14:textId="77777777" w:rsidR="008120D1" w:rsidRDefault="008120D1" w:rsidP="008120D1">
      <w:pPr>
        <w:pStyle w:val="Default"/>
        <w:ind w:firstLine="567"/>
        <w:rPr>
          <w:sz w:val="20"/>
          <w:szCs w:val="20"/>
        </w:rPr>
      </w:pPr>
    </w:p>
    <w:p w14:paraId="44388A70" w14:textId="77777777" w:rsidR="008120D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823B7F0" w14:textId="427221B4" w:rsidR="008120D1" w:rsidRPr="002E449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GGE10X</w:t>
      </w:r>
    </w:p>
    <w:p w14:paraId="1D545672" w14:textId="77777777" w:rsidR="008120D1" w:rsidRDefault="008120D1" w:rsidP="008120D1">
      <w:pPr>
        <w:pStyle w:val="Default"/>
        <w:ind w:firstLine="567"/>
        <w:rPr>
          <w:sz w:val="20"/>
          <w:szCs w:val="20"/>
        </w:rPr>
      </w:pPr>
    </w:p>
    <w:p w14:paraId="4785083D" w14:textId="77777777" w:rsidR="008120D1" w:rsidRPr="002E4491" w:rsidRDefault="008120D1" w:rsidP="008120D1">
      <w:pPr>
        <w:pStyle w:val="Default"/>
        <w:ind w:firstLine="567"/>
        <w:rPr>
          <w:sz w:val="20"/>
          <w:szCs w:val="20"/>
        </w:rPr>
      </w:pPr>
    </w:p>
    <w:p w14:paraId="5599E82C" w14:textId="77777777" w:rsidR="008120D1" w:rsidRDefault="008120D1" w:rsidP="008120D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2A84610" w14:textId="77777777" w:rsidR="008120D1" w:rsidRDefault="008120D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2A36815" w14:textId="77777777" w:rsidR="008120D1" w:rsidRDefault="008120D1" w:rsidP="005C5067">
      <w:pPr>
        <w:pStyle w:val="Default"/>
        <w:rPr>
          <w:b/>
          <w:bCs/>
          <w:color w:val="auto"/>
          <w:sz w:val="20"/>
          <w:szCs w:val="20"/>
        </w:rPr>
      </w:pPr>
    </w:p>
    <w:p w14:paraId="51DC98A3" w14:textId="77777777" w:rsidR="008120D1" w:rsidRDefault="008120D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27CF38D" w14:textId="77777777" w:rsidR="008120D1" w:rsidRDefault="008120D1" w:rsidP="008120D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E984BE1" w14:textId="77777777" w:rsidR="008120D1" w:rsidRPr="00D8556B" w:rsidRDefault="008120D1" w:rsidP="008120D1">
      <w:pPr>
        <w:pStyle w:val="Default"/>
        <w:ind w:left="567"/>
        <w:rPr>
          <w:sz w:val="20"/>
          <w:szCs w:val="20"/>
        </w:rPr>
      </w:pPr>
    </w:p>
    <w:p w14:paraId="4C1E6B1D" w14:textId="0984E40C" w:rsidR="008120D1" w:rsidRDefault="008120D1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mGuide Verbundsicherheitsglas mit  L = X mm / H = X mm (max. H = 1800 mm / max. L = 1300 mm) </w:t>
      </w:r>
      <w:r w:rsidRPr="00D8556B">
        <w:rPr>
          <w:b/>
          <w:sz w:val="20"/>
          <w:szCs w:val="20"/>
        </w:rPr>
        <w:br/>
      </w:r>
    </w:p>
    <w:p w14:paraId="4600107A" w14:textId="77777777" w:rsidR="008120D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0B84E31A" w14:textId="07A794D3" w:rsidR="008120D1" w:rsidRPr="002E449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GGV10X</w:t>
      </w:r>
    </w:p>
    <w:p w14:paraId="04091A91" w14:textId="77777777" w:rsidR="008120D1" w:rsidRDefault="008120D1" w:rsidP="008120D1">
      <w:pPr>
        <w:pStyle w:val="Default"/>
        <w:ind w:firstLine="567"/>
        <w:rPr>
          <w:sz w:val="20"/>
          <w:szCs w:val="20"/>
        </w:rPr>
      </w:pPr>
    </w:p>
    <w:p w14:paraId="6C4CD00A" w14:textId="77777777" w:rsidR="008120D1" w:rsidRPr="002E4491" w:rsidRDefault="008120D1" w:rsidP="008120D1">
      <w:pPr>
        <w:pStyle w:val="Default"/>
        <w:ind w:firstLine="567"/>
        <w:rPr>
          <w:sz w:val="20"/>
          <w:szCs w:val="20"/>
        </w:rPr>
      </w:pPr>
    </w:p>
    <w:p w14:paraId="59D605A5" w14:textId="77777777" w:rsidR="008120D1" w:rsidRDefault="008120D1" w:rsidP="008120D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9B12489" w14:textId="33D07E5B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F113172" w14:textId="77777777" w:rsidR="008120D1" w:rsidRDefault="008120D1" w:rsidP="008120D1">
      <w:pPr>
        <w:pStyle w:val="Default"/>
        <w:rPr>
          <w:b/>
          <w:bCs/>
          <w:color w:val="auto"/>
          <w:sz w:val="20"/>
          <w:szCs w:val="20"/>
        </w:rPr>
      </w:pPr>
    </w:p>
    <w:p w14:paraId="71A2AC4A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8B896D6" w14:textId="4EA89E50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Geländerteile mit Knieholm zur eigenen Konfiguration, bauseitige Montage, ohne BSS101 / KLBG100 / UR01</w:t>
      </w:r>
    </w:p>
    <w:p w14:paraId="0B015F10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C7F3E46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1530900" w14:textId="77777777" w:rsidR="008120D1" w:rsidRDefault="008120D1" w:rsidP="008120D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98CF57B" w14:textId="77777777" w:rsidR="008120D1" w:rsidRPr="00D8556B" w:rsidRDefault="008120D1" w:rsidP="008120D1">
      <w:pPr>
        <w:pStyle w:val="Default"/>
        <w:ind w:left="567"/>
        <w:rPr>
          <w:sz w:val="20"/>
          <w:szCs w:val="20"/>
        </w:rPr>
      </w:pPr>
    </w:p>
    <w:p w14:paraId="22FB2B0A" w14:textId="62012777" w:rsidR="008120D1" w:rsidRDefault="008120D1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Anfangs- / Endpfosten (1</w:t>
      </w:r>
      <w:r w:rsidR="00EB35C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Stück) für mGuide mit Handlauf und Knieholm / H = 870 mm </w:t>
      </w:r>
      <w:r w:rsidRPr="00D8556B">
        <w:rPr>
          <w:b/>
          <w:sz w:val="20"/>
          <w:szCs w:val="20"/>
        </w:rPr>
        <w:br/>
      </w:r>
    </w:p>
    <w:p w14:paraId="18AEDDF3" w14:textId="77777777" w:rsidR="008120D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0785796A" w14:textId="3B9C8E85" w:rsidR="008120D1" w:rsidRPr="002E449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GBAK100</w:t>
      </w:r>
    </w:p>
    <w:p w14:paraId="268F8B96" w14:textId="77777777" w:rsidR="008120D1" w:rsidRDefault="008120D1" w:rsidP="008120D1">
      <w:pPr>
        <w:pStyle w:val="Default"/>
        <w:ind w:firstLine="567"/>
        <w:rPr>
          <w:sz w:val="20"/>
          <w:szCs w:val="20"/>
        </w:rPr>
      </w:pPr>
    </w:p>
    <w:p w14:paraId="6BEAB62F" w14:textId="77777777" w:rsidR="008120D1" w:rsidRPr="002E4491" w:rsidRDefault="008120D1" w:rsidP="008120D1">
      <w:pPr>
        <w:pStyle w:val="Default"/>
        <w:ind w:firstLine="567"/>
        <w:rPr>
          <w:sz w:val="20"/>
          <w:szCs w:val="20"/>
        </w:rPr>
      </w:pPr>
    </w:p>
    <w:p w14:paraId="265C07DC" w14:textId="77777777" w:rsidR="008120D1" w:rsidRDefault="008120D1" w:rsidP="008120D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C5699B2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AB46355" w14:textId="77777777" w:rsidR="008120D1" w:rsidRDefault="008120D1" w:rsidP="005C5067">
      <w:pPr>
        <w:pStyle w:val="Default"/>
        <w:rPr>
          <w:b/>
          <w:bCs/>
          <w:color w:val="auto"/>
          <w:sz w:val="20"/>
          <w:szCs w:val="20"/>
        </w:rPr>
      </w:pPr>
    </w:p>
    <w:p w14:paraId="4E51372E" w14:textId="77777777" w:rsidR="008120D1" w:rsidRDefault="008120D1" w:rsidP="008120D1">
      <w:pPr>
        <w:pStyle w:val="Default"/>
        <w:rPr>
          <w:b/>
          <w:bCs/>
          <w:color w:val="auto"/>
          <w:sz w:val="20"/>
          <w:szCs w:val="20"/>
        </w:rPr>
      </w:pPr>
    </w:p>
    <w:p w14:paraId="2E8A11C1" w14:textId="77777777" w:rsidR="005C5067" w:rsidRDefault="005C50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57DF7795" w14:textId="1779965C" w:rsidR="008120D1" w:rsidRDefault="008120D1" w:rsidP="008120D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32FB7542" w14:textId="77777777" w:rsidR="008120D1" w:rsidRPr="00D8556B" w:rsidRDefault="008120D1" w:rsidP="008120D1">
      <w:pPr>
        <w:pStyle w:val="Default"/>
        <w:ind w:left="567"/>
        <w:rPr>
          <w:sz w:val="20"/>
          <w:szCs w:val="20"/>
        </w:rPr>
      </w:pPr>
    </w:p>
    <w:p w14:paraId="73CE2E8E" w14:textId="6C9C4C2B" w:rsidR="008120D1" w:rsidRDefault="008120D1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Mittelpfosten für mGuide mit Handlauf und Knieholm / H = 870 mm </w:t>
      </w:r>
      <w:r w:rsidRPr="00D8556B">
        <w:rPr>
          <w:b/>
          <w:sz w:val="20"/>
          <w:szCs w:val="20"/>
        </w:rPr>
        <w:br/>
      </w:r>
    </w:p>
    <w:p w14:paraId="47DCE5A9" w14:textId="77777777" w:rsidR="008120D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006369C7" w14:textId="46DEC7E9" w:rsidR="008120D1" w:rsidRPr="002E449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GBMK100</w:t>
      </w:r>
    </w:p>
    <w:p w14:paraId="00DDA18F" w14:textId="77777777" w:rsidR="008120D1" w:rsidRDefault="008120D1" w:rsidP="008120D1">
      <w:pPr>
        <w:pStyle w:val="Default"/>
        <w:ind w:firstLine="567"/>
        <w:rPr>
          <w:sz w:val="20"/>
          <w:szCs w:val="20"/>
        </w:rPr>
      </w:pPr>
    </w:p>
    <w:p w14:paraId="518B8925" w14:textId="77777777" w:rsidR="008120D1" w:rsidRPr="002E4491" w:rsidRDefault="008120D1" w:rsidP="008120D1">
      <w:pPr>
        <w:pStyle w:val="Default"/>
        <w:ind w:firstLine="567"/>
        <w:rPr>
          <w:sz w:val="20"/>
          <w:szCs w:val="20"/>
        </w:rPr>
      </w:pPr>
    </w:p>
    <w:p w14:paraId="7119405E" w14:textId="77777777" w:rsidR="008120D1" w:rsidRDefault="008120D1" w:rsidP="008120D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F2209D0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34C90BA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B590D27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6C723D8" w14:textId="77777777" w:rsidR="008120D1" w:rsidRDefault="008120D1" w:rsidP="008120D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0B71CCA" w14:textId="77777777" w:rsidR="008120D1" w:rsidRPr="00D8556B" w:rsidRDefault="008120D1" w:rsidP="008120D1">
      <w:pPr>
        <w:pStyle w:val="Default"/>
        <w:ind w:left="567"/>
        <w:rPr>
          <w:sz w:val="20"/>
          <w:szCs w:val="20"/>
        </w:rPr>
      </w:pPr>
    </w:p>
    <w:p w14:paraId="1BD84D06" w14:textId="50081B03" w:rsidR="008120D1" w:rsidRDefault="008120D1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Anfangs- / Endpfosten (1</w:t>
      </w:r>
      <w:r w:rsidR="00EB35C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Stück) für mGuide mit Handlauf und Knieholm / H = 1000 mm </w:t>
      </w:r>
      <w:r w:rsidRPr="00D8556B">
        <w:rPr>
          <w:b/>
          <w:sz w:val="20"/>
          <w:szCs w:val="20"/>
        </w:rPr>
        <w:br/>
      </w:r>
    </w:p>
    <w:p w14:paraId="540F9846" w14:textId="77777777" w:rsidR="008120D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5519F00" w14:textId="2BC55E6F" w:rsidR="008120D1" w:rsidRPr="002E449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GBAK101</w:t>
      </w:r>
    </w:p>
    <w:p w14:paraId="574DC094" w14:textId="77777777" w:rsidR="008120D1" w:rsidRDefault="008120D1" w:rsidP="008120D1">
      <w:pPr>
        <w:pStyle w:val="Default"/>
        <w:ind w:firstLine="567"/>
        <w:rPr>
          <w:sz w:val="20"/>
          <w:szCs w:val="20"/>
        </w:rPr>
      </w:pPr>
    </w:p>
    <w:p w14:paraId="5CE1D816" w14:textId="77777777" w:rsidR="008120D1" w:rsidRPr="002E4491" w:rsidRDefault="008120D1" w:rsidP="008120D1">
      <w:pPr>
        <w:pStyle w:val="Default"/>
        <w:ind w:firstLine="567"/>
        <w:rPr>
          <w:sz w:val="20"/>
          <w:szCs w:val="20"/>
        </w:rPr>
      </w:pPr>
    </w:p>
    <w:p w14:paraId="5F2BBA87" w14:textId="77777777" w:rsidR="008120D1" w:rsidRDefault="008120D1" w:rsidP="008120D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B9FB485" w14:textId="77777777" w:rsidR="008120D1" w:rsidRPr="00FB2BA6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25A8C59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DC4883D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51BC3AE" w14:textId="77777777" w:rsidR="008120D1" w:rsidRDefault="008120D1" w:rsidP="008120D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52ED044" w14:textId="77777777" w:rsidR="008120D1" w:rsidRPr="00D8556B" w:rsidRDefault="008120D1" w:rsidP="008120D1">
      <w:pPr>
        <w:pStyle w:val="Default"/>
        <w:ind w:left="567"/>
        <w:rPr>
          <w:sz w:val="20"/>
          <w:szCs w:val="20"/>
        </w:rPr>
      </w:pPr>
    </w:p>
    <w:p w14:paraId="0FF88351" w14:textId="4C523883" w:rsidR="008120D1" w:rsidRDefault="008120D1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Mittelpfosten für mGuide mit Handlauf und Knieholm / H = 870 mm </w:t>
      </w:r>
      <w:r w:rsidRPr="00D8556B">
        <w:rPr>
          <w:b/>
          <w:sz w:val="20"/>
          <w:szCs w:val="20"/>
        </w:rPr>
        <w:br/>
      </w:r>
    </w:p>
    <w:p w14:paraId="4BD28042" w14:textId="77777777" w:rsidR="008120D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658F48E7" w14:textId="0BA6D6F3" w:rsidR="008120D1" w:rsidRPr="002E449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GBMK101</w:t>
      </w:r>
    </w:p>
    <w:p w14:paraId="44ECB975" w14:textId="77777777" w:rsidR="008120D1" w:rsidRDefault="008120D1" w:rsidP="008120D1">
      <w:pPr>
        <w:pStyle w:val="Default"/>
        <w:ind w:firstLine="567"/>
        <w:rPr>
          <w:sz w:val="20"/>
          <w:szCs w:val="20"/>
        </w:rPr>
      </w:pPr>
    </w:p>
    <w:p w14:paraId="48939ACA" w14:textId="77777777" w:rsidR="008120D1" w:rsidRPr="002E4491" w:rsidRDefault="008120D1" w:rsidP="008120D1">
      <w:pPr>
        <w:pStyle w:val="Default"/>
        <w:ind w:firstLine="567"/>
        <w:rPr>
          <w:sz w:val="20"/>
          <w:szCs w:val="20"/>
        </w:rPr>
      </w:pPr>
    </w:p>
    <w:p w14:paraId="61A616B1" w14:textId="77777777" w:rsidR="008120D1" w:rsidRDefault="008120D1" w:rsidP="008120D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BC15FF0" w14:textId="77777777" w:rsidR="008120D1" w:rsidRPr="00FB2BA6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7AB63AE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1D7D3C9" w14:textId="77777777" w:rsidR="005C5067" w:rsidRDefault="005C5067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295D7AA" w14:textId="77777777" w:rsidR="008120D1" w:rsidRDefault="008120D1" w:rsidP="008120D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97F6BC0" w14:textId="77777777" w:rsidR="008120D1" w:rsidRPr="00D8556B" w:rsidRDefault="008120D1" w:rsidP="008120D1">
      <w:pPr>
        <w:pStyle w:val="Default"/>
        <w:ind w:left="567"/>
        <w:rPr>
          <w:sz w:val="20"/>
          <w:szCs w:val="20"/>
        </w:rPr>
      </w:pPr>
    </w:p>
    <w:p w14:paraId="68557A2B" w14:textId="61CEA3F7" w:rsidR="008120D1" w:rsidRDefault="008120D1" w:rsidP="008120D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66750A">
        <w:rPr>
          <w:b/>
          <w:sz w:val="20"/>
          <w:szCs w:val="20"/>
        </w:rPr>
        <w:t>Handlauf / Geländerrohr</w:t>
      </w:r>
      <w:r>
        <w:rPr>
          <w:b/>
          <w:sz w:val="20"/>
          <w:szCs w:val="20"/>
        </w:rPr>
        <w:t xml:space="preserve"> für mGuide </w:t>
      </w:r>
      <w:r w:rsidR="0066750A">
        <w:rPr>
          <w:b/>
          <w:sz w:val="20"/>
          <w:szCs w:val="20"/>
        </w:rPr>
        <w:t>/ L = 130</w:t>
      </w:r>
      <w:r>
        <w:rPr>
          <w:b/>
          <w:sz w:val="20"/>
          <w:szCs w:val="20"/>
        </w:rPr>
        <w:t xml:space="preserve">0 mm </w:t>
      </w:r>
      <w:r w:rsidRPr="00D8556B">
        <w:rPr>
          <w:b/>
          <w:sz w:val="20"/>
          <w:szCs w:val="20"/>
        </w:rPr>
        <w:br/>
      </w:r>
    </w:p>
    <w:p w14:paraId="323CA029" w14:textId="77777777" w:rsidR="008120D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AD904E2" w14:textId="5AB40A6C" w:rsidR="008120D1" w:rsidRPr="002E449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</w:t>
      </w:r>
      <w:r w:rsidR="0066750A">
        <w:rPr>
          <w:sz w:val="20"/>
          <w:szCs w:val="20"/>
        </w:rPr>
        <w:t>HL</w:t>
      </w:r>
      <w:r>
        <w:rPr>
          <w:sz w:val="20"/>
          <w:szCs w:val="20"/>
        </w:rPr>
        <w:t>100</w:t>
      </w:r>
    </w:p>
    <w:p w14:paraId="529D3096" w14:textId="77777777" w:rsidR="008120D1" w:rsidRDefault="008120D1" w:rsidP="008120D1">
      <w:pPr>
        <w:pStyle w:val="Default"/>
        <w:ind w:firstLine="567"/>
        <w:rPr>
          <w:sz w:val="20"/>
          <w:szCs w:val="20"/>
        </w:rPr>
      </w:pPr>
    </w:p>
    <w:p w14:paraId="735DC634" w14:textId="77777777" w:rsidR="008120D1" w:rsidRPr="002E4491" w:rsidRDefault="008120D1" w:rsidP="008120D1">
      <w:pPr>
        <w:pStyle w:val="Default"/>
        <w:ind w:firstLine="567"/>
        <w:rPr>
          <w:sz w:val="20"/>
          <w:szCs w:val="20"/>
        </w:rPr>
      </w:pPr>
    </w:p>
    <w:p w14:paraId="6F899F51" w14:textId="77777777" w:rsidR="008120D1" w:rsidRDefault="008120D1" w:rsidP="008120D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DB1CBF5" w14:textId="77777777" w:rsidR="008120D1" w:rsidRPr="00FB2BA6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94EE437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800C91F" w14:textId="77777777" w:rsidR="0066750A" w:rsidRDefault="0066750A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13075B6" w14:textId="1B20C3F3" w:rsidR="0066750A" w:rsidRDefault="0066750A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Geländerteile für Glasfüllung zur eigenen Konfiguration, bauseitige Montage, ohne BSS101 / KLBG100 / UR01</w:t>
      </w:r>
    </w:p>
    <w:p w14:paraId="692C2CC5" w14:textId="77777777" w:rsidR="00D966C5" w:rsidRDefault="00D966C5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EBE642C" w14:textId="77777777" w:rsidR="00D966C5" w:rsidRDefault="00D966C5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38C7EBC" w14:textId="77777777" w:rsidR="00D966C5" w:rsidRDefault="00D966C5" w:rsidP="00D966C5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FE6EC5B" w14:textId="77777777" w:rsidR="00D966C5" w:rsidRPr="00D8556B" w:rsidRDefault="00D966C5" w:rsidP="00D966C5">
      <w:pPr>
        <w:pStyle w:val="Default"/>
        <w:ind w:left="567"/>
        <w:rPr>
          <w:sz w:val="20"/>
          <w:szCs w:val="20"/>
        </w:rPr>
      </w:pPr>
    </w:p>
    <w:p w14:paraId="790634C6" w14:textId="477AE09F" w:rsidR="00D966C5" w:rsidRDefault="00D966C5" w:rsidP="00D966C5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Option Anfangs- / Endpfosten (1</w:t>
      </w:r>
      <w:r w:rsidR="00EB35C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Stück) für mGuide mit Handlauf und Glasfüllung / H = 870 mm </w:t>
      </w:r>
      <w:r w:rsidRPr="00D8556B">
        <w:rPr>
          <w:b/>
          <w:sz w:val="20"/>
          <w:szCs w:val="20"/>
        </w:rPr>
        <w:br/>
      </w:r>
    </w:p>
    <w:p w14:paraId="7E238856" w14:textId="77777777" w:rsidR="00D966C5" w:rsidRDefault="00D966C5" w:rsidP="00D966C5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3432478D" w14:textId="74724153" w:rsidR="00D966C5" w:rsidRPr="002E4491" w:rsidRDefault="00D966C5" w:rsidP="00D966C5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GBAF100</w:t>
      </w:r>
    </w:p>
    <w:p w14:paraId="07EFACE4" w14:textId="77777777" w:rsidR="00D966C5" w:rsidRDefault="00D966C5" w:rsidP="00D966C5">
      <w:pPr>
        <w:pStyle w:val="Default"/>
        <w:ind w:firstLine="567"/>
        <w:rPr>
          <w:sz w:val="20"/>
          <w:szCs w:val="20"/>
        </w:rPr>
      </w:pPr>
    </w:p>
    <w:p w14:paraId="10C850F1" w14:textId="77777777" w:rsidR="00D966C5" w:rsidRPr="002E4491" w:rsidRDefault="00D966C5" w:rsidP="00D966C5">
      <w:pPr>
        <w:pStyle w:val="Default"/>
        <w:ind w:firstLine="567"/>
        <w:rPr>
          <w:sz w:val="20"/>
          <w:szCs w:val="20"/>
        </w:rPr>
      </w:pPr>
    </w:p>
    <w:p w14:paraId="6FD5E42C" w14:textId="77777777" w:rsidR="00D966C5" w:rsidRDefault="00D966C5" w:rsidP="00D966C5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C605FF1" w14:textId="77777777" w:rsidR="005C5067" w:rsidRDefault="005C506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5F1CFBCC" w14:textId="4FE4821D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20534945" w14:textId="77777777" w:rsidR="00D966C5" w:rsidRDefault="00D966C5" w:rsidP="00D966C5">
      <w:pPr>
        <w:pStyle w:val="Default"/>
        <w:ind w:firstLine="567"/>
        <w:jc w:val="both"/>
        <w:rPr>
          <w:sz w:val="20"/>
          <w:szCs w:val="20"/>
        </w:rPr>
      </w:pPr>
    </w:p>
    <w:p w14:paraId="3368179E" w14:textId="718DDA9D" w:rsidR="00D966C5" w:rsidRDefault="00D966C5" w:rsidP="00D966C5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Mittelpfosten für mGuide mit Handlauf und Glasfüllung / H = 870 mm </w:t>
      </w:r>
      <w:r w:rsidRPr="00D8556B">
        <w:rPr>
          <w:b/>
          <w:sz w:val="20"/>
          <w:szCs w:val="20"/>
        </w:rPr>
        <w:br/>
      </w:r>
    </w:p>
    <w:p w14:paraId="3B5ED6B3" w14:textId="77777777" w:rsidR="00D966C5" w:rsidRDefault="00D966C5" w:rsidP="00D966C5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05F63C0" w14:textId="2B20F84A" w:rsidR="00D966C5" w:rsidRPr="002E4491" w:rsidRDefault="00D966C5" w:rsidP="00D966C5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GBMF100</w:t>
      </w:r>
    </w:p>
    <w:p w14:paraId="2682849C" w14:textId="77777777" w:rsidR="00D966C5" w:rsidRDefault="00D966C5" w:rsidP="00D966C5">
      <w:pPr>
        <w:pStyle w:val="Default"/>
        <w:ind w:firstLine="567"/>
        <w:rPr>
          <w:sz w:val="20"/>
          <w:szCs w:val="20"/>
        </w:rPr>
      </w:pPr>
    </w:p>
    <w:p w14:paraId="78260F90" w14:textId="77777777" w:rsidR="00D966C5" w:rsidRPr="002E4491" w:rsidRDefault="00D966C5" w:rsidP="00D966C5">
      <w:pPr>
        <w:pStyle w:val="Default"/>
        <w:ind w:firstLine="567"/>
        <w:rPr>
          <w:sz w:val="20"/>
          <w:szCs w:val="20"/>
        </w:rPr>
      </w:pPr>
    </w:p>
    <w:p w14:paraId="672FFEAC" w14:textId="77777777" w:rsidR="00D966C5" w:rsidRDefault="00D966C5" w:rsidP="00D966C5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8B9E735" w14:textId="77777777" w:rsidR="00EB35C3" w:rsidRDefault="00EB35C3" w:rsidP="00D966C5">
      <w:pPr>
        <w:pStyle w:val="Default"/>
        <w:ind w:firstLine="567"/>
        <w:jc w:val="both"/>
        <w:rPr>
          <w:sz w:val="20"/>
          <w:szCs w:val="20"/>
        </w:rPr>
      </w:pPr>
    </w:p>
    <w:p w14:paraId="1EE7B280" w14:textId="77777777" w:rsidR="00EB35C3" w:rsidRDefault="00EB35C3" w:rsidP="00D966C5">
      <w:pPr>
        <w:pStyle w:val="Default"/>
        <w:ind w:firstLine="567"/>
        <w:jc w:val="both"/>
        <w:rPr>
          <w:sz w:val="20"/>
          <w:szCs w:val="20"/>
        </w:rPr>
      </w:pPr>
    </w:p>
    <w:p w14:paraId="39B78E99" w14:textId="77777777" w:rsidR="00EB35C3" w:rsidRDefault="00EB35C3" w:rsidP="00D966C5">
      <w:pPr>
        <w:pStyle w:val="Default"/>
        <w:ind w:firstLine="567"/>
        <w:jc w:val="both"/>
        <w:rPr>
          <w:sz w:val="20"/>
          <w:szCs w:val="20"/>
        </w:rPr>
      </w:pPr>
    </w:p>
    <w:p w14:paraId="75F49972" w14:textId="77777777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1E662F7" w14:textId="77777777" w:rsidR="00EB35C3" w:rsidRDefault="00EB35C3" w:rsidP="00D966C5">
      <w:pPr>
        <w:pStyle w:val="Default"/>
        <w:ind w:firstLine="567"/>
        <w:jc w:val="both"/>
        <w:rPr>
          <w:sz w:val="20"/>
          <w:szCs w:val="20"/>
        </w:rPr>
      </w:pPr>
    </w:p>
    <w:p w14:paraId="669B3E94" w14:textId="5E1E3241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Anfangs- / Endpfosten (1 Stück) für mGuide mit Handlauf und Glasfüllung / H = 1000 mm </w:t>
      </w:r>
      <w:r w:rsidRPr="00D8556B">
        <w:rPr>
          <w:b/>
          <w:sz w:val="20"/>
          <w:szCs w:val="20"/>
        </w:rPr>
        <w:br/>
      </w:r>
    </w:p>
    <w:p w14:paraId="6CBC9DB6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1AFB492E" w14:textId="77E004F5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GBAF101</w:t>
      </w:r>
    </w:p>
    <w:p w14:paraId="35331924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04585319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4B789177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153F737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5EFA9494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E22D57F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3AFB089" w14:textId="77777777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D3FE3E7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56FA6CFA" w14:textId="723E361C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Mittelpfosten für mGuide mit Handlauf und Glasfüllung / H = 1000 mm </w:t>
      </w:r>
      <w:r w:rsidRPr="00D8556B">
        <w:rPr>
          <w:b/>
          <w:sz w:val="20"/>
          <w:szCs w:val="20"/>
        </w:rPr>
        <w:br/>
      </w:r>
    </w:p>
    <w:p w14:paraId="603397AC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364E8E0E" w14:textId="1E76F1F3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GBMF101</w:t>
      </w:r>
    </w:p>
    <w:p w14:paraId="7EAC907D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3D3010B5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77FDCEFC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7AED338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68E9FFB5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684D5D04" w14:textId="77777777" w:rsidR="005C5067" w:rsidRDefault="005C5067" w:rsidP="00EB35C3">
      <w:pPr>
        <w:pStyle w:val="Default"/>
        <w:ind w:firstLine="567"/>
        <w:jc w:val="both"/>
        <w:rPr>
          <w:sz w:val="20"/>
          <w:szCs w:val="20"/>
        </w:rPr>
      </w:pPr>
    </w:p>
    <w:p w14:paraId="46145701" w14:textId="77777777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74039FF6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70F555F" w14:textId="10F0F15C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Handlauf / Geländerrohr für mGuide / L = 1300 mm </w:t>
      </w:r>
      <w:r w:rsidRPr="00D8556B">
        <w:rPr>
          <w:b/>
          <w:sz w:val="20"/>
          <w:szCs w:val="20"/>
        </w:rPr>
        <w:br/>
      </w:r>
    </w:p>
    <w:p w14:paraId="324B0391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02D4944B" w14:textId="18F595F4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GBHL100</w:t>
      </w:r>
    </w:p>
    <w:p w14:paraId="3049A0B8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13A7716A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19B6AD54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27D45A1" w14:textId="59FFCB9A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7AF652B1" w14:textId="77777777" w:rsidR="005C5067" w:rsidRDefault="005C5067" w:rsidP="00EB35C3">
      <w:pPr>
        <w:pStyle w:val="Default"/>
        <w:ind w:firstLine="567"/>
        <w:jc w:val="both"/>
        <w:rPr>
          <w:sz w:val="20"/>
          <w:szCs w:val="20"/>
        </w:rPr>
      </w:pPr>
    </w:p>
    <w:p w14:paraId="4532BCAB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155A9609" w14:textId="77777777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7ADB8EBA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5FDEF630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59C23707" w14:textId="47B50906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Eckpfosten (1 Stück) für mGuide mit Handlauf und Glasfüllung / H = 870 mm </w:t>
      </w:r>
      <w:r w:rsidRPr="00D8556B">
        <w:rPr>
          <w:b/>
          <w:sz w:val="20"/>
          <w:szCs w:val="20"/>
        </w:rPr>
        <w:br/>
      </w:r>
    </w:p>
    <w:p w14:paraId="0AC5F6AA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6794998B" w14:textId="3011E322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lastRenderedPageBreak/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GBCF100</w:t>
      </w:r>
    </w:p>
    <w:p w14:paraId="4AD355C4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288E2C1A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713EAA7F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7977DD0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53FF709A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3D754C83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6ADFF024" w14:textId="77777777" w:rsidR="005C5067" w:rsidRDefault="005C506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467CD146" w14:textId="56CF5440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615A6E42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6544B34A" w14:textId="3022B217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Eckpfosten (1 Stück) für mGuide mit Handlauf und Glasfüllung / H = 1000 mm </w:t>
      </w:r>
      <w:r w:rsidRPr="00D8556B">
        <w:rPr>
          <w:b/>
          <w:sz w:val="20"/>
          <w:szCs w:val="20"/>
        </w:rPr>
        <w:br/>
      </w:r>
    </w:p>
    <w:p w14:paraId="179F0B81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B8923BD" w14:textId="10298246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GBCF101</w:t>
      </w:r>
    </w:p>
    <w:p w14:paraId="672CD543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3DFE4FBF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60461525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720689E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1276EF41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A1C9F12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716F679" w14:textId="37139A8A" w:rsidR="00EB35C3" w:rsidRDefault="00EB35C3" w:rsidP="00EB35C3">
      <w:pPr>
        <w:pStyle w:val="Default"/>
        <w:ind w:firstLine="567"/>
        <w:jc w:val="both"/>
        <w:rPr>
          <w:b/>
          <w:sz w:val="20"/>
          <w:szCs w:val="20"/>
        </w:rPr>
      </w:pPr>
      <w:r w:rsidRPr="00EB35C3">
        <w:rPr>
          <w:b/>
          <w:sz w:val="20"/>
          <w:szCs w:val="20"/>
        </w:rPr>
        <w:t>Glasscheiben für Geländer</w:t>
      </w:r>
    </w:p>
    <w:p w14:paraId="68E59497" w14:textId="77777777" w:rsidR="00EB35C3" w:rsidRPr="00EB35C3" w:rsidRDefault="00EB35C3" w:rsidP="00EB35C3">
      <w:pPr>
        <w:pStyle w:val="Default"/>
        <w:ind w:firstLine="567"/>
        <w:jc w:val="both"/>
        <w:rPr>
          <w:b/>
          <w:sz w:val="20"/>
          <w:szCs w:val="20"/>
        </w:rPr>
      </w:pPr>
    </w:p>
    <w:p w14:paraId="061C7F38" w14:textId="77777777" w:rsidR="00EB35C3" w:rsidRDefault="00EB35C3" w:rsidP="00EB35C3">
      <w:pPr>
        <w:pStyle w:val="Default"/>
        <w:jc w:val="both"/>
        <w:rPr>
          <w:sz w:val="20"/>
          <w:szCs w:val="20"/>
        </w:rPr>
      </w:pPr>
    </w:p>
    <w:p w14:paraId="77C5589E" w14:textId="77777777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D451ABA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F1F13A8" w14:textId="54D9E0E6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Einscheibensicherheitsglas für Füllung mGuide / H = 870 mm L = 1300 mm</w:t>
      </w:r>
      <w:r w:rsidRPr="00D8556B">
        <w:rPr>
          <w:b/>
          <w:sz w:val="20"/>
          <w:szCs w:val="20"/>
        </w:rPr>
        <w:br/>
      </w:r>
    </w:p>
    <w:p w14:paraId="7641F5CF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B8007F9" w14:textId="08FB0366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GBEF100</w:t>
      </w:r>
    </w:p>
    <w:p w14:paraId="59BECC5F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07B34E74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04D567E0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E494E14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0E6F8057" w14:textId="77777777" w:rsidR="00EB35C3" w:rsidRDefault="00EB35C3" w:rsidP="00D966C5">
      <w:pPr>
        <w:pStyle w:val="Default"/>
        <w:ind w:firstLine="567"/>
        <w:jc w:val="both"/>
        <w:rPr>
          <w:sz w:val="20"/>
          <w:szCs w:val="20"/>
        </w:rPr>
      </w:pPr>
    </w:p>
    <w:p w14:paraId="2C0C8D90" w14:textId="77777777" w:rsidR="005C5067" w:rsidRDefault="005C5067" w:rsidP="00D966C5">
      <w:pPr>
        <w:pStyle w:val="Default"/>
        <w:ind w:firstLine="567"/>
        <w:jc w:val="both"/>
        <w:rPr>
          <w:sz w:val="20"/>
          <w:szCs w:val="20"/>
        </w:rPr>
      </w:pPr>
    </w:p>
    <w:p w14:paraId="4A8253F9" w14:textId="77777777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62E9071" w14:textId="77777777" w:rsidR="00D966C5" w:rsidRDefault="00D966C5" w:rsidP="00D966C5">
      <w:pPr>
        <w:pStyle w:val="Default"/>
        <w:ind w:firstLine="567"/>
        <w:jc w:val="both"/>
        <w:rPr>
          <w:sz w:val="20"/>
          <w:szCs w:val="20"/>
        </w:rPr>
      </w:pPr>
    </w:p>
    <w:p w14:paraId="38FD4B64" w14:textId="52E7D7F4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Verbundsicherheitsglas für Füllung mGuide / H = 870 mm L = 1300 mm</w:t>
      </w:r>
      <w:r w:rsidRPr="00D8556B">
        <w:rPr>
          <w:b/>
          <w:sz w:val="20"/>
          <w:szCs w:val="20"/>
        </w:rPr>
        <w:br/>
      </w:r>
    </w:p>
    <w:p w14:paraId="6842129E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9D128B1" w14:textId="7CA89051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GBVF100</w:t>
      </w:r>
    </w:p>
    <w:p w14:paraId="7812DA5A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064F968D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364F4969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3F35FF1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AB45D05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154CA995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04DC5F9C" w14:textId="77777777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4EE2F011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7B44042" w14:textId="03A1F5A5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Einscheibensicherheitsglas für Füllung mGuide / H = 1000 mm L = 1300 mm</w:t>
      </w:r>
      <w:r w:rsidRPr="00D8556B">
        <w:rPr>
          <w:b/>
          <w:sz w:val="20"/>
          <w:szCs w:val="20"/>
        </w:rPr>
        <w:br/>
      </w:r>
    </w:p>
    <w:p w14:paraId="6911FF9D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288097E" w14:textId="3C8EF4D0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GBEF101</w:t>
      </w:r>
    </w:p>
    <w:p w14:paraId="67E11058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403CFDA0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7EDAAE0D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3529791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159208D1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228D84DF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39127EAA" w14:textId="77777777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E15725A" w14:textId="77777777" w:rsidR="00EB35C3" w:rsidRDefault="00EB35C3" w:rsidP="00EB35C3">
      <w:pPr>
        <w:pStyle w:val="Default"/>
        <w:jc w:val="both"/>
        <w:rPr>
          <w:sz w:val="20"/>
          <w:szCs w:val="20"/>
        </w:rPr>
      </w:pPr>
    </w:p>
    <w:p w14:paraId="313A39B4" w14:textId="34960724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Option Verbundsicherheitsglas für Füllung mGuide / H = 1000 mm L = 1300 mm</w:t>
      </w:r>
      <w:r w:rsidRPr="00D8556B">
        <w:rPr>
          <w:b/>
          <w:sz w:val="20"/>
          <w:szCs w:val="20"/>
        </w:rPr>
        <w:br/>
      </w:r>
    </w:p>
    <w:p w14:paraId="21C47E6B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0A32820D" w14:textId="079561D6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GBVF101</w:t>
      </w:r>
    </w:p>
    <w:p w14:paraId="4EB3E285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6605F230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0D290E88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A9CD1EE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204F4FAB" w14:textId="77777777" w:rsidR="005C5067" w:rsidRDefault="005C506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3AFAF37F" w14:textId="789FAA25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1E68F13A" w14:textId="77777777" w:rsidR="00EB35C3" w:rsidRDefault="00EB35C3" w:rsidP="00EB35C3">
      <w:pPr>
        <w:pStyle w:val="Default"/>
        <w:ind w:left="567"/>
        <w:rPr>
          <w:b/>
          <w:sz w:val="20"/>
          <w:szCs w:val="20"/>
        </w:rPr>
      </w:pPr>
    </w:p>
    <w:p w14:paraId="3DF602CC" w14:textId="17320277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Einscheibensicherheitsglas für Füllung mGuide / H = 870 mm L = X mm (max. L = 1300 mm)</w:t>
      </w:r>
      <w:r w:rsidRPr="00D8556B">
        <w:rPr>
          <w:b/>
          <w:sz w:val="20"/>
          <w:szCs w:val="20"/>
        </w:rPr>
        <w:br/>
      </w:r>
    </w:p>
    <w:p w14:paraId="21D628A6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FE2284B" w14:textId="74954B2C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GBEF100X</w:t>
      </w:r>
    </w:p>
    <w:p w14:paraId="1230A3BC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6F0618A5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57EC585E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8359F92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12D926D5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2FB379AB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C0637A3" w14:textId="77777777" w:rsidR="00F80612" w:rsidRDefault="00F80612" w:rsidP="00F80612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40ACA591" w14:textId="77777777" w:rsidR="00EB35C3" w:rsidRDefault="00EB35C3" w:rsidP="00F80612">
      <w:pPr>
        <w:pStyle w:val="Default"/>
        <w:jc w:val="both"/>
        <w:rPr>
          <w:sz w:val="20"/>
          <w:szCs w:val="20"/>
        </w:rPr>
      </w:pPr>
    </w:p>
    <w:p w14:paraId="7160069D" w14:textId="209C1C54" w:rsidR="00EB35C3" w:rsidRDefault="00EB35C3" w:rsidP="00EB35C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F80612">
        <w:rPr>
          <w:b/>
          <w:sz w:val="20"/>
          <w:szCs w:val="20"/>
        </w:rPr>
        <w:t>Verbund</w:t>
      </w:r>
      <w:r>
        <w:rPr>
          <w:b/>
          <w:sz w:val="20"/>
          <w:szCs w:val="20"/>
        </w:rPr>
        <w:t>sicherheitsglas für Füllung mGuide / H = 870 mm L = X mm (max. L = 1300 mm)</w:t>
      </w:r>
      <w:r w:rsidRPr="00D8556B">
        <w:rPr>
          <w:b/>
          <w:sz w:val="20"/>
          <w:szCs w:val="20"/>
        </w:rPr>
        <w:br/>
      </w:r>
    </w:p>
    <w:p w14:paraId="0BEAA821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440AD77" w14:textId="6700ADDC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GBVF100X</w:t>
      </w:r>
    </w:p>
    <w:p w14:paraId="004B7FE8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6B769A4E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400A96ED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14CDC3C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0A962AD6" w14:textId="77777777" w:rsidR="00EB35C3" w:rsidRDefault="00EB35C3" w:rsidP="005C5067">
      <w:pPr>
        <w:pStyle w:val="Default"/>
        <w:jc w:val="both"/>
        <w:rPr>
          <w:sz w:val="20"/>
          <w:szCs w:val="20"/>
        </w:rPr>
      </w:pPr>
    </w:p>
    <w:p w14:paraId="1050D752" w14:textId="77777777" w:rsidR="00F80612" w:rsidRDefault="00F80612" w:rsidP="00EB35C3">
      <w:pPr>
        <w:pStyle w:val="Default"/>
        <w:ind w:firstLine="567"/>
        <w:jc w:val="both"/>
        <w:rPr>
          <w:sz w:val="20"/>
          <w:szCs w:val="20"/>
        </w:rPr>
      </w:pPr>
    </w:p>
    <w:p w14:paraId="0FF2859F" w14:textId="77777777" w:rsidR="00F80612" w:rsidRDefault="00F80612" w:rsidP="00F80612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5FCDE31" w14:textId="77777777" w:rsidR="00F80612" w:rsidRDefault="00F80612" w:rsidP="00F80612">
      <w:pPr>
        <w:pStyle w:val="Default"/>
        <w:ind w:left="567"/>
        <w:rPr>
          <w:b/>
          <w:sz w:val="20"/>
          <w:szCs w:val="20"/>
        </w:rPr>
      </w:pPr>
    </w:p>
    <w:p w14:paraId="30E4F38D" w14:textId="521593F2" w:rsidR="00F80612" w:rsidRDefault="00F80612" w:rsidP="00F80612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Einscheibensicherheitsglas für Füllung mGuide / H = 1000 mm L = X mm (max. L = 1300 mm)</w:t>
      </w:r>
      <w:r w:rsidRPr="00D8556B">
        <w:rPr>
          <w:b/>
          <w:sz w:val="20"/>
          <w:szCs w:val="20"/>
        </w:rPr>
        <w:br/>
      </w:r>
    </w:p>
    <w:p w14:paraId="5A60400A" w14:textId="77777777" w:rsidR="00F80612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398594FA" w14:textId="53E9303B" w:rsidR="00F80612" w:rsidRPr="002E4491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GBEF101X</w:t>
      </w:r>
    </w:p>
    <w:p w14:paraId="54B11063" w14:textId="77777777" w:rsidR="00F80612" w:rsidRDefault="00F80612" w:rsidP="00F80612">
      <w:pPr>
        <w:pStyle w:val="Default"/>
        <w:ind w:firstLine="567"/>
        <w:rPr>
          <w:sz w:val="20"/>
          <w:szCs w:val="20"/>
        </w:rPr>
      </w:pPr>
    </w:p>
    <w:p w14:paraId="27CE9071" w14:textId="77777777" w:rsidR="00F80612" w:rsidRPr="002E4491" w:rsidRDefault="00F80612" w:rsidP="00F80612">
      <w:pPr>
        <w:pStyle w:val="Default"/>
        <w:ind w:firstLine="567"/>
        <w:rPr>
          <w:sz w:val="20"/>
          <w:szCs w:val="20"/>
        </w:rPr>
      </w:pPr>
    </w:p>
    <w:p w14:paraId="3A87F6CC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3EC3C19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08CA5DCE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567D6FB1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262BD0F3" w14:textId="77777777" w:rsidR="00F80612" w:rsidRDefault="00F80612" w:rsidP="00F80612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532BA8F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3028634A" w14:textId="22DF9465" w:rsidR="00F80612" w:rsidRDefault="00F80612" w:rsidP="00F80612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Verbundsicherheitsglas für Füllung mGuide / H = 1000 mm L = X mm (max. L = 1300 mm)</w:t>
      </w:r>
      <w:r w:rsidRPr="00D8556B">
        <w:rPr>
          <w:b/>
          <w:sz w:val="20"/>
          <w:szCs w:val="20"/>
        </w:rPr>
        <w:br/>
      </w:r>
    </w:p>
    <w:p w14:paraId="1875ED1F" w14:textId="77777777" w:rsidR="00F80612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F166C90" w14:textId="4BDC54A3" w:rsidR="00F80612" w:rsidRPr="002E4491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GBVF101X</w:t>
      </w:r>
    </w:p>
    <w:p w14:paraId="1A4FDA42" w14:textId="77777777" w:rsidR="00F80612" w:rsidRDefault="00F80612" w:rsidP="00F80612">
      <w:pPr>
        <w:pStyle w:val="Default"/>
        <w:ind w:firstLine="567"/>
        <w:rPr>
          <w:sz w:val="20"/>
          <w:szCs w:val="20"/>
        </w:rPr>
      </w:pPr>
    </w:p>
    <w:p w14:paraId="0474D8E4" w14:textId="77777777" w:rsidR="00F80612" w:rsidRPr="002E4491" w:rsidRDefault="00F80612" w:rsidP="00F80612">
      <w:pPr>
        <w:pStyle w:val="Default"/>
        <w:ind w:firstLine="567"/>
        <w:rPr>
          <w:sz w:val="20"/>
          <w:szCs w:val="20"/>
        </w:rPr>
      </w:pPr>
    </w:p>
    <w:p w14:paraId="11B15E2D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FF786A1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75F4863B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40CE8B08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4EB886A6" w14:textId="181278DB" w:rsidR="00F80612" w:rsidRDefault="00F80612" w:rsidP="00F80612">
      <w:pPr>
        <w:pStyle w:val="Default"/>
        <w:ind w:firstLine="567"/>
        <w:jc w:val="both"/>
        <w:rPr>
          <w:b/>
          <w:sz w:val="20"/>
          <w:szCs w:val="20"/>
        </w:rPr>
      </w:pPr>
      <w:r w:rsidRPr="00F80612">
        <w:rPr>
          <w:b/>
          <w:sz w:val="20"/>
          <w:szCs w:val="20"/>
        </w:rPr>
        <w:t>Zubehör</w:t>
      </w:r>
    </w:p>
    <w:p w14:paraId="18DB133E" w14:textId="77777777" w:rsidR="00830FEC" w:rsidRDefault="00830FEC" w:rsidP="00F80612">
      <w:pPr>
        <w:pStyle w:val="Default"/>
        <w:ind w:firstLine="567"/>
        <w:jc w:val="both"/>
        <w:rPr>
          <w:b/>
          <w:sz w:val="20"/>
          <w:szCs w:val="20"/>
        </w:rPr>
      </w:pPr>
    </w:p>
    <w:p w14:paraId="0246A89D" w14:textId="77777777" w:rsidR="00F80612" w:rsidRDefault="00F80612" w:rsidP="00F80612">
      <w:pPr>
        <w:pStyle w:val="Default"/>
        <w:ind w:firstLine="567"/>
        <w:jc w:val="both"/>
        <w:rPr>
          <w:b/>
          <w:sz w:val="20"/>
          <w:szCs w:val="20"/>
        </w:rPr>
      </w:pPr>
    </w:p>
    <w:p w14:paraId="6BBF44C2" w14:textId="4EF2C1E1" w:rsidR="00F80612" w:rsidRDefault="00830FEC" w:rsidP="00F80612">
      <w:pPr>
        <w:pStyle w:val="Default"/>
        <w:ind w:firstLine="567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204AFDA" w14:textId="77777777" w:rsidR="00830FEC" w:rsidRDefault="00830FEC" w:rsidP="00F80612">
      <w:pPr>
        <w:pStyle w:val="Default"/>
        <w:ind w:firstLine="567"/>
        <w:jc w:val="both"/>
        <w:rPr>
          <w:b/>
          <w:sz w:val="20"/>
          <w:szCs w:val="20"/>
        </w:rPr>
      </w:pPr>
    </w:p>
    <w:p w14:paraId="3E17FC87" w14:textId="165B8DBB" w:rsidR="00F80612" w:rsidRDefault="00F80612" w:rsidP="00F80612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Befestigungsset zur Montage auf dem Fertigfußboden</w:t>
      </w:r>
      <w:r w:rsidRPr="00D8556B">
        <w:rPr>
          <w:b/>
          <w:sz w:val="20"/>
          <w:szCs w:val="20"/>
        </w:rPr>
        <w:br/>
      </w:r>
    </w:p>
    <w:p w14:paraId="393F9E69" w14:textId="77777777" w:rsidR="00F80612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8ACF40A" w14:textId="0E17F7CD" w:rsidR="00F80612" w:rsidRPr="002E4491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BSS100</w:t>
      </w:r>
    </w:p>
    <w:p w14:paraId="7E1B11EC" w14:textId="77777777" w:rsidR="00F80612" w:rsidRDefault="00F80612" w:rsidP="00F80612">
      <w:pPr>
        <w:pStyle w:val="Default"/>
        <w:ind w:firstLine="567"/>
        <w:rPr>
          <w:sz w:val="20"/>
          <w:szCs w:val="20"/>
        </w:rPr>
      </w:pPr>
    </w:p>
    <w:p w14:paraId="6F8B9952" w14:textId="77777777" w:rsidR="00F80612" w:rsidRPr="002E4491" w:rsidRDefault="00F80612" w:rsidP="00F80612">
      <w:pPr>
        <w:pStyle w:val="Default"/>
        <w:ind w:firstLine="567"/>
        <w:rPr>
          <w:sz w:val="20"/>
          <w:szCs w:val="20"/>
        </w:rPr>
      </w:pPr>
    </w:p>
    <w:p w14:paraId="5985D21A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3BDA963" w14:textId="77777777" w:rsidR="00F80612" w:rsidRPr="00F80612" w:rsidRDefault="00F80612" w:rsidP="00F80612">
      <w:pPr>
        <w:pStyle w:val="Default"/>
        <w:ind w:firstLine="567"/>
        <w:jc w:val="both"/>
        <w:rPr>
          <w:b/>
          <w:sz w:val="20"/>
          <w:szCs w:val="20"/>
        </w:rPr>
      </w:pPr>
    </w:p>
    <w:p w14:paraId="08F93F38" w14:textId="77777777" w:rsidR="005C5067" w:rsidRDefault="005C506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277DEB38" w14:textId="1DB02146" w:rsidR="00830FEC" w:rsidRDefault="00830FEC" w:rsidP="005C5067">
      <w:pPr>
        <w:pStyle w:val="Default"/>
        <w:ind w:firstLine="567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7320ADB0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1EE37C3B" w14:textId="1B44D6B5" w:rsidR="00F80612" w:rsidRDefault="00F80612" w:rsidP="00F80612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B</w:t>
      </w:r>
      <w:r w:rsidR="00830FEC">
        <w:rPr>
          <w:b/>
          <w:sz w:val="20"/>
          <w:szCs w:val="20"/>
        </w:rPr>
        <w:t>efestigungssatz</w:t>
      </w:r>
      <w:r>
        <w:rPr>
          <w:b/>
          <w:sz w:val="20"/>
          <w:szCs w:val="20"/>
        </w:rPr>
        <w:t xml:space="preserve"> </w:t>
      </w:r>
      <w:r w:rsidR="00830FEC">
        <w:rPr>
          <w:b/>
          <w:sz w:val="20"/>
          <w:szCs w:val="20"/>
        </w:rPr>
        <w:t>je Geländerpfosten</w:t>
      </w:r>
      <w:r>
        <w:rPr>
          <w:b/>
          <w:sz w:val="20"/>
          <w:szCs w:val="20"/>
        </w:rPr>
        <w:t xml:space="preserve"> auf dem Fertigfußboden</w:t>
      </w:r>
      <w:r w:rsidRPr="00D8556B">
        <w:rPr>
          <w:b/>
          <w:sz w:val="20"/>
          <w:szCs w:val="20"/>
        </w:rPr>
        <w:br/>
      </w:r>
    </w:p>
    <w:p w14:paraId="1821B8A1" w14:textId="77777777" w:rsidR="00F80612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60B4C01E" w14:textId="2B604FD9" w:rsidR="00F80612" w:rsidRPr="002E4491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B</w:t>
      </w:r>
      <w:r w:rsidR="00830FEC">
        <w:rPr>
          <w:sz w:val="20"/>
          <w:szCs w:val="20"/>
        </w:rPr>
        <w:t>SS101</w:t>
      </w:r>
    </w:p>
    <w:p w14:paraId="113B319E" w14:textId="77777777" w:rsidR="00F80612" w:rsidRDefault="00F80612" w:rsidP="00F80612">
      <w:pPr>
        <w:pStyle w:val="Default"/>
        <w:ind w:firstLine="567"/>
        <w:rPr>
          <w:sz w:val="20"/>
          <w:szCs w:val="20"/>
        </w:rPr>
      </w:pPr>
    </w:p>
    <w:p w14:paraId="26EB3166" w14:textId="77777777" w:rsidR="00F80612" w:rsidRPr="002E4491" w:rsidRDefault="00F80612" w:rsidP="00F80612">
      <w:pPr>
        <w:pStyle w:val="Default"/>
        <w:ind w:firstLine="567"/>
        <w:rPr>
          <w:sz w:val="20"/>
          <w:szCs w:val="20"/>
        </w:rPr>
      </w:pPr>
    </w:p>
    <w:p w14:paraId="27D2D5F8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B9F55C8" w14:textId="77777777" w:rsidR="00D966C5" w:rsidRDefault="00D966C5" w:rsidP="00D966C5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FFA584D" w14:textId="77777777" w:rsidR="00830FEC" w:rsidRDefault="00830FEC" w:rsidP="00D966C5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21A7E5A" w14:textId="77777777" w:rsidR="00830FEC" w:rsidRDefault="00830FEC" w:rsidP="00D966C5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D6E3C27" w14:textId="09068EF2" w:rsidR="00830FEC" w:rsidRDefault="00830FEC" w:rsidP="00D966C5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BA6873F" w14:textId="77777777" w:rsidR="00830FEC" w:rsidRPr="00FB2BA6" w:rsidRDefault="00830FEC" w:rsidP="00D966C5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AEDA1F0" w14:textId="2A468A59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Klebstoff LOXEAL 83-21, 10 ml</w:t>
      </w:r>
      <w:r w:rsidRPr="00D8556B">
        <w:rPr>
          <w:b/>
          <w:sz w:val="20"/>
          <w:szCs w:val="20"/>
        </w:rPr>
        <w:br/>
      </w:r>
    </w:p>
    <w:p w14:paraId="496A5944" w14:textId="77777777" w:rsidR="00830FEC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0FEF60D2" w14:textId="69DE6DED" w:rsidR="00830FEC" w:rsidRPr="002E4491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KLBG100</w:t>
      </w:r>
    </w:p>
    <w:p w14:paraId="6D6206F8" w14:textId="77777777" w:rsidR="00830FEC" w:rsidRDefault="00830FEC" w:rsidP="00830FEC">
      <w:pPr>
        <w:pStyle w:val="Default"/>
        <w:ind w:firstLine="567"/>
        <w:rPr>
          <w:sz w:val="20"/>
          <w:szCs w:val="20"/>
        </w:rPr>
      </w:pPr>
    </w:p>
    <w:p w14:paraId="64B23826" w14:textId="77777777" w:rsidR="00830FEC" w:rsidRPr="002E4491" w:rsidRDefault="00830FEC" w:rsidP="00830FEC">
      <w:pPr>
        <w:pStyle w:val="Default"/>
        <w:ind w:firstLine="567"/>
        <w:rPr>
          <w:sz w:val="20"/>
          <w:szCs w:val="20"/>
        </w:rPr>
      </w:pPr>
    </w:p>
    <w:p w14:paraId="242104EA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F363EE9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38493F99" w14:textId="77777777" w:rsidR="00830FEC" w:rsidRDefault="00830FEC" w:rsidP="005C5067">
      <w:pPr>
        <w:pStyle w:val="Default"/>
        <w:jc w:val="both"/>
        <w:rPr>
          <w:sz w:val="20"/>
          <w:szCs w:val="20"/>
        </w:rPr>
      </w:pPr>
    </w:p>
    <w:p w14:paraId="6D199237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090B4CAF" w14:textId="5EE342CB" w:rsidR="00830FEC" w:rsidRDefault="00830FEC" w:rsidP="00830FEC">
      <w:pPr>
        <w:pStyle w:val="Default"/>
        <w:ind w:firstLine="567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7FA24DF2" w14:textId="77777777" w:rsidR="00830FEC" w:rsidRDefault="00830FEC" w:rsidP="00830FEC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14:paraId="01CF403B" w14:textId="471DD78E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Universalreiniger</w:t>
      </w:r>
      <w:r w:rsidRPr="00D8556B">
        <w:rPr>
          <w:b/>
          <w:sz w:val="20"/>
          <w:szCs w:val="20"/>
        </w:rPr>
        <w:br/>
      </w:r>
    </w:p>
    <w:p w14:paraId="06DFD8DA" w14:textId="77777777" w:rsidR="00830FEC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48EC643" w14:textId="3A0032F7" w:rsidR="00830FEC" w:rsidRPr="002E4491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UR01</w:t>
      </w:r>
    </w:p>
    <w:p w14:paraId="0458E97A" w14:textId="77777777" w:rsidR="00830FEC" w:rsidRDefault="00830FEC" w:rsidP="00830FEC">
      <w:pPr>
        <w:pStyle w:val="Default"/>
        <w:ind w:firstLine="567"/>
        <w:rPr>
          <w:sz w:val="20"/>
          <w:szCs w:val="20"/>
        </w:rPr>
      </w:pPr>
    </w:p>
    <w:p w14:paraId="62019C26" w14:textId="77777777" w:rsidR="00830FEC" w:rsidRPr="002E4491" w:rsidRDefault="00830FEC" w:rsidP="00830FEC">
      <w:pPr>
        <w:pStyle w:val="Default"/>
        <w:ind w:firstLine="567"/>
        <w:rPr>
          <w:sz w:val="20"/>
          <w:szCs w:val="20"/>
        </w:rPr>
      </w:pPr>
    </w:p>
    <w:p w14:paraId="72D04BCC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1DF70B2" w14:textId="77777777" w:rsidR="00EB35C3" w:rsidRPr="00FB2BA6" w:rsidRDefault="00EB35C3" w:rsidP="00EB35C3">
      <w:pPr>
        <w:pStyle w:val="Default"/>
        <w:rPr>
          <w:b/>
          <w:bCs/>
          <w:color w:val="auto"/>
          <w:sz w:val="20"/>
          <w:szCs w:val="20"/>
        </w:rPr>
      </w:pPr>
    </w:p>
    <w:sectPr w:rsidR="00EB35C3" w:rsidRPr="00FB2BA6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EB95B" w14:textId="77777777" w:rsidR="008B4698" w:rsidRDefault="008B4698" w:rsidP="00C05D8B">
      <w:r>
        <w:separator/>
      </w:r>
    </w:p>
  </w:endnote>
  <w:endnote w:type="continuationSeparator" w:id="0">
    <w:p w14:paraId="50189E8F" w14:textId="77777777" w:rsidR="008B4698" w:rsidRDefault="008B4698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862D1" w14:textId="77777777" w:rsidR="008B4698" w:rsidRPr="004B4327" w:rsidRDefault="008B4698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747D69">
      <w:rPr>
        <w:rFonts w:ascii="Arial" w:hAnsi="Arial" w:cs="Arial"/>
        <w:noProof/>
        <w:sz w:val="16"/>
        <w:szCs w:val="16"/>
      </w:rPr>
      <w:t>5627007DE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7122DA">
      <w:rPr>
        <w:rFonts w:ascii="Arial" w:hAnsi="Arial" w:cs="Arial"/>
        <w:noProof/>
        <w:sz w:val="16"/>
        <w:szCs w:val="16"/>
      </w:rPr>
      <w:t>10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7122DA">
      <w:rPr>
        <w:rFonts w:ascii="Arial" w:hAnsi="Arial" w:cs="Arial"/>
        <w:noProof/>
        <w:sz w:val="16"/>
        <w:szCs w:val="16"/>
      </w:rPr>
      <w:t>10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7122DA">
      <w:rPr>
        <w:rFonts w:ascii="Arial" w:hAnsi="Arial" w:cs="Arial"/>
        <w:noProof/>
        <w:sz w:val="16"/>
        <w:szCs w:val="16"/>
      </w:rPr>
      <w:t>21.12.2021</w:t>
    </w:r>
    <w:r>
      <w:rPr>
        <w:rFonts w:ascii="Arial" w:hAnsi="Arial" w:cs="Arial"/>
        <w:sz w:val="16"/>
        <w:szCs w:val="16"/>
      </w:rPr>
      <w:fldChar w:fldCharType="end"/>
    </w:r>
  </w:p>
  <w:p w14:paraId="5F73AF6F" w14:textId="77777777" w:rsidR="008B4698" w:rsidRDefault="008B469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1D3A1" w14:textId="77777777" w:rsidR="008B4698" w:rsidRDefault="008B4698" w:rsidP="00C05D8B">
      <w:r>
        <w:separator/>
      </w:r>
    </w:p>
  </w:footnote>
  <w:footnote w:type="continuationSeparator" w:id="0">
    <w:p w14:paraId="73F53F4F" w14:textId="77777777" w:rsidR="008B4698" w:rsidRDefault="008B4698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8BA34" w14:textId="77777777" w:rsidR="008B4698" w:rsidRPr="00C05D8B" w:rsidRDefault="008B4698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65CB6"/>
    <w:rsid w:val="000727ED"/>
    <w:rsid w:val="00090505"/>
    <w:rsid w:val="000A0747"/>
    <w:rsid w:val="000C3DEB"/>
    <w:rsid w:val="000D0E1F"/>
    <w:rsid w:val="000D22BB"/>
    <w:rsid w:val="00125351"/>
    <w:rsid w:val="001401FC"/>
    <w:rsid w:val="00140E5B"/>
    <w:rsid w:val="00191B4F"/>
    <w:rsid w:val="00192F2D"/>
    <w:rsid w:val="001C1DBB"/>
    <w:rsid w:val="001C20B3"/>
    <w:rsid w:val="001D7609"/>
    <w:rsid w:val="00225FB1"/>
    <w:rsid w:val="002335FB"/>
    <w:rsid w:val="002403F1"/>
    <w:rsid w:val="00267104"/>
    <w:rsid w:val="00271DB6"/>
    <w:rsid w:val="002B51DE"/>
    <w:rsid w:val="00332ED6"/>
    <w:rsid w:val="0033518A"/>
    <w:rsid w:val="00347728"/>
    <w:rsid w:val="003D012B"/>
    <w:rsid w:val="0044683F"/>
    <w:rsid w:val="00491AC7"/>
    <w:rsid w:val="004A55A9"/>
    <w:rsid w:val="004B4327"/>
    <w:rsid w:val="004D69CA"/>
    <w:rsid w:val="005507AA"/>
    <w:rsid w:val="005656A1"/>
    <w:rsid w:val="00571EA4"/>
    <w:rsid w:val="0057429C"/>
    <w:rsid w:val="00587142"/>
    <w:rsid w:val="005B6FD3"/>
    <w:rsid w:val="005B7461"/>
    <w:rsid w:val="005C5067"/>
    <w:rsid w:val="005C67DE"/>
    <w:rsid w:val="005F0540"/>
    <w:rsid w:val="005F4A9C"/>
    <w:rsid w:val="005F68AA"/>
    <w:rsid w:val="00600FDD"/>
    <w:rsid w:val="00602386"/>
    <w:rsid w:val="00621228"/>
    <w:rsid w:val="006304DA"/>
    <w:rsid w:val="00644778"/>
    <w:rsid w:val="0065013A"/>
    <w:rsid w:val="0066750A"/>
    <w:rsid w:val="006D0128"/>
    <w:rsid w:val="006F6686"/>
    <w:rsid w:val="007122DA"/>
    <w:rsid w:val="00732354"/>
    <w:rsid w:val="00747D69"/>
    <w:rsid w:val="00785089"/>
    <w:rsid w:val="007923F1"/>
    <w:rsid w:val="007C1B20"/>
    <w:rsid w:val="008120D1"/>
    <w:rsid w:val="00830FEC"/>
    <w:rsid w:val="008407C6"/>
    <w:rsid w:val="008504FB"/>
    <w:rsid w:val="0086155C"/>
    <w:rsid w:val="008925F6"/>
    <w:rsid w:val="008B4698"/>
    <w:rsid w:val="008E4BF7"/>
    <w:rsid w:val="008E5625"/>
    <w:rsid w:val="009259FD"/>
    <w:rsid w:val="00934B23"/>
    <w:rsid w:val="00940208"/>
    <w:rsid w:val="00987990"/>
    <w:rsid w:val="00997A9E"/>
    <w:rsid w:val="009A75A8"/>
    <w:rsid w:val="009C1497"/>
    <w:rsid w:val="009C521B"/>
    <w:rsid w:val="009D1A93"/>
    <w:rsid w:val="00A858A9"/>
    <w:rsid w:val="00AF1D17"/>
    <w:rsid w:val="00AF7402"/>
    <w:rsid w:val="00B370B1"/>
    <w:rsid w:val="00B9643B"/>
    <w:rsid w:val="00BD57DC"/>
    <w:rsid w:val="00C05D8B"/>
    <w:rsid w:val="00C26593"/>
    <w:rsid w:val="00C27677"/>
    <w:rsid w:val="00C3636B"/>
    <w:rsid w:val="00CA4223"/>
    <w:rsid w:val="00CB1DF9"/>
    <w:rsid w:val="00CC5F0D"/>
    <w:rsid w:val="00CD4947"/>
    <w:rsid w:val="00CD786D"/>
    <w:rsid w:val="00D77EEE"/>
    <w:rsid w:val="00D966C5"/>
    <w:rsid w:val="00DF3CCC"/>
    <w:rsid w:val="00DF4520"/>
    <w:rsid w:val="00E27C2F"/>
    <w:rsid w:val="00E64DC4"/>
    <w:rsid w:val="00E81F9A"/>
    <w:rsid w:val="00E8451B"/>
    <w:rsid w:val="00E8470A"/>
    <w:rsid w:val="00EB19FD"/>
    <w:rsid w:val="00EB35C3"/>
    <w:rsid w:val="00EB3F3F"/>
    <w:rsid w:val="00EE6A4C"/>
    <w:rsid w:val="00F802EE"/>
    <w:rsid w:val="00F80612"/>
    <w:rsid w:val="00FA55C6"/>
    <w:rsid w:val="00FB1E96"/>
    <w:rsid w:val="00FB2BA6"/>
    <w:rsid w:val="00FC29A3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5C5067"/>
    <w:rPr>
      <w:rFonts w:asciiTheme="minorHAns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23209-5964-488D-9810-EB1C8FCAD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10</Pages>
  <Words>1432</Words>
  <Characters>9023</Characters>
  <Application>Microsoft Office Word</Application>
  <DocSecurity>4</DocSecurity>
  <Lines>75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10435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Wolf, Heike</cp:lastModifiedBy>
  <cp:revision>2</cp:revision>
  <dcterms:created xsi:type="dcterms:W3CDTF">2021-12-21T12:41:00Z</dcterms:created>
  <dcterms:modified xsi:type="dcterms:W3CDTF">2021-12-21T12:41:00Z</dcterms:modified>
</cp:coreProperties>
</file>