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03E9D" w14:textId="13B4EBC5" w:rsidR="00A117B2" w:rsidRPr="00DC4904" w:rsidRDefault="00A117B2" w:rsidP="00A117B2">
      <w:pPr>
        <w:pStyle w:val="Default"/>
        <w:ind w:firstLine="567"/>
        <w:rPr>
          <w:b/>
          <w:bCs/>
          <w:sz w:val="20"/>
          <w:szCs w:val="20"/>
          <w:lang w:val="en-GB"/>
        </w:rPr>
      </w:pPr>
      <w:bookmarkStart w:id="0" w:name="_GoBack"/>
      <w:bookmarkEnd w:id="0"/>
      <w:r w:rsidRPr="00DC4904">
        <w:rPr>
          <w:b/>
          <w:bCs/>
          <w:sz w:val="20"/>
          <w:szCs w:val="20"/>
          <w:lang w:val="en-GB"/>
        </w:rPr>
        <w:t xml:space="preserve">[Item: …………..] </w:t>
      </w:r>
    </w:p>
    <w:p w14:paraId="3F2EE78D" w14:textId="77777777" w:rsidR="00A117B2" w:rsidRDefault="00A117B2" w:rsidP="00FB2BA6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14:paraId="1F2D1EE9" w14:textId="5A0D1BEE" w:rsidR="00BD57DC" w:rsidRPr="00416373" w:rsidRDefault="00BD57DC" w:rsidP="00FB2BA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416373">
        <w:rPr>
          <w:b/>
          <w:bCs/>
          <w:sz w:val="20"/>
          <w:szCs w:val="20"/>
          <w:lang w:val="en-GB"/>
        </w:rPr>
        <w:t>mPost</w:t>
      </w:r>
    </w:p>
    <w:p w14:paraId="3802AF55" w14:textId="77777777" w:rsidR="00BD57DC" w:rsidRPr="00416373" w:rsidRDefault="00BD57DC" w:rsidP="00FB2BA6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14:paraId="21078193" w14:textId="77777777" w:rsidR="00BD57DC" w:rsidRPr="00416373" w:rsidRDefault="00BD57DC" w:rsidP="00FB2BA6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14:paraId="0FF1E2DD" w14:textId="14DE5C25" w:rsidR="00125351" w:rsidRPr="00AF6EC2" w:rsidRDefault="00AF6EC2" w:rsidP="00125351">
      <w:pPr>
        <w:pStyle w:val="Default"/>
        <w:ind w:left="567"/>
        <w:rPr>
          <w:sz w:val="20"/>
          <w:szCs w:val="20"/>
          <w:lang w:val="en-GB"/>
        </w:rPr>
      </w:pPr>
      <w:r w:rsidRPr="00AF6EC2">
        <w:rPr>
          <w:b/>
          <w:sz w:val="20"/>
          <w:szCs w:val="20"/>
          <w:lang w:val="en-GB"/>
        </w:rPr>
        <w:t>Card reader column</w:t>
      </w:r>
      <w:r w:rsidR="00830FEC" w:rsidRPr="00AF6EC2">
        <w:rPr>
          <w:b/>
          <w:sz w:val="20"/>
          <w:szCs w:val="20"/>
          <w:lang w:val="en-GB"/>
        </w:rPr>
        <w:t xml:space="preserve"> FlowMotion® mPost </w:t>
      </w:r>
      <w:r w:rsidR="00830FEC" w:rsidRPr="00AF6EC2">
        <w:rPr>
          <w:b/>
          <w:sz w:val="20"/>
          <w:szCs w:val="20"/>
          <w:lang w:val="en-GB"/>
        </w:rPr>
        <w:br/>
      </w:r>
      <w:r w:rsidRPr="00AF6EC2">
        <w:rPr>
          <w:sz w:val="20"/>
          <w:szCs w:val="20"/>
          <w:lang w:val="en-GB"/>
        </w:rPr>
        <w:t>Card reader column for validating a passage in combination with, for</w:t>
      </w:r>
      <w:r>
        <w:rPr>
          <w:sz w:val="20"/>
          <w:szCs w:val="20"/>
          <w:lang w:val="en-GB"/>
        </w:rPr>
        <w:t xml:space="preserve"> example, the swing door mSwing.</w:t>
      </w:r>
    </w:p>
    <w:p w14:paraId="7111288C" w14:textId="77777777" w:rsidR="00FB2BA6" w:rsidRDefault="00FB2BA6" w:rsidP="00FB2BA6">
      <w:pPr>
        <w:pStyle w:val="Default"/>
        <w:ind w:left="567"/>
        <w:rPr>
          <w:strike/>
          <w:sz w:val="20"/>
          <w:szCs w:val="20"/>
          <w:lang w:val="en-GB"/>
        </w:rPr>
      </w:pPr>
    </w:p>
    <w:p w14:paraId="1EC58FCD" w14:textId="77777777" w:rsidR="00A117B2" w:rsidRPr="00AF6EC2" w:rsidRDefault="00A117B2" w:rsidP="00FB2BA6">
      <w:pPr>
        <w:pStyle w:val="Default"/>
        <w:ind w:left="567"/>
        <w:rPr>
          <w:strike/>
          <w:sz w:val="20"/>
          <w:szCs w:val="20"/>
          <w:lang w:val="en-GB"/>
        </w:rPr>
      </w:pPr>
    </w:p>
    <w:p w14:paraId="6378197D" w14:textId="77777777" w:rsidR="00F82026" w:rsidRPr="00F82026" w:rsidRDefault="00F82026" w:rsidP="00F82026">
      <w:pPr>
        <w:pStyle w:val="Default"/>
        <w:ind w:left="567"/>
        <w:rPr>
          <w:sz w:val="20"/>
          <w:szCs w:val="20"/>
          <w:lang w:val="en-GB"/>
        </w:rPr>
      </w:pPr>
      <w:r w:rsidRPr="00F82026">
        <w:rPr>
          <w:sz w:val="20"/>
          <w:szCs w:val="20"/>
          <w:lang w:val="en-GB"/>
        </w:rPr>
        <w:t>Design:</w:t>
      </w:r>
    </w:p>
    <w:p w14:paraId="1176BC76" w14:textId="77777777" w:rsidR="00F82026" w:rsidRPr="00F82026" w:rsidRDefault="00F82026" w:rsidP="00F82026">
      <w:pPr>
        <w:pStyle w:val="Default"/>
        <w:ind w:left="567"/>
        <w:rPr>
          <w:sz w:val="20"/>
          <w:szCs w:val="20"/>
          <w:lang w:val="en-GB"/>
        </w:rPr>
      </w:pPr>
      <w:r w:rsidRPr="00F82026">
        <w:rPr>
          <w:sz w:val="20"/>
          <w:szCs w:val="20"/>
          <w:lang w:val="en-GB"/>
        </w:rPr>
        <w:t>mPost:</w:t>
      </w:r>
    </w:p>
    <w:p w14:paraId="1328B6F6" w14:textId="77777777" w:rsidR="00F82026" w:rsidRPr="00F82026" w:rsidRDefault="00F82026" w:rsidP="00F82026">
      <w:pPr>
        <w:pStyle w:val="Default"/>
        <w:ind w:left="567"/>
        <w:rPr>
          <w:sz w:val="20"/>
          <w:szCs w:val="20"/>
          <w:lang w:val="en-GB"/>
        </w:rPr>
      </w:pPr>
      <w:r w:rsidRPr="00F82026">
        <w:rPr>
          <w:sz w:val="20"/>
          <w:szCs w:val="20"/>
          <w:lang w:val="en-GB"/>
        </w:rPr>
        <w:t>- Design housing with flowing lines, slim silhouette and soft shapes.</w:t>
      </w:r>
    </w:p>
    <w:p w14:paraId="1BFFC8C5" w14:textId="77777777" w:rsidR="00F82026" w:rsidRPr="00F82026" w:rsidRDefault="00F82026" w:rsidP="00F82026">
      <w:pPr>
        <w:pStyle w:val="Default"/>
        <w:ind w:left="567"/>
        <w:rPr>
          <w:sz w:val="20"/>
          <w:szCs w:val="20"/>
          <w:lang w:val="en-GB"/>
        </w:rPr>
      </w:pPr>
      <w:r w:rsidRPr="00F82026">
        <w:rPr>
          <w:sz w:val="20"/>
          <w:szCs w:val="20"/>
          <w:lang w:val="en-GB"/>
        </w:rPr>
        <w:t>- No visible connecting elements</w:t>
      </w:r>
    </w:p>
    <w:p w14:paraId="3EC5F965" w14:textId="77777777" w:rsidR="00F82026" w:rsidRPr="00F82026" w:rsidRDefault="00F82026" w:rsidP="00F82026">
      <w:pPr>
        <w:pStyle w:val="Default"/>
        <w:ind w:left="567"/>
        <w:rPr>
          <w:sz w:val="20"/>
          <w:szCs w:val="20"/>
          <w:lang w:val="en-GB"/>
        </w:rPr>
      </w:pPr>
      <w:r w:rsidRPr="00F82026">
        <w:rPr>
          <w:sz w:val="20"/>
          <w:szCs w:val="20"/>
          <w:lang w:val="en-GB"/>
        </w:rPr>
        <w:t xml:space="preserve">- Elegant colour design in basalt anthracite </w:t>
      </w:r>
    </w:p>
    <w:p w14:paraId="4BFD6AA3" w14:textId="77777777" w:rsidR="00F82026" w:rsidRPr="00F82026" w:rsidRDefault="00F82026" w:rsidP="00F82026">
      <w:pPr>
        <w:pStyle w:val="Default"/>
        <w:ind w:left="567"/>
        <w:rPr>
          <w:sz w:val="20"/>
          <w:szCs w:val="20"/>
          <w:lang w:val="en-GB"/>
        </w:rPr>
      </w:pPr>
      <w:r w:rsidRPr="00F82026">
        <w:rPr>
          <w:sz w:val="20"/>
          <w:szCs w:val="20"/>
          <w:lang w:val="en-GB"/>
        </w:rPr>
        <w:t>- Optional: customised lacquer finishes</w:t>
      </w:r>
    </w:p>
    <w:p w14:paraId="53F0CBFA" w14:textId="77777777" w:rsidR="00F82026" w:rsidRPr="00F82026" w:rsidRDefault="00F82026" w:rsidP="00F82026">
      <w:pPr>
        <w:pStyle w:val="Default"/>
        <w:ind w:left="567"/>
        <w:rPr>
          <w:sz w:val="20"/>
          <w:szCs w:val="20"/>
          <w:lang w:val="en-GB"/>
        </w:rPr>
      </w:pPr>
    </w:p>
    <w:p w14:paraId="57CE0AB7" w14:textId="77777777" w:rsidR="00F82026" w:rsidRPr="00F82026" w:rsidRDefault="00F82026" w:rsidP="00F82026">
      <w:pPr>
        <w:pStyle w:val="Default"/>
        <w:ind w:left="567"/>
        <w:rPr>
          <w:sz w:val="20"/>
          <w:szCs w:val="20"/>
          <w:lang w:val="en-GB"/>
        </w:rPr>
      </w:pPr>
      <w:r w:rsidRPr="00F82026">
        <w:rPr>
          <w:sz w:val="20"/>
          <w:szCs w:val="20"/>
          <w:lang w:val="en-GB"/>
        </w:rPr>
        <w:t>mPost small:</w:t>
      </w:r>
    </w:p>
    <w:p w14:paraId="568B4C1C" w14:textId="167DE09B" w:rsidR="00FB2BA6" w:rsidRDefault="00F82026" w:rsidP="00F82026">
      <w:pPr>
        <w:pStyle w:val="Default"/>
        <w:ind w:left="567"/>
        <w:rPr>
          <w:sz w:val="20"/>
          <w:szCs w:val="20"/>
          <w:lang w:val="en-GB"/>
        </w:rPr>
      </w:pPr>
      <w:r w:rsidRPr="00F82026">
        <w:rPr>
          <w:sz w:val="20"/>
          <w:szCs w:val="20"/>
          <w:lang w:val="en-GB"/>
        </w:rPr>
        <w:t>- Slim silhouette in stainless steel, ideal complement to mGuide</w:t>
      </w:r>
    </w:p>
    <w:p w14:paraId="761E50C7" w14:textId="77777777" w:rsidR="00F82026" w:rsidRPr="00F82026" w:rsidRDefault="00F82026" w:rsidP="00F82026">
      <w:pPr>
        <w:pStyle w:val="Default"/>
        <w:ind w:left="567"/>
        <w:rPr>
          <w:sz w:val="20"/>
          <w:szCs w:val="20"/>
          <w:lang w:val="en-GB"/>
        </w:rPr>
      </w:pPr>
    </w:p>
    <w:p w14:paraId="38F3BD97" w14:textId="77777777" w:rsidR="00FB2BA6" w:rsidRPr="00140E5B" w:rsidRDefault="00FB2BA6" w:rsidP="00FB2BA6">
      <w:pPr>
        <w:pStyle w:val="Default"/>
        <w:ind w:left="567"/>
        <w:rPr>
          <w:sz w:val="20"/>
          <w:szCs w:val="20"/>
        </w:rPr>
      </w:pPr>
      <w:r w:rsidRPr="00140E5B">
        <w:rPr>
          <w:sz w:val="20"/>
          <w:szCs w:val="20"/>
        </w:rPr>
        <w:t>Material:</w:t>
      </w:r>
    </w:p>
    <w:p w14:paraId="73463A8C" w14:textId="76CBBE92" w:rsidR="00AF6EC2" w:rsidRPr="00AF6EC2" w:rsidRDefault="00AF6EC2" w:rsidP="00AF6EC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AF6EC2">
        <w:rPr>
          <w:sz w:val="20"/>
          <w:szCs w:val="20"/>
          <w:lang w:val="en-GB"/>
        </w:rPr>
        <w:t>Housing: lacquered aluminium, small post: stainless steel.</w:t>
      </w:r>
    </w:p>
    <w:p w14:paraId="21BEBAA6" w14:textId="5207490A" w:rsidR="00AF6EC2" w:rsidRPr="00AF6EC2" w:rsidRDefault="00AF6EC2" w:rsidP="00AF6EC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AF6EC2">
        <w:rPr>
          <w:sz w:val="20"/>
          <w:szCs w:val="20"/>
          <w:lang w:val="en-GB"/>
        </w:rPr>
        <w:t>High impact, scratch and abrasion resistance</w:t>
      </w:r>
    </w:p>
    <w:p w14:paraId="2D0B3AD6" w14:textId="781B7FEB" w:rsidR="00AF6EC2" w:rsidRPr="00AF6EC2" w:rsidRDefault="00AF6EC2" w:rsidP="00AF6EC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AF6EC2">
        <w:rPr>
          <w:sz w:val="20"/>
          <w:szCs w:val="20"/>
          <w:lang w:val="en-GB"/>
        </w:rPr>
        <w:t>Resistant to corrosion, UV radiation, disinfectants and cleaning agents</w:t>
      </w:r>
    </w:p>
    <w:p w14:paraId="22DCF6FD" w14:textId="505F6E69" w:rsidR="00AF6EC2" w:rsidRPr="00AF6EC2" w:rsidRDefault="00AF6EC2" w:rsidP="00AF6EC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AF6EC2">
        <w:rPr>
          <w:sz w:val="20"/>
          <w:szCs w:val="20"/>
        </w:rPr>
        <w:t>Recyclable</w:t>
      </w:r>
    </w:p>
    <w:p w14:paraId="1B32EDF7" w14:textId="015AE140" w:rsidR="00AF6EC2" w:rsidRPr="00140E5B" w:rsidRDefault="00AF6EC2" w:rsidP="00AF6EC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AF6EC2">
        <w:rPr>
          <w:sz w:val="20"/>
          <w:szCs w:val="20"/>
        </w:rPr>
        <w:t>Protection class: IP54</w:t>
      </w:r>
    </w:p>
    <w:p w14:paraId="45826BC4" w14:textId="77777777" w:rsidR="00AF6EC2" w:rsidRDefault="00AF6EC2" w:rsidP="00FB2BA6">
      <w:pPr>
        <w:pStyle w:val="Default"/>
        <w:ind w:left="567"/>
        <w:rPr>
          <w:sz w:val="20"/>
          <w:szCs w:val="20"/>
        </w:rPr>
      </w:pPr>
    </w:p>
    <w:p w14:paraId="4BFDBEFE" w14:textId="64745C76" w:rsidR="00FB2BA6" w:rsidRDefault="00AF6EC2" w:rsidP="00FB2BA6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Dimensions:</w:t>
      </w:r>
    </w:p>
    <w:p w14:paraId="6094EF36" w14:textId="38F5F1F1" w:rsidR="00FB2BA6" w:rsidRPr="00DF3CCC" w:rsidRDefault="00AF6EC2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Housing dimension</w:t>
      </w:r>
      <w:r w:rsidR="00FB2BA6" w:rsidRPr="00DF3CCC">
        <w:rPr>
          <w:sz w:val="20"/>
          <w:szCs w:val="20"/>
        </w:rPr>
        <w:t xml:space="preserve">: </w:t>
      </w:r>
    </w:p>
    <w:p w14:paraId="314C88FD" w14:textId="268A3E1E" w:rsidR="00FB1E96" w:rsidRPr="00DF3CCC" w:rsidRDefault="00FB1E96" w:rsidP="00FB1E96">
      <w:pPr>
        <w:pStyle w:val="Default"/>
        <w:numPr>
          <w:ilvl w:val="1"/>
          <w:numId w:val="29"/>
        </w:numPr>
        <w:rPr>
          <w:sz w:val="20"/>
          <w:szCs w:val="20"/>
        </w:rPr>
      </w:pPr>
      <w:r w:rsidRPr="00DF3CCC">
        <w:rPr>
          <w:sz w:val="20"/>
          <w:szCs w:val="20"/>
        </w:rPr>
        <w:t xml:space="preserve">FMPO_ES: </w:t>
      </w:r>
      <w:r w:rsidR="00140E5B" w:rsidRPr="00DF3CCC">
        <w:rPr>
          <w:sz w:val="20"/>
          <w:szCs w:val="20"/>
        </w:rPr>
        <w:t>1090 x 183 mm</w:t>
      </w:r>
    </w:p>
    <w:p w14:paraId="6030102D" w14:textId="23BD4B8C" w:rsidR="00FB1E96" w:rsidRPr="00CE01C2" w:rsidRDefault="00FB1E96" w:rsidP="00FB1E96">
      <w:pPr>
        <w:pStyle w:val="Default"/>
        <w:numPr>
          <w:ilvl w:val="1"/>
          <w:numId w:val="29"/>
        </w:numPr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 xml:space="preserve">FMPO_SM: </w:t>
      </w:r>
      <w:r w:rsidR="00CE01C2" w:rsidRPr="00CE01C2">
        <w:rPr>
          <w:sz w:val="20"/>
          <w:szCs w:val="20"/>
          <w:lang w:val="en-GB"/>
        </w:rPr>
        <w:t>1030 x 42,4 mm (H x D post</w:t>
      </w:r>
      <w:r w:rsidR="00DF3CCC" w:rsidRPr="00CE01C2">
        <w:rPr>
          <w:sz w:val="20"/>
          <w:szCs w:val="20"/>
          <w:lang w:val="en-GB"/>
        </w:rPr>
        <w:t>)</w:t>
      </w:r>
    </w:p>
    <w:p w14:paraId="611DE8F2" w14:textId="372AF9E3" w:rsidR="00FB2BA6" w:rsidRPr="00DF3CCC" w:rsidRDefault="00FB2BA6" w:rsidP="00FB2BA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DF3CCC">
        <w:rPr>
          <w:sz w:val="20"/>
          <w:szCs w:val="20"/>
        </w:rPr>
        <w:t>Einbauraum für Kartenleser in Kartenlesersäule</w:t>
      </w:r>
      <w:r w:rsidR="00140E5B" w:rsidRPr="00DF3CCC">
        <w:rPr>
          <w:sz w:val="20"/>
          <w:szCs w:val="20"/>
        </w:rPr>
        <w:t xml:space="preserve"> bei FMPO_ES: ca. 100 x 90 x 50</w:t>
      </w:r>
      <w:r w:rsidR="00FB1E96" w:rsidRPr="00DF3CCC">
        <w:rPr>
          <w:sz w:val="20"/>
          <w:szCs w:val="20"/>
        </w:rPr>
        <w:t xml:space="preserve"> mm (B </w:t>
      </w:r>
      <w:r w:rsidR="00140E5B" w:rsidRPr="00DF3CCC">
        <w:rPr>
          <w:sz w:val="20"/>
          <w:szCs w:val="20"/>
        </w:rPr>
        <w:t>x T x H</w:t>
      </w:r>
      <w:r w:rsidRPr="00DF3CCC">
        <w:rPr>
          <w:sz w:val="20"/>
          <w:szCs w:val="20"/>
        </w:rPr>
        <w:t>)</w:t>
      </w:r>
    </w:p>
    <w:p w14:paraId="537E68F9" w14:textId="77777777" w:rsidR="00FB2BA6" w:rsidRDefault="00FB2BA6" w:rsidP="00FB2BA6">
      <w:pPr>
        <w:pStyle w:val="Default"/>
        <w:ind w:left="567"/>
        <w:rPr>
          <w:sz w:val="20"/>
          <w:szCs w:val="20"/>
        </w:rPr>
      </w:pPr>
    </w:p>
    <w:p w14:paraId="1248D7F6" w14:textId="77777777" w:rsidR="00CE01C2" w:rsidRDefault="00CE01C2" w:rsidP="00CE01C2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Installation:</w:t>
      </w:r>
    </w:p>
    <w:p w14:paraId="0F91B3A4" w14:textId="77777777" w:rsidR="00CE01C2" w:rsidRDefault="00CE01C2" w:rsidP="00CE01C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B8140B">
        <w:rPr>
          <w:sz w:val="20"/>
          <w:szCs w:val="20"/>
          <w:lang w:val="en-US"/>
        </w:rPr>
        <w:t>Screw mounting on stable floo</w:t>
      </w:r>
      <w:r>
        <w:rPr>
          <w:sz w:val="20"/>
          <w:szCs w:val="20"/>
          <w:lang w:val="en-US"/>
        </w:rPr>
        <w:t>r surface</w:t>
      </w:r>
    </w:p>
    <w:p w14:paraId="63A541B0" w14:textId="77777777" w:rsidR="00CE01C2" w:rsidRDefault="00CE01C2" w:rsidP="00CE01C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Alternative mounting on unfinished floor by use of adjustable foundation frame (see accessories)</w:t>
      </w:r>
    </w:p>
    <w:p w14:paraId="55D5F618" w14:textId="77777777" w:rsidR="00CE01C2" w:rsidRDefault="00CE01C2" w:rsidP="00CE01C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9B4540">
        <w:rPr>
          <w:sz w:val="20"/>
          <w:szCs w:val="20"/>
          <w:lang w:val="en-US"/>
        </w:rPr>
        <w:t>Alternative glue mounting by use of a metal base plate (see accessories)</w:t>
      </w:r>
    </w:p>
    <w:p w14:paraId="0C4EEBE9" w14:textId="77777777" w:rsidR="00CE01C2" w:rsidRDefault="00CE01C2" w:rsidP="00CE01C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8F540C">
        <w:rPr>
          <w:sz w:val="20"/>
          <w:szCs w:val="20"/>
          <w:lang w:val="en-US"/>
        </w:rPr>
        <w:t>Paving stone mounting (see accessories)</w:t>
      </w:r>
    </w:p>
    <w:p w14:paraId="3B0D8F8D" w14:textId="77777777" w:rsidR="00CE01C2" w:rsidRPr="00416373" w:rsidRDefault="00CE01C2" w:rsidP="00CE01C2">
      <w:pPr>
        <w:pStyle w:val="Default"/>
        <w:rPr>
          <w:sz w:val="20"/>
          <w:szCs w:val="20"/>
          <w:lang w:val="en-GB"/>
        </w:rPr>
      </w:pPr>
    </w:p>
    <w:p w14:paraId="49DF78C6" w14:textId="77777777" w:rsidR="00FB2BA6" w:rsidRPr="00416373" w:rsidRDefault="00FB2BA6" w:rsidP="00FB2BA6">
      <w:pPr>
        <w:pStyle w:val="Default"/>
        <w:ind w:left="567"/>
        <w:rPr>
          <w:sz w:val="20"/>
          <w:szCs w:val="20"/>
          <w:lang w:val="en-GB"/>
        </w:rPr>
      </w:pPr>
    </w:p>
    <w:p w14:paraId="1D2930E1" w14:textId="5D3F5712" w:rsidR="00FB2BA6" w:rsidRPr="00CE01C2" w:rsidRDefault="00CE01C2" w:rsidP="00FB2BA6">
      <w:pPr>
        <w:pStyle w:val="Default"/>
        <w:ind w:left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Temperature range</w:t>
      </w:r>
      <w:r w:rsidR="00917916">
        <w:rPr>
          <w:sz w:val="20"/>
          <w:szCs w:val="20"/>
          <w:lang w:val="en-GB"/>
        </w:rPr>
        <w:t xml:space="preserve">: </w:t>
      </w:r>
      <w:r w:rsidR="00917916">
        <w:rPr>
          <w:sz w:val="20"/>
          <w:szCs w:val="20"/>
          <w:lang w:val="en-GB"/>
        </w:rPr>
        <w:tab/>
      </w:r>
      <w:r w:rsidR="00917916">
        <w:rPr>
          <w:sz w:val="20"/>
          <w:szCs w:val="20"/>
          <w:lang w:val="en-GB"/>
        </w:rPr>
        <w:tab/>
        <w:t>-30 to</w:t>
      </w:r>
      <w:r w:rsidR="00FB2BA6" w:rsidRPr="00CE01C2">
        <w:rPr>
          <w:sz w:val="20"/>
          <w:szCs w:val="20"/>
          <w:lang w:val="en-GB"/>
        </w:rPr>
        <w:t xml:space="preserve"> +55 °C</w:t>
      </w:r>
    </w:p>
    <w:p w14:paraId="5044DF42" w14:textId="77777777" w:rsidR="00FB2BA6" w:rsidRPr="00CE01C2" w:rsidRDefault="00FB2BA6" w:rsidP="00FB2BA6">
      <w:pPr>
        <w:pStyle w:val="Default"/>
        <w:ind w:left="567"/>
        <w:rPr>
          <w:sz w:val="20"/>
          <w:szCs w:val="20"/>
          <w:lang w:val="en-GB"/>
        </w:rPr>
      </w:pPr>
    </w:p>
    <w:p w14:paraId="7D35D7AA" w14:textId="629CF738" w:rsidR="00FB2BA6" w:rsidRPr="00AF6EC2" w:rsidRDefault="00CE01C2" w:rsidP="00FB2BA6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Weight</w:t>
      </w:r>
      <w:r w:rsidR="00FB2BA6" w:rsidRPr="00AF6EC2">
        <w:rPr>
          <w:sz w:val="20"/>
          <w:szCs w:val="20"/>
          <w:lang w:val="en-GB"/>
        </w:rPr>
        <w:t>:</w:t>
      </w:r>
      <w:r w:rsidR="00FB2BA6" w:rsidRPr="00AF6EC2">
        <w:rPr>
          <w:sz w:val="20"/>
          <w:szCs w:val="20"/>
          <w:lang w:val="en-GB"/>
        </w:rPr>
        <w:tab/>
      </w:r>
      <w:r w:rsidR="00FB2BA6" w:rsidRPr="00AF6EC2">
        <w:rPr>
          <w:sz w:val="20"/>
          <w:szCs w:val="20"/>
          <w:lang w:val="en-GB"/>
        </w:rPr>
        <w:tab/>
      </w:r>
      <w:r w:rsidR="00FB2BA6" w:rsidRPr="00AF6EC2">
        <w:rPr>
          <w:sz w:val="20"/>
          <w:szCs w:val="20"/>
          <w:lang w:val="en-GB"/>
        </w:rPr>
        <w:tab/>
      </w:r>
      <w:r w:rsidR="00FB2BA6" w:rsidRPr="00AF6EC2">
        <w:rPr>
          <w:sz w:val="20"/>
          <w:szCs w:val="20"/>
          <w:lang w:val="en-GB"/>
        </w:rPr>
        <w:tab/>
      </w:r>
      <w:r w:rsidR="00FB1E96" w:rsidRPr="00AF6EC2">
        <w:rPr>
          <w:sz w:val="20"/>
          <w:szCs w:val="20"/>
          <w:lang w:val="en-GB"/>
        </w:rPr>
        <w:t xml:space="preserve">mPost </w:t>
      </w:r>
      <w:r w:rsidR="00AF6EC2" w:rsidRPr="00AF6EC2">
        <w:rPr>
          <w:sz w:val="20"/>
          <w:szCs w:val="20"/>
          <w:lang w:val="en-GB"/>
        </w:rPr>
        <w:t>approx</w:t>
      </w:r>
      <w:r w:rsidR="00BD57DC" w:rsidRPr="00AF6EC2">
        <w:rPr>
          <w:sz w:val="20"/>
          <w:szCs w:val="20"/>
          <w:lang w:val="en-GB"/>
        </w:rPr>
        <w:t>. 20</w:t>
      </w:r>
      <w:r w:rsidR="00AF6EC2">
        <w:rPr>
          <w:sz w:val="20"/>
          <w:szCs w:val="20"/>
          <w:lang w:val="en-GB"/>
        </w:rPr>
        <w:t xml:space="preserve"> kg per m</w:t>
      </w:r>
      <w:r w:rsidR="00FB2BA6" w:rsidRPr="00AF6EC2">
        <w:rPr>
          <w:sz w:val="20"/>
          <w:szCs w:val="20"/>
          <w:lang w:val="en-GB"/>
        </w:rPr>
        <w:t>odul</w:t>
      </w:r>
      <w:r w:rsidR="00AF6EC2">
        <w:rPr>
          <w:sz w:val="20"/>
          <w:szCs w:val="20"/>
          <w:lang w:val="en-GB"/>
        </w:rPr>
        <w:t>e</w:t>
      </w:r>
    </w:p>
    <w:p w14:paraId="7722ADEA" w14:textId="2D95BD95" w:rsidR="00FB1E96" w:rsidRPr="00AF6EC2" w:rsidRDefault="00FB1E96" w:rsidP="00BD57DC">
      <w:pPr>
        <w:pStyle w:val="Default"/>
        <w:ind w:left="3399" w:firstLine="141"/>
        <w:rPr>
          <w:sz w:val="20"/>
          <w:szCs w:val="20"/>
          <w:lang w:val="en-GB"/>
        </w:rPr>
      </w:pPr>
      <w:r w:rsidRPr="00AF6EC2">
        <w:rPr>
          <w:sz w:val="20"/>
          <w:szCs w:val="20"/>
          <w:lang w:val="en-GB"/>
        </w:rPr>
        <w:t xml:space="preserve">mPost </w:t>
      </w:r>
      <w:r w:rsidR="00AF6EC2" w:rsidRPr="00AF6EC2">
        <w:rPr>
          <w:sz w:val="20"/>
          <w:szCs w:val="20"/>
          <w:lang w:val="en-GB"/>
        </w:rPr>
        <w:t>small</w:t>
      </w:r>
      <w:r w:rsidR="00AF6EC2">
        <w:rPr>
          <w:sz w:val="20"/>
          <w:szCs w:val="20"/>
          <w:lang w:val="en-GB"/>
        </w:rPr>
        <w:t xml:space="preserve"> approx</w:t>
      </w:r>
      <w:r w:rsidR="00BD57DC" w:rsidRPr="00AF6EC2">
        <w:rPr>
          <w:sz w:val="20"/>
          <w:szCs w:val="20"/>
          <w:lang w:val="en-GB"/>
        </w:rPr>
        <w:t>. 5</w:t>
      </w:r>
      <w:r w:rsidR="00AF6EC2">
        <w:rPr>
          <w:sz w:val="20"/>
          <w:szCs w:val="20"/>
          <w:lang w:val="en-GB"/>
        </w:rPr>
        <w:t xml:space="preserve"> kg per m</w:t>
      </w:r>
      <w:r w:rsidRPr="00AF6EC2">
        <w:rPr>
          <w:sz w:val="20"/>
          <w:szCs w:val="20"/>
          <w:lang w:val="en-GB"/>
        </w:rPr>
        <w:t>odul</w:t>
      </w:r>
      <w:r w:rsidR="00AF6EC2">
        <w:rPr>
          <w:sz w:val="20"/>
          <w:szCs w:val="20"/>
          <w:lang w:val="en-GB"/>
        </w:rPr>
        <w:t>e</w:t>
      </w:r>
    </w:p>
    <w:p w14:paraId="159F9C28" w14:textId="77777777" w:rsidR="00FB2BA6" w:rsidRPr="00AF6EC2" w:rsidRDefault="00FB2BA6" w:rsidP="00FB2BA6">
      <w:pPr>
        <w:pStyle w:val="Default"/>
        <w:ind w:left="567"/>
        <w:rPr>
          <w:sz w:val="20"/>
          <w:szCs w:val="20"/>
          <w:lang w:val="en-GB"/>
        </w:rPr>
      </w:pPr>
    </w:p>
    <w:p w14:paraId="273666B3" w14:textId="77777777" w:rsidR="00FB2BA6" w:rsidRPr="00AF6EC2" w:rsidRDefault="00FB2BA6" w:rsidP="00FB2BA6">
      <w:pPr>
        <w:pStyle w:val="Default"/>
        <w:ind w:left="567"/>
        <w:rPr>
          <w:sz w:val="20"/>
          <w:szCs w:val="20"/>
          <w:lang w:val="en-GB"/>
        </w:rPr>
      </w:pPr>
    </w:p>
    <w:p w14:paraId="6D7B723D" w14:textId="538EF68D" w:rsidR="00CE01C2" w:rsidRPr="00C2569B" w:rsidRDefault="00CE01C2" w:rsidP="00CE01C2">
      <w:pPr>
        <w:pStyle w:val="Default"/>
        <w:ind w:left="567"/>
        <w:rPr>
          <w:sz w:val="20"/>
          <w:szCs w:val="20"/>
          <w:lang w:val="en-US"/>
        </w:rPr>
      </w:pPr>
      <w:r w:rsidRPr="00F82026">
        <w:rPr>
          <w:sz w:val="20"/>
          <w:szCs w:val="20"/>
          <w:lang w:val="en-US"/>
        </w:rPr>
        <w:t xml:space="preserve">Installation execution by manufacturer trained installation specialist, </w:t>
      </w:r>
      <w:r w:rsidR="00F82026">
        <w:rPr>
          <w:sz w:val="20"/>
          <w:szCs w:val="20"/>
          <w:lang w:val="en-US"/>
        </w:rPr>
        <w:t>mounting instructions</w:t>
      </w:r>
    </w:p>
    <w:p w14:paraId="75AE5300" w14:textId="77777777" w:rsidR="00FB2BA6" w:rsidRPr="00CE01C2" w:rsidRDefault="00FB2BA6" w:rsidP="00FB2BA6">
      <w:pPr>
        <w:pStyle w:val="Default"/>
        <w:ind w:firstLine="567"/>
        <w:rPr>
          <w:sz w:val="20"/>
          <w:szCs w:val="20"/>
          <w:lang w:val="en-US"/>
        </w:rPr>
      </w:pPr>
    </w:p>
    <w:p w14:paraId="58E10909" w14:textId="77777777" w:rsidR="00FB2BA6" w:rsidRPr="00CE01C2" w:rsidRDefault="00FB2BA6" w:rsidP="00FB2BA6">
      <w:pPr>
        <w:pStyle w:val="Default"/>
        <w:ind w:left="567"/>
        <w:rPr>
          <w:sz w:val="20"/>
          <w:szCs w:val="20"/>
          <w:lang w:val="en-GB"/>
        </w:rPr>
      </w:pPr>
    </w:p>
    <w:p w14:paraId="7407613E" w14:textId="77777777" w:rsidR="00830FEC" w:rsidRPr="00416373" w:rsidRDefault="00830FEC" w:rsidP="00FB2BA6">
      <w:pPr>
        <w:pStyle w:val="Default"/>
        <w:ind w:left="567"/>
        <w:rPr>
          <w:sz w:val="20"/>
          <w:szCs w:val="20"/>
          <w:lang w:val="en-GB"/>
        </w:rPr>
      </w:pPr>
    </w:p>
    <w:p w14:paraId="70E31C45" w14:textId="252C8C8A" w:rsidR="00830FEC" w:rsidRPr="00416373" w:rsidRDefault="00A117B2" w:rsidP="00830FEC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[Item</w:t>
      </w:r>
      <w:r w:rsidR="00830FEC" w:rsidRPr="00416373">
        <w:rPr>
          <w:b/>
          <w:bCs/>
          <w:sz w:val="20"/>
          <w:szCs w:val="20"/>
          <w:lang w:val="en-GB"/>
        </w:rPr>
        <w:t xml:space="preserve">: …………..] </w:t>
      </w:r>
    </w:p>
    <w:p w14:paraId="53C06E83" w14:textId="77777777" w:rsidR="00830FEC" w:rsidRPr="00416373" w:rsidRDefault="00830FEC" w:rsidP="00830FEC">
      <w:pPr>
        <w:pStyle w:val="Default"/>
        <w:rPr>
          <w:sz w:val="20"/>
          <w:szCs w:val="20"/>
          <w:lang w:val="en-GB"/>
        </w:rPr>
      </w:pPr>
    </w:p>
    <w:p w14:paraId="77A5151C" w14:textId="1176C621" w:rsidR="00CE01C2" w:rsidRPr="00CE01C2" w:rsidRDefault="00CE01C2" w:rsidP="00CE01C2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Card reader column</w:t>
      </w:r>
      <w:r w:rsidR="00830FEC" w:rsidRPr="00CE01C2">
        <w:rPr>
          <w:b/>
          <w:sz w:val="20"/>
          <w:szCs w:val="20"/>
          <w:lang w:val="en-GB"/>
        </w:rPr>
        <w:t xml:space="preserve"> FlowMotion® mPost </w:t>
      </w:r>
    </w:p>
    <w:p w14:paraId="185C83B7" w14:textId="39185583" w:rsidR="00830FEC" w:rsidRPr="00CE01C2" w:rsidRDefault="00CE01C2" w:rsidP="00CE01C2">
      <w:pPr>
        <w:pStyle w:val="Default"/>
        <w:ind w:left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lastRenderedPageBreak/>
        <w:t>Card reader column for validating a passageway in combinati</w:t>
      </w:r>
      <w:r>
        <w:rPr>
          <w:sz w:val="20"/>
          <w:szCs w:val="20"/>
          <w:lang w:val="en-GB"/>
        </w:rPr>
        <w:t>on with, for example, the</w:t>
      </w:r>
      <w:r w:rsidRPr="00CE01C2">
        <w:rPr>
          <w:sz w:val="20"/>
          <w:szCs w:val="20"/>
          <w:lang w:val="en-GB"/>
        </w:rPr>
        <w:t xml:space="preserve"> swing door</w:t>
      </w:r>
      <w:r>
        <w:rPr>
          <w:sz w:val="20"/>
          <w:szCs w:val="20"/>
          <w:lang w:val="en-GB"/>
        </w:rPr>
        <w:t xml:space="preserve"> mSwing</w:t>
      </w:r>
      <w:r w:rsidRPr="00CE01C2">
        <w:rPr>
          <w:sz w:val="20"/>
          <w:szCs w:val="20"/>
          <w:lang w:val="en-GB"/>
        </w:rPr>
        <w:t xml:space="preserve">. Elegant colour design in basalt anthracite or customised lacquering. </w:t>
      </w:r>
      <w:r w:rsidR="00A117B2">
        <w:rPr>
          <w:sz w:val="20"/>
          <w:szCs w:val="20"/>
          <w:lang w:val="en-GB"/>
        </w:rPr>
        <w:br/>
      </w:r>
      <w:r w:rsidRPr="00CE01C2">
        <w:rPr>
          <w:sz w:val="20"/>
          <w:szCs w:val="20"/>
          <w:lang w:val="en-GB"/>
        </w:rPr>
        <w:t>Housing dimension: 1090 x 183 mm (H x D).</w:t>
      </w:r>
    </w:p>
    <w:p w14:paraId="3035BB14" w14:textId="77777777" w:rsidR="00830FEC" w:rsidRPr="00CE01C2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1856BF91" w14:textId="0CF09A30" w:rsidR="00830FEC" w:rsidRPr="00CE01C2" w:rsidRDefault="00CE01C2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</w:r>
      <w:r w:rsidR="00830FEC" w:rsidRPr="00CE01C2">
        <w:rPr>
          <w:sz w:val="20"/>
          <w:szCs w:val="20"/>
          <w:lang w:val="en-GB"/>
        </w:rPr>
        <w:t>Magnetic Autocontrol GmbH</w:t>
      </w:r>
      <w:r w:rsidR="00830FEC" w:rsidRPr="00CE01C2">
        <w:rPr>
          <w:sz w:val="20"/>
          <w:szCs w:val="20"/>
          <w:lang w:val="en-GB"/>
        </w:rPr>
        <w:tab/>
      </w:r>
    </w:p>
    <w:p w14:paraId="52FFD439" w14:textId="5C769FAC" w:rsidR="00830FEC" w:rsidRPr="00CE01C2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Typ</w:t>
      </w:r>
      <w:r w:rsidR="00CE01C2">
        <w:rPr>
          <w:sz w:val="20"/>
          <w:szCs w:val="20"/>
          <w:lang w:val="en-GB"/>
        </w:rPr>
        <w:t>e</w:t>
      </w:r>
      <w:r w:rsidRPr="00CE01C2">
        <w:rPr>
          <w:sz w:val="20"/>
          <w:szCs w:val="20"/>
          <w:lang w:val="en-GB"/>
        </w:rPr>
        <w:t xml:space="preserve">: </w:t>
      </w:r>
      <w:r w:rsidRPr="00CE01C2">
        <w:rPr>
          <w:sz w:val="20"/>
          <w:szCs w:val="20"/>
          <w:lang w:val="en-GB"/>
        </w:rPr>
        <w:tab/>
      </w:r>
      <w:r w:rsidR="00CE01C2">
        <w:rPr>
          <w:sz w:val="20"/>
          <w:szCs w:val="20"/>
          <w:lang w:val="en-GB"/>
        </w:rPr>
        <w:tab/>
      </w:r>
      <w:r w:rsidRPr="00CE01C2">
        <w:rPr>
          <w:sz w:val="20"/>
          <w:szCs w:val="20"/>
          <w:lang w:val="en-GB"/>
        </w:rPr>
        <w:t>FMPO_ES</w:t>
      </w:r>
    </w:p>
    <w:p w14:paraId="3B7D718A" w14:textId="77777777" w:rsidR="00830FEC" w:rsidRPr="00CE01C2" w:rsidRDefault="00830FEC" w:rsidP="00830FEC">
      <w:pPr>
        <w:pStyle w:val="Default"/>
        <w:rPr>
          <w:sz w:val="20"/>
          <w:szCs w:val="20"/>
          <w:lang w:val="en-GB"/>
        </w:rPr>
      </w:pPr>
    </w:p>
    <w:p w14:paraId="0EF0A1AE" w14:textId="77777777" w:rsidR="00830FEC" w:rsidRPr="00CE01C2" w:rsidRDefault="00830FEC" w:rsidP="00830FEC">
      <w:pPr>
        <w:pStyle w:val="Default"/>
        <w:jc w:val="both"/>
        <w:rPr>
          <w:sz w:val="20"/>
          <w:szCs w:val="20"/>
          <w:lang w:val="en-GB"/>
        </w:rPr>
      </w:pPr>
    </w:p>
    <w:p w14:paraId="39ABF146" w14:textId="61D4BDD7" w:rsidR="00A117B2" w:rsidRDefault="00CE01C2" w:rsidP="00A117B2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14:paraId="3983CD74" w14:textId="77777777" w:rsidR="00A117B2" w:rsidRDefault="00A117B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14:paraId="7913F052" w14:textId="59C529E0" w:rsidR="00830FEC" w:rsidRPr="00A117B2" w:rsidRDefault="00A117B2" w:rsidP="00A117B2">
      <w:pPr>
        <w:pStyle w:val="Default"/>
        <w:ind w:firstLine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lastRenderedPageBreak/>
        <w:t>[Item</w:t>
      </w:r>
      <w:r w:rsidR="00830FEC" w:rsidRPr="00A117B2">
        <w:rPr>
          <w:b/>
          <w:bCs/>
          <w:sz w:val="20"/>
          <w:szCs w:val="20"/>
          <w:lang w:val="en-GB"/>
        </w:rPr>
        <w:t xml:space="preserve">: …………..] </w:t>
      </w:r>
    </w:p>
    <w:p w14:paraId="727A1073" w14:textId="77777777" w:rsidR="00830FEC" w:rsidRPr="00A117B2" w:rsidRDefault="00830FEC" w:rsidP="00830FEC">
      <w:pPr>
        <w:pStyle w:val="Default"/>
        <w:rPr>
          <w:sz w:val="20"/>
          <w:szCs w:val="20"/>
          <w:lang w:val="en-GB"/>
        </w:rPr>
      </w:pPr>
    </w:p>
    <w:p w14:paraId="4FD603A9" w14:textId="0187186A" w:rsidR="00830FEC" w:rsidRPr="005A64C4" w:rsidRDefault="00A117B2" w:rsidP="00830FEC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Card reader column FlowMotion® </w:t>
      </w:r>
      <w:r w:rsidR="00CE01C2" w:rsidRPr="005A64C4">
        <w:rPr>
          <w:b/>
          <w:sz w:val="20"/>
          <w:szCs w:val="20"/>
          <w:lang w:val="en-GB"/>
        </w:rPr>
        <w:t>mPost small</w:t>
      </w:r>
      <w:r w:rsidR="00830FEC" w:rsidRPr="005A64C4">
        <w:rPr>
          <w:b/>
          <w:sz w:val="20"/>
          <w:szCs w:val="20"/>
          <w:lang w:val="en-GB"/>
        </w:rPr>
        <w:br/>
      </w:r>
      <w:r w:rsidR="005A64C4" w:rsidRPr="005A64C4">
        <w:rPr>
          <w:sz w:val="20"/>
          <w:szCs w:val="20"/>
          <w:lang w:val="en-GB"/>
        </w:rPr>
        <w:t>Card reader column for validating a passageway in combinati</w:t>
      </w:r>
      <w:r w:rsidR="005A64C4">
        <w:rPr>
          <w:sz w:val="20"/>
          <w:szCs w:val="20"/>
          <w:lang w:val="en-GB"/>
        </w:rPr>
        <w:t>on with, for example, the</w:t>
      </w:r>
      <w:r w:rsidR="005A64C4" w:rsidRPr="005A64C4">
        <w:rPr>
          <w:sz w:val="20"/>
          <w:szCs w:val="20"/>
          <w:lang w:val="en-GB"/>
        </w:rPr>
        <w:t xml:space="preserve"> swing door</w:t>
      </w:r>
      <w:r w:rsidR="005A64C4">
        <w:rPr>
          <w:sz w:val="20"/>
          <w:szCs w:val="20"/>
          <w:lang w:val="en-GB"/>
        </w:rPr>
        <w:t xml:space="preserve"> mSwing</w:t>
      </w:r>
      <w:r w:rsidR="005A64C4" w:rsidRPr="005A64C4">
        <w:rPr>
          <w:sz w:val="20"/>
          <w:szCs w:val="20"/>
          <w:lang w:val="en-GB"/>
        </w:rPr>
        <w:t xml:space="preserve"> in stainless steel 1030 x 42.4 mm (H x D tube).</w:t>
      </w:r>
    </w:p>
    <w:p w14:paraId="60575C35" w14:textId="77777777" w:rsidR="00830FEC" w:rsidRPr="005A64C4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12795A16" w14:textId="5DC25EFD" w:rsidR="00830FEC" w:rsidRPr="00CE01C2" w:rsidRDefault="00CE01C2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="00830FEC" w:rsidRPr="00CE01C2">
        <w:rPr>
          <w:sz w:val="20"/>
          <w:szCs w:val="20"/>
          <w:lang w:val="en-GB"/>
        </w:rPr>
        <w:tab/>
        <w:t>Magnetic Autocontrol GmbH</w:t>
      </w:r>
      <w:r w:rsidR="00830FEC" w:rsidRPr="00CE01C2">
        <w:rPr>
          <w:sz w:val="20"/>
          <w:szCs w:val="20"/>
          <w:lang w:val="en-GB"/>
        </w:rPr>
        <w:tab/>
      </w:r>
    </w:p>
    <w:p w14:paraId="5481C8FF" w14:textId="04C2EE2D" w:rsidR="00830FEC" w:rsidRPr="00CE01C2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Typ</w:t>
      </w:r>
      <w:r w:rsidR="00CE01C2" w:rsidRPr="00CE01C2">
        <w:rPr>
          <w:sz w:val="20"/>
          <w:szCs w:val="20"/>
          <w:lang w:val="en-GB"/>
        </w:rPr>
        <w:t>e</w:t>
      </w:r>
      <w:r w:rsidRPr="00CE01C2">
        <w:rPr>
          <w:sz w:val="20"/>
          <w:szCs w:val="20"/>
          <w:lang w:val="en-GB"/>
        </w:rPr>
        <w:t xml:space="preserve">: </w:t>
      </w:r>
      <w:r w:rsidRPr="00CE01C2">
        <w:rPr>
          <w:sz w:val="20"/>
          <w:szCs w:val="20"/>
          <w:lang w:val="en-GB"/>
        </w:rPr>
        <w:tab/>
      </w:r>
      <w:r w:rsidR="00CE01C2" w:rsidRPr="00CE01C2">
        <w:rPr>
          <w:sz w:val="20"/>
          <w:szCs w:val="20"/>
          <w:lang w:val="en-GB"/>
        </w:rPr>
        <w:tab/>
      </w:r>
      <w:r w:rsidRPr="00CE01C2">
        <w:rPr>
          <w:sz w:val="20"/>
          <w:szCs w:val="20"/>
          <w:lang w:val="en-GB"/>
        </w:rPr>
        <w:t>FMPO_SM</w:t>
      </w:r>
    </w:p>
    <w:p w14:paraId="1208B1A9" w14:textId="77777777" w:rsidR="00830FEC" w:rsidRPr="00CE01C2" w:rsidRDefault="00830FEC" w:rsidP="00830FEC">
      <w:pPr>
        <w:pStyle w:val="Default"/>
        <w:jc w:val="both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 xml:space="preserve"> </w:t>
      </w:r>
    </w:p>
    <w:p w14:paraId="72945DC2" w14:textId="77777777" w:rsidR="00830FEC" w:rsidRPr="00CE01C2" w:rsidRDefault="00830FEC" w:rsidP="00830FEC">
      <w:pPr>
        <w:pStyle w:val="Default"/>
        <w:jc w:val="both"/>
        <w:rPr>
          <w:sz w:val="20"/>
          <w:szCs w:val="20"/>
          <w:lang w:val="en-GB"/>
        </w:rPr>
      </w:pPr>
    </w:p>
    <w:p w14:paraId="4DC901B3" w14:textId="77777777" w:rsidR="00CE01C2" w:rsidRPr="00DC4904" w:rsidRDefault="00CE01C2" w:rsidP="00CE01C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6A704A66" w14:textId="77777777" w:rsidR="00830FEC" w:rsidRPr="00DC4904" w:rsidRDefault="00830FEC" w:rsidP="00FB2BA6">
      <w:pPr>
        <w:pStyle w:val="Default"/>
        <w:ind w:left="567"/>
        <w:rPr>
          <w:sz w:val="20"/>
          <w:szCs w:val="20"/>
          <w:lang w:val="en-GB"/>
        </w:rPr>
      </w:pPr>
    </w:p>
    <w:p w14:paraId="4C247872" w14:textId="77777777" w:rsidR="00FB2BA6" w:rsidRPr="00DC4904" w:rsidRDefault="00FB2BA6" w:rsidP="00FB2BA6">
      <w:pPr>
        <w:pStyle w:val="Default"/>
        <w:ind w:left="567"/>
        <w:rPr>
          <w:sz w:val="20"/>
          <w:szCs w:val="20"/>
          <w:lang w:val="en-GB"/>
        </w:rPr>
      </w:pPr>
    </w:p>
    <w:p w14:paraId="4A09138C" w14:textId="77777777" w:rsidR="005A64C4" w:rsidRPr="00DC4904" w:rsidRDefault="005A64C4" w:rsidP="00A117B2">
      <w:pPr>
        <w:pStyle w:val="Default"/>
        <w:rPr>
          <w:sz w:val="20"/>
          <w:szCs w:val="20"/>
          <w:lang w:val="en-GB"/>
        </w:rPr>
      </w:pPr>
    </w:p>
    <w:p w14:paraId="73ADBDFE" w14:textId="5148A84F" w:rsidR="00FB2BA6" w:rsidRPr="00A117B2" w:rsidRDefault="00CE01C2" w:rsidP="00FB2BA6">
      <w:pPr>
        <w:pStyle w:val="Default"/>
        <w:ind w:left="567"/>
        <w:rPr>
          <w:b/>
          <w:sz w:val="20"/>
          <w:szCs w:val="20"/>
          <w:lang w:val="en-GB"/>
        </w:rPr>
      </w:pPr>
      <w:r w:rsidRPr="00A117B2">
        <w:rPr>
          <w:b/>
          <w:sz w:val="20"/>
          <w:szCs w:val="20"/>
          <w:lang w:val="en-GB"/>
        </w:rPr>
        <w:t>Special colour</w:t>
      </w:r>
    </w:p>
    <w:p w14:paraId="40ACA03E" w14:textId="77777777" w:rsidR="00830FEC" w:rsidRPr="00A117B2" w:rsidRDefault="00830FEC" w:rsidP="00FB2BA6">
      <w:pPr>
        <w:pStyle w:val="Default"/>
        <w:ind w:left="567"/>
        <w:rPr>
          <w:b/>
          <w:sz w:val="20"/>
          <w:szCs w:val="20"/>
          <w:lang w:val="en-GB"/>
        </w:rPr>
      </w:pPr>
    </w:p>
    <w:p w14:paraId="53FF62C7" w14:textId="0A5A0FC7" w:rsidR="00830FEC" w:rsidRPr="00A117B2" w:rsidRDefault="00A117B2" w:rsidP="00830FE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A117B2">
        <w:rPr>
          <w:b/>
          <w:bCs/>
          <w:sz w:val="20"/>
          <w:szCs w:val="20"/>
          <w:lang w:val="en-GB"/>
        </w:rPr>
        <w:t>[Item</w:t>
      </w:r>
      <w:r w:rsidR="00830FEC" w:rsidRPr="00A117B2">
        <w:rPr>
          <w:b/>
          <w:bCs/>
          <w:sz w:val="20"/>
          <w:szCs w:val="20"/>
          <w:lang w:val="en-GB"/>
        </w:rPr>
        <w:t>: …………..]</w:t>
      </w:r>
    </w:p>
    <w:p w14:paraId="077D4829" w14:textId="77777777" w:rsidR="00830FEC" w:rsidRPr="00A117B2" w:rsidRDefault="00830FEC" w:rsidP="00830FEC">
      <w:pPr>
        <w:pStyle w:val="Default"/>
        <w:ind w:left="567"/>
        <w:rPr>
          <w:sz w:val="20"/>
          <w:szCs w:val="20"/>
          <w:lang w:val="en-GB"/>
        </w:rPr>
      </w:pPr>
    </w:p>
    <w:p w14:paraId="6C45F487" w14:textId="0A60EE7A" w:rsidR="00830FEC" w:rsidRPr="00A117B2" w:rsidRDefault="00830FEC" w:rsidP="00830FEC">
      <w:pPr>
        <w:pStyle w:val="Default"/>
        <w:ind w:left="567"/>
        <w:rPr>
          <w:sz w:val="20"/>
          <w:szCs w:val="20"/>
          <w:lang w:val="en-GB"/>
        </w:rPr>
      </w:pPr>
      <w:r w:rsidRPr="00A117B2">
        <w:rPr>
          <w:b/>
          <w:sz w:val="20"/>
          <w:szCs w:val="20"/>
          <w:lang w:val="en-GB"/>
        </w:rPr>
        <w:t xml:space="preserve">Option </w:t>
      </w:r>
      <w:r w:rsidR="00A117B2" w:rsidRPr="00A117B2">
        <w:rPr>
          <w:b/>
          <w:sz w:val="20"/>
          <w:szCs w:val="20"/>
          <w:lang w:val="en-GB"/>
        </w:rPr>
        <w:t>special colour for</w:t>
      </w:r>
      <w:r w:rsidR="0046368C">
        <w:rPr>
          <w:b/>
          <w:sz w:val="20"/>
          <w:szCs w:val="20"/>
          <w:lang w:val="en-GB"/>
        </w:rPr>
        <w:t xml:space="preserve"> outer tube</w:t>
      </w:r>
      <w:r w:rsidRPr="00A117B2">
        <w:rPr>
          <w:b/>
          <w:sz w:val="20"/>
          <w:szCs w:val="20"/>
          <w:lang w:val="en-GB"/>
        </w:rPr>
        <w:t xml:space="preserve"> FMPO_ES, </w:t>
      </w:r>
      <w:r w:rsidR="0046368C">
        <w:rPr>
          <w:b/>
          <w:sz w:val="20"/>
          <w:szCs w:val="20"/>
          <w:lang w:val="en-GB"/>
        </w:rPr>
        <w:t>other elements in Anthracite</w:t>
      </w:r>
      <w:r w:rsidRPr="00A117B2">
        <w:rPr>
          <w:b/>
          <w:sz w:val="20"/>
          <w:szCs w:val="20"/>
          <w:lang w:val="en-GB"/>
        </w:rPr>
        <w:br/>
      </w:r>
    </w:p>
    <w:p w14:paraId="1AFC977A" w14:textId="77777777" w:rsidR="00CE01C2" w:rsidRPr="00CE01C2" w:rsidRDefault="00CE01C2" w:rsidP="00CE01C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CE01C2">
        <w:rPr>
          <w:sz w:val="20"/>
          <w:szCs w:val="20"/>
          <w:lang w:val="en-GB"/>
        </w:rPr>
        <w:tab/>
      </w:r>
    </w:p>
    <w:p w14:paraId="197C9FBE" w14:textId="66F470D2" w:rsidR="00830FEC" w:rsidRPr="00CE01C2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Typ</w:t>
      </w:r>
      <w:r w:rsidR="00CE01C2">
        <w:rPr>
          <w:sz w:val="20"/>
          <w:szCs w:val="20"/>
          <w:lang w:val="en-GB"/>
        </w:rPr>
        <w:t>e</w:t>
      </w:r>
      <w:r w:rsidRPr="00CE01C2">
        <w:rPr>
          <w:sz w:val="20"/>
          <w:szCs w:val="20"/>
          <w:lang w:val="en-GB"/>
        </w:rPr>
        <w:t xml:space="preserve">: </w:t>
      </w:r>
      <w:r w:rsidRPr="00CE01C2">
        <w:rPr>
          <w:sz w:val="20"/>
          <w:szCs w:val="20"/>
          <w:lang w:val="en-GB"/>
        </w:rPr>
        <w:tab/>
      </w:r>
      <w:r w:rsidR="00CE01C2">
        <w:rPr>
          <w:sz w:val="20"/>
          <w:szCs w:val="20"/>
          <w:lang w:val="en-GB"/>
        </w:rPr>
        <w:tab/>
      </w:r>
      <w:r w:rsidRPr="00CE01C2">
        <w:rPr>
          <w:sz w:val="20"/>
          <w:szCs w:val="20"/>
          <w:lang w:val="en-GB"/>
        </w:rPr>
        <w:t>SL104</w:t>
      </w:r>
    </w:p>
    <w:p w14:paraId="5D08F56B" w14:textId="77777777" w:rsidR="00830FEC" w:rsidRPr="00CE01C2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3BBBE8F5" w14:textId="77777777" w:rsidR="00830FEC" w:rsidRPr="00CE01C2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33531542" w14:textId="77777777" w:rsidR="00CE01C2" w:rsidRPr="00DC4904" w:rsidRDefault="00CE01C2" w:rsidP="00CE01C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0D82A91F" w14:textId="77777777" w:rsidR="00830FEC" w:rsidRPr="00DC4904" w:rsidRDefault="00830FEC" w:rsidP="00830FE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398C3CA5" w14:textId="77777777" w:rsidR="00830FEC" w:rsidRPr="00DC4904" w:rsidRDefault="00830FEC" w:rsidP="00FB2BA6">
      <w:pPr>
        <w:pStyle w:val="Default"/>
        <w:ind w:left="567"/>
        <w:rPr>
          <w:b/>
          <w:sz w:val="20"/>
          <w:szCs w:val="20"/>
          <w:lang w:val="en-GB"/>
        </w:rPr>
      </w:pPr>
    </w:p>
    <w:p w14:paraId="6B5EB534" w14:textId="77777777" w:rsidR="00FB2BA6" w:rsidRPr="00DC4904" w:rsidRDefault="00FB2BA6" w:rsidP="00FB2BA6">
      <w:pPr>
        <w:pStyle w:val="Default"/>
        <w:ind w:left="567"/>
        <w:rPr>
          <w:b/>
          <w:sz w:val="20"/>
          <w:szCs w:val="20"/>
          <w:lang w:val="en-GB"/>
        </w:rPr>
      </w:pPr>
    </w:p>
    <w:p w14:paraId="3F40191E" w14:textId="23F9D62E" w:rsidR="00830FEC" w:rsidRPr="00D71148" w:rsidRDefault="00D71148" w:rsidP="00FB2BA6">
      <w:pPr>
        <w:pStyle w:val="Default"/>
        <w:ind w:left="567"/>
        <w:rPr>
          <w:sz w:val="20"/>
          <w:szCs w:val="20"/>
          <w:lang w:val="en-GB"/>
        </w:rPr>
      </w:pPr>
      <w:r w:rsidRPr="00D71148">
        <w:rPr>
          <w:b/>
          <w:sz w:val="20"/>
          <w:szCs w:val="20"/>
          <w:lang w:val="en-GB"/>
        </w:rPr>
        <w:t>Front plates/mounting frames</w:t>
      </w:r>
    </w:p>
    <w:p w14:paraId="1910723C" w14:textId="77777777" w:rsidR="00830FEC" w:rsidRPr="00D71148" w:rsidRDefault="00830FEC" w:rsidP="00FB2BA6">
      <w:pPr>
        <w:pStyle w:val="Default"/>
        <w:ind w:left="567"/>
        <w:rPr>
          <w:sz w:val="20"/>
          <w:szCs w:val="20"/>
          <w:lang w:val="en-GB"/>
        </w:rPr>
      </w:pPr>
    </w:p>
    <w:p w14:paraId="0E4310B6" w14:textId="77777777" w:rsidR="00830FEC" w:rsidRPr="00D71148" w:rsidRDefault="00830FEC" w:rsidP="00FB2BA6">
      <w:pPr>
        <w:pStyle w:val="Default"/>
        <w:ind w:left="567"/>
        <w:rPr>
          <w:sz w:val="20"/>
          <w:szCs w:val="20"/>
          <w:lang w:val="en-GB"/>
        </w:rPr>
      </w:pPr>
    </w:p>
    <w:p w14:paraId="0EB76B24" w14:textId="2B73B6BF" w:rsidR="00830FEC" w:rsidRPr="00D71148" w:rsidRDefault="00830FEC" w:rsidP="00830FE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D71148">
        <w:rPr>
          <w:b/>
          <w:bCs/>
          <w:sz w:val="20"/>
          <w:szCs w:val="20"/>
          <w:lang w:val="en-GB"/>
        </w:rPr>
        <w:t>[</w:t>
      </w:r>
      <w:r w:rsidR="00A117B2">
        <w:rPr>
          <w:b/>
          <w:bCs/>
          <w:sz w:val="20"/>
          <w:szCs w:val="20"/>
          <w:lang w:val="en-GB"/>
        </w:rPr>
        <w:t>Item</w:t>
      </w:r>
      <w:r w:rsidRPr="00D71148">
        <w:rPr>
          <w:b/>
          <w:bCs/>
          <w:sz w:val="20"/>
          <w:szCs w:val="20"/>
          <w:lang w:val="en-GB"/>
        </w:rPr>
        <w:t>: …………..]</w:t>
      </w:r>
    </w:p>
    <w:p w14:paraId="2D96075D" w14:textId="77777777" w:rsidR="00830FEC" w:rsidRPr="00D71148" w:rsidRDefault="00830FEC" w:rsidP="00830FEC">
      <w:pPr>
        <w:pStyle w:val="Default"/>
        <w:ind w:left="567"/>
        <w:rPr>
          <w:sz w:val="20"/>
          <w:szCs w:val="20"/>
          <w:lang w:val="en-GB"/>
        </w:rPr>
      </w:pPr>
    </w:p>
    <w:p w14:paraId="6FA558F8" w14:textId="1035F194" w:rsidR="00830FEC" w:rsidRPr="00D71148" w:rsidRDefault="00830FEC" w:rsidP="00830FEC">
      <w:pPr>
        <w:pStyle w:val="Default"/>
        <w:ind w:left="567"/>
        <w:rPr>
          <w:sz w:val="20"/>
          <w:szCs w:val="20"/>
          <w:lang w:val="en-GB"/>
        </w:rPr>
      </w:pPr>
      <w:r w:rsidRPr="00D71148">
        <w:rPr>
          <w:b/>
          <w:sz w:val="20"/>
          <w:szCs w:val="20"/>
          <w:lang w:val="en-GB"/>
        </w:rPr>
        <w:t xml:space="preserve">Option </w:t>
      </w:r>
      <w:r w:rsidR="00D71148" w:rsidRPr="00D71148">
        <w:rPr>
          <w:b/>
          <w:sz w:val="20"/>
          <w:szCs w:val="20"/>
          <w:lang w:val="en-GB"/>
        </w:rPr>
        <w:t>hood mPost wi</w:t>
      </w:r>
      <w:r w:rsidRPr="00D71148">
        <w:rPr>
          <w:b/>
          <w:sz w:val="20"/>
          <w:szCs w:val="20"/>
          <w:lang w:val="en-GB"/>
        </w:rPr>
        <w:t>t</w:t>
      </w:r>
      <w:r w:rsidR="00D71148" w:rsidRPr="00D71148">
        <w:rPr>
          <w:b/>
          <w:sz w:val="20"/>
          <w:szCs w:val="20"/>
          <w:lang w:val="en-GB"/>
        </w:rPr>
        <w:t>h white RFID symbol (1 pc.</w:t>
      </w:r>
      <w:r w:rsidRPr="00D71148">
        <w:rPr>
          <w:b/>
          <w:sz w:val="20"/>
          <w:szCs w:val="20"/>
          <w:lang w:val="en-GB"/>
        </w:rPr>
        <w:t>)</w:t>
      </w:r>
      <w:r w:rsidRPr="00D71148">
        <w:rPr>
          <w:b/>
          <w:sz w:val="20"/>
          <w:szCs w:val="20"/>
          <w:lang w:val="en-GB"/>
        </w:rPr>
        <w:br/>
      </w:r>
    </w:p>
    <w:p w14:paraId="360D5352" w14:textId="5017EB08" w:rsidR="005A64C4" w:rsidRDefault="005A64C4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D721C28" w14:textId="64D6B59E" w:rsidR="00830FEC" w:rsidRPr="005A64C4" w:rsidRDefault="005A64C4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830FEC" w:rsidRPr="005A64C4">
        <w:rPr>
          <w:sz w:val="20"/>
          <w:szCs w:val="20"/>
          <w:lang w:val="en-GB"/>
        </w:rPr>
        <w:t>yp</w:t>
      </w:r>
      <w:r>
        <w:rPr>
          <w:sz w:val="20"/>
          <w:szCs w:val="20"/>
          <w:lang w:val="en-GB"/>
        </w:rPr>
        <w:t>e</w:t>
      </w:r>
      <w:r w:rsidR="00830FEC" w:rsidRPr="005A64C4">
        <w:rPr>
          <w:sz w:val="20"/>
          <w:szCs w:val="20"/>
          <w:lang w:val="en-GB"/>
        </w:rPr>
        <w:t xml:space="preserve">: </w:t>
      </w:r>
      <w:r w:rsidR="00830FEC" w:rsidRPr="005A64C4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</w:r>
      <w:r w:rsidR="00830FEC" w:rsidRPr="005A64C4">
        <w:rPr>
          <w:sz w:val="20"/>
          <w:szCs w:val="20"/>
          <w:lang w:val="en-GB"/>
        </w:rPr>
        <w:t>FP113</w:t>
      </w:r>
    </w:p>
    <w:p w14:paraId="2DAF0E7D" w14:textId="77777777" w:rsidR="00830FEC" w:rsidRPr="005A64C4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2FCB90BA" w14:textId="77777777" w:rsidR="00830FEC" w:rsidRPr="005A64C4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15B3AB4E" w14:textId="77777777" w:rsidR="00A117B2" w:rsidRPr="00D71148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71148">
        <w:rPr>
          <w:sz w:val="20"/>
          <w:szCs w:val="20"/>
          <w:lang w:val="en-GB"/>
        </w:rPr>
        <w:t>Total: …………..</w:t>
      </w:r>
    </w:p>
    <w:p w14:paraId="39A19299" w14:textId="77777777" w:rsidR="00830FEC" w:rsidRPr="00D71148" w:rsidRDefault="00830FEC" w:rsidP="00830FE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0681D027" w14:textId="77777777" w:rsidR="00830FEC" w:rsidRPr="00D71148" w:rsidRDefault="00830FEC" w:rsidP="00830FE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3D1B101B" w14:textId="77777777" w:rsidR="00830FEC" w:rsidRPr="00D71148" w:rsidRDefault="00830FEC" w:rsidP="00830FE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6455F43" w14:textId="75F58202" w:rsidR="00830FEC" w:rsidRPr="00D71148" w:rsidRDefault="00830FEC" w:rsidP="00830FE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D71148">
        <w:rPr>
          <w:b/>
          <w:bCs/>
          <w:sz w:val="20"/>
          <w:szCs w:val="20"/>
          <w:lang w:val="en-GB"/>
        </w:rPr>
        <w:t>[</w:t>
      </w:r>
      <w:r w:rsidR="00A117B2">
        <w:rPr>
          <w:b/>
          <w:bCs/>
          <w:sz w:val="20"/>
          <w:szCs w:val="20"/>
          <w:lang w:val="en-GB"/>
        </w:rPr>
        <w:t>Item</w:t>
      </w:r>
      <w:r w:rsidRPr="00D71148">
        <w:rPr>
          <w:b/>
          <w:bCs/>
          <w:sz w:val="20"/>
          <w:szCs w:val="20"/>
          <w:lang w:val="en-GB"/>
        </w:rPr>
        <w:t>: …………..]</w:t>
      </w:r>
    </w:p>
    <w:p w14:paraId="3E646E99" w14:textId="77777777" w:rsidR="00830FEC" w:rsidRPr="00D71148" w:rsidRDefault="00830FEC" w:rsidP="00830FEC">
      <w:pPr>
        <w:pStyle w:val="Default"/>
        <w:ind w:left="567"/>
        <w:rPr>
          <w:sz w:val="20"/>
          <w:szCs w:val="20"/>
          <w:lang w:val="en-GB"/>
        </w:rPr>
      </w:pPr>
    </w:p>
    <w:p w14:paraId="2DF3B495" w14:textId="140E3E83" w:rsidR="00830FEC" w:rsidRPr="00D71148" w:rsidRDefault="00D71148" w:rsidP="00830FEC">
      <w:pPr>
        <w:pStyle w:val="Default"/>
        <w:ind w:left="567"/>
        <w:rPr>
          <w:sz w:val="20"/>
          <w:szCs w:val="20"/>
          <w:lang w:val="en-GB"/>
        </w:rPr>
      </w:pPr>
      <w:r w:rsidRPr="00D71148">
        <w:rPr>
          <w:b/>
          <w:sz w:val="20"/>
          <w:szCs w:val="20"/>
          <w:lang w:val="en-GB"/>
        </w:rPr>
        <w:t>Option hood mPost with white RFID s</w:t>
      </w:r>
      <w:r>
        <w:rPr>
          <w:b/>
          <w:sz w:val="20"/>
          <w:szCs w:val="20"/>
          <w:lang w:val="en-GB"/>
        </w:rPr>
        <w:t>ymbol, special colour (1 pc.</w:t>
      </w:r>
      <w:r w:rsidR="00830FEC" w:rsidRPr="00D71148">
        <w:rPr>
          <w:b/>
          <w:sz w:val="20"/>
          <w:szCs w:val="20"/>
          <w:lang w:val="en-GB"/>
        </w:rPr>
        <w:t>)</w:t>
      </w:r>
      <w:r w:rsidR="00830FEC" w:rsidRPr="00D71148">
        <w:rPr>
          <w:b/>
          <w:sz w:val="20"/>
          <w:szCs w:val="20"/>
          <w:lang w:val="en-GB"/>
        </w:rPr>
        <w:br/>
      </w:r>
    </w:p>
    <w:p w14:paraId="1101F1C5" w14:textId="77777777" w:rsidR="005A64C4" w:rsidRDefault="005A64C4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782C3392" w14:textId="54C77741" w:rsidR="00830FEC" w:rsidRPr="005A64C4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5A64C4">
        <w:rPr>
          <w:sz w:val="20"/>
          <w:szCs w:val="20"/>
          <w:lang w:val="en-GB"/>
        </w:rPr>
        <w:t>Typ</w:t>
      </w:r>
      <w:r w:rsidR="005A64C4">
        <w:rPr>
          <w:sz w:val="20"/>
          <w:szCs w:val="20"/>
          <w:lang w:val="en-GB"/>
        </w:rPr>
        <w:t>e</w:t>
      </w:r>
      <w:r w:rsidRPr="005A64C4">
        <w:rPr>
          <w:sz w:val="20"/>
          <w:szCs w:val="20"/>
          <w:lang w:val="en-GB"/>
        </w:rPr>
        <w:t xml:space="preserve">: </w:t>
      </w:r>
      <w:r w:rsidRPr="005A64C4">
        <w:rPr>
          <w:sz w:val="20"/>
          <w:szCs w:val="20"/>
          <w:lang w:val="en-GB"/>
        </w:rPr>
        <w:tab/>
        <w:t>FP1X3</w:t>
      </w:r>
    </w:p>
    <w:p w14:paraId="52C356DB" w14:textId="77777777" w:rsidR="00830FEC" w:rsidRPr="005A64C4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2AE80247" w14:textId="77777777" w:rsidR="00830FEC" w:rsidRPr="005A64C4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28BF8E47" w14:textId="77777777" w:rsidR="00A117B2" w:rsidRPr="00DC4904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5245AE87" w14:textId="77777777" w:rsidR="00830FEC" w:rsidRPr="00DC4904" w:rsidRDefault="00830FEC" w:rsidP="00830FE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418DD4D4" w14:textId="77777777" w:rsidR="00830FEC" w:rsidRPr="00DC4904" w:rsidRDefault="00830FEC" w:rsidP="00830FE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3DE4D475" w14:textId="77777777" w:rsidR="00830FEC" w:rsidRPr="00DC4904" w:rsidRDefault="00830FEC" w:rsidP="00FB2BA6">
      <w:pPr>
        <w:pStyle w:val="Default"/>
        <w:ind w:left="567"/>
        <w:rPr>
          <w:sz w:val="20"/>
          <w:szCs w:val="20"/>
          <w:lang w:val="en-GB"/>
        </w:rPr>
      </w:pPr>
    </w:p>
    <w:p w14:paraId="511B757E" w14:textId="77777777" w:rsidR="00D71148" w:rsidRPr="00DC4904" w:rsidRDefault="00D71148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DC4904">
        <w:rPr>
          <w:b/>
          <w:bCs/>
          <w:sz w:val="20"/>
          <w:szCs w:val="20"/>
          <w:lang w:val="en-GB"/>
        </w:rPr>
        <w:br w:type="page"/>
      </w:r>
    </w:p>
    <w:p w14:paraId="0A4F7663" w14:textId="673E038F" w:rsidR="00830FEC" w:rsidRPr="00DC4904" w:rsidRDefault="00830FEC" w:rsidP="00830FE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DC4904">
        <w:rPr>
          <w:b/>
          <w:bCs/>
          <w:sz w:val="20"/>
          <w:szCs w:val="20"/>
          <w:lang w:val="en-GB"/>
        </w:rPr>
        <w:lastRenderedPageBreak/>
        <w:t>[</w:t>
      </w:r>
      <w:r w:rsidR="00A117B2" w:rsidRPr="00DC4904">
        <w:rPr>
          <w:b/>
          <w:bCs/>
          <w:sz w:val="20"/>
          <w:szCs w:val="20"/>
          <w:lang w:val="en-GB"/>
        </w:rPr>
        <w:t>Item</w:t>
      </w:r>
      <w:r w:rsidRPr="00DC4904">
        <w:rPr>
          <w:b/>
          <w:bCs/>
          <w:sz w:val="20"/>
          <w:szCs w:val="20"/>
          <w:lang w:val="en-GB"/>
        </w:rPr>
        <w:t>: …………..]</w:t>
      </w:r>
    </w:p>
    <w:p w14:paraId="257D6977" w14:textId="77777777" w:rsidR="00830FEC" w:rsidRPr="00DC4904" w:rsidRDefault="00830FEC" w:rsidP="00830FEC">
      <w:pPr>
        <w:pStyle w:val="Default"/>
        <w:ind w:left="567"/>
        <w:rPr>
          <w:sz w:val="20"/>
          <w:szCs w:val="20"/>
          <w:lang w:val="en-GB"/>
        </w:rPr>
      </w:pPr>
    </w:p>
    <w:p w14:paraId="5743C83B" w14:textId="2C3074A8" w:rsidR="00830FEC" w:rsidRPr="00AB1E8E" w:rsidRDefault="00AB1E8E" w:rsidP="00830FEC">
      <w:pPr>
        <w:pStyle w:val="Default"/>
        <w:ind w:left="567"/>
        <w:rPr>
          <w:sz w:val="20"/>
          <w:szCs w:val="20"/>
          <w:lang w:val="en-GB"/>
        </w:rPr>
      </w:pPr>
      <w:r w:rsidRPr="00AB1E8E">
        <w:rPr>
          <w:b/>
          <w:sz w:val="20"/>
          <w:szCs w:val="20"/>
          <w:lang w:val="en-GB"/>
        </w:rPr>
        <w:t>Option hood</w:t>
      </w:r>
      <w:r w:rsidR="00830FEC" w:rsidRPr="00AB1E8E">
        <w:rPr>
          <w:b/>
          <w:sz w:val="20"/>
          <w:szCs w:val="20"/>
          <w:lang w:val="en-GB"/>
        </w:rPr>
        <w:t xml:space="preserve"> mPost </w:t>
      </w:r>
      <w:r w:rsidRPr="00AB1E8E">
        <w:rPr>
          <w:b/>
          <w:sz w:val="20"/>
          <w:szCs w:val="20"/>
          <w:lang w:val="en-GB"/>
        </w:rPr>
        <w:t>with cut out for NT104 inc</w:t>
      </w:r>
      <w:r w:rsidR="00830FEC" w:rsidRPr="00AB1E8E">
        <w:rPr>
          <w:b/>
          <w:sz w:val="20"/>
          <w:szCs w:val="20"/>
          <w:lang w:val="en-GB"/>
        </w:rPr>
        <w:t xml:space="preserve">l. </w:t>
      </w:r>
      <w:r w:rsidRPr="00AB1E8E">
        <w:rPr>
          <w:b/>
          <w:sz w:val="20"/>
          <w:szCs w:val="20"/>
          <w:lang w:val="en-GB"/>
        </w:rPr>
        <w:t>mounting frame (1 pc.</w:t>
      </w:r>
      <w:r w:rsidR="00830FEC" w:rsidRPr="00AB1E8E">
        <w:rPr>
          <w:b/>
          <w:sz w:val="20"/>
          <w:szCs w:val="20"/>
          <w:lang w:val="en-GB"/>
        </w:rPr>
        <w:t>)</w:t>
      </w:r>
      <w:r w:rsidR="00830FEC" w:rsidRPr="00AB1E8E">
        <w:rPr>
          <w:b/>
          <w:sz w:val="20"/>
          <w:szCs w:val="20"/>
          <w:lang w:val="en-GB"/>
        </w:rPr>
        <w:br/>
      </w:r>
    </w:p>
    <w:p w14:paraId="6DF6007F" w14:textId="77777777" w:rsidR="005A64C4" w:rsidRDefault="005A64C4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719FFE47" w14:textId="41D7131E" w:rsidR="00830FEC" w:rsidRPr="00416373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416373">
        <w:rPr>
          <w:sz w:val="20"/>
          <w:szCs w:val="20"/>
          <w:lang w:val="en-GB"/>
        </w:rPr>
        <w:t>Typ</w:t>
      </w:r>
      <w:r w:rsidR="005A64C4" w:rsidRPr="00416373">
        <w:rPr>
          <w:sz w:val="20"/>
          <w:szCs w:val="20"/>
          <w:lang w:val="en-GB"/>
        </w:rPr>
        <w:t>e</w:t>
      </w:r>
      <w:r w:rsidRPr="00416373">
        <w:rPr>
          <w:sz w:val="20"/>
          <w:szCs w:val="20"/>
          <w:lang w:val="en-GB"/>
        </w:rPr>
        <w:t xml:space="preserve">: </w:t>
      </w:r>
      <w:r w:rsidRPr="00416373">
        <w:rPr>
          <w:sz w:val="20"/>
          <w:szCs w:val="20"/>
          <w:lang w:val="en-GB"/>
        </w:rPr>
        <w:tab/>
      </w:r>
      <w:r w:rsidR="005A64C4" w:rsidRPr="00416373">
        <w:rPr>
          <w:sz w:val="20"/>
          <w:szCs w:val="20"/>
          <w:lang w:val="en-GB"/>
        </w:rPr>
        <w:tab/>
      </w:r>
      <w:r w:rsidRPr="00416373">
        <w:rPr>
          <w:sz w:val="20"/>
          <w:szCs w:val="20"/>
          <w:lang w:val="en-GB"/>
        </w:rPr>
        <w:t>FP106</w:t>
      </w:r>
    </w:p>
    <w:p w14:paraId="21EAEFEB" w14:textId="77777777" w:rsidR="00830FEC" w:rsidRPr="00416373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4D02C33E" w14:textId="77777777" w:rsidR="00830FEC" w:rsidRPr="00416373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57C20372" w14:textId="77777777" w:rsidR="00A117B2" w:rsidRPr="00416373" w:rsidRDefault="00A117B2" w:rsidP="00A117B2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416373">
        <w:rPr>
          <w:sz w:val="20"/>
          <w:szCs w:val="20"/>
        </w:rPr>
        <w:t>Total: …………..</w:t>
      </w:r>
    </w:p>
    <w:p w14:paraId="79E8BB56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7067D0DE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59C4D3F3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07E08739" w14:textId="1231EDCA" w:rsidR="00830FEC" w:rsidRPr="00DC4904" w:rsidRDefault="00830FEC" w:rsidP="00830FE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DC4904">
        <w:rPr>
          <w:b/>
          <w:bCs/>
          <w:sz w:val="20"/>
          <w:szCs w:val="20"/>
          <w:lang w:val="en-GB"/>
        </w:rPr>
        <w:t>[</w:t>
      </w:r>
      <w:r w:rsidR="00A117B2" w:rsidRPr="00DC4904">
        <w:rPr>
          <w:b/>
          <w:bCs/>
          <w:sz w:val="20"/>
          <w:szCs w:val="20"/>
          <w:lang w:val="en-GB"/>
        </w:rPr>
        <w:t>Item</w:t>
      </w:r>
      <w:r w:rsidRPr="00DC4904">
        <w:rPr>
          <w:b/>
          <w:bCs/>
          <w:sz w:val="20"/>
          <w:szCs w:val="20"/>
          <w:lang w:val="en-GB"/>
        </w:rPr>
        <w:t>: …………..]</w:t>
      </w:r>
    </w:p>
    <w:p w14:paraId="4BB05B77" w14:textId="77777777" w:rsidR="00830FEC" w:rsidRPr="00DC4904" w:rsidRDefault="00830FEC" w:rsidP="00830FEC">
      <w:pPr>
        <w:pStyle w:val="Default"/>
        <w:ind w:left="567"/>
        <w:rPr>
          <w:sz w:val="20"/>
          <w:szCs w:val="20"/>
          <w:lang w:val="en-GB"/>
        </w:rPr>
      </w:pPr>
    </w:p>
    <w:p w14:paraId="47B1C231" w14:textId="02FA461F" w:rsidR="00830FEC" w:rsidRPr="00AB1E8E" w:rsidRDefault="00830FEC" w:rsidP="00830FEC">
      <w:pPr>
        <w:pStyle w:val="Default"/>
        <w:ind w:left="567"/>
        <w:rPr>
          <w:sz w:val="20"/>
          <w:szCs w:val="20"/>
          <w:lang w:val="en-GB"/>
        </w:rPr>
      </w:pPr>
      <w:r w:rsidRPr="00AB1E8E">
        <w:rPr>
          <w:b/>
          <w:sz w:val="20"/>
          <w:szCs w:val="20"/>
          <w:lang w:val="en-GB"/>
        </w:rPr>
        <w:t xml:space="preserve">Option </w:t>
      </w:r>
      <w:r w:rsidR="00AB1E8E" w:rsidRPr="00AB1E8E">
        <w:rPr>
          <w:b/>
          <w:sz w:val="20"/>
          <w:szCs w:val="20"/>
          <w:lang w:val="en-GB"/>
        </w:rPr>
        <w:t>hood</w:t>
      </w:r>
      <w:r w:rsidRPr="00AB1E8E">
        <w:rPr>
          <w:b/>
          <w:sz w:val="20"/>
          <w:szCs w:val="20"/>
          <w:lang w:val="en-GB"/>
        </w:rPr>
        <w:t xml:space="preserve"> mPost </w:t>
      </w:r>
      <w:r w:rsidR="00AB1E8E" w:rsidRPr="00AB1E8E">
        <w:rPr>
          <w:b/>
          <w:sz w:val="20"/>
          <w:szCs w:val="20"/>
          <w:lang w:val="en-GB"/>
        </w:rPr>
        <w:t>with cut out for NT104 inc</w:t>
      </w:r>
      <w:r w:rsidRPr="00AB1E8E">
        <w:rPr>
          <w:b/>
          <w:sz w:val="20"/>
          <w:szCs w:val="20"/>
          <w:lang w:val="en-GB"/>
        </w:rPr>
        <w:t xml:space="preserve">l. </w:t>
      </w:r>
      <w:r w:rsidR="00AB1E8E" w:rsidRPr="00AB1E8E">
        <w:rPr>
          <w:b/>
          <w:sz w:val="20"/>
          <w:szCs w:val="20"/>
          <w:lang w:val="en-GB"/>
        </w:rPr>
        <w:t xml:space="preserve">mounting frame, </w:t>
      </w:r>
      <w:r w:rsidR="00AB1E8E">
        <w:rPr>
          <w:b/>
          <w:sz w:val="20"/>
          <w:szCs w:val="20"/>
          <w:lang w:val="en-GB"/>
        </w:rPr>
        <w:t>special colour</w:t>
      </w:r>
      <w:r w:rsidR="00AB1E8E" w:rsidRPr="00AB1E8E">
        <w:rPr>
          <w:b/>
          <w:sz w:val="20"/>
          <w:szCs w:val="20"/>
          <w:lang w:val="en-GB"/>
        </w:rPr>
        <w:t xml:space="preserve"> (1 pc.</w:t>
      </w:r>
      <w:r w:rsidRPr="00AB1E8E">
        <w:rPr>
          <w:b/>
          <w:sz w:val="20"/>
          <w:szCs w:val="20"/>
          <w:lang w:val="en-GB"/>
        </w:rPr>
        <w:t>)</w:t>
      </w:r>
      <w:r w:rsidRPr="00AB1E8E">
        <w:rPr>
          <w:b/>
          <w:sz w:val="20"/>
          <w:szCs w:val="20"/>
          <w:lang w:val="en-GB"/>
        </w:rPr>
        <w:br/>
      </w:r>
    </w:p>
    <w:p w14:paraId="73053BD7" w14:textId="77777777" w:rsidR="005A64C4" w:rsidRDefault="005A64C4" w:rsidP="005A64C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3444D2FF" w14:textId="5DB79F1A" w:rsidR="00830FEC" w:rsidRPr="00416373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416373">
        <w:rPr>
          <w:sz w:val="20"/>
          <w:szCs w:val="20"/>
          <w:lang w:val="en-GB"/>
        </w:rPr>
        <w:t>Typ</w:t>
      </w:r>
      <w:r w:rsidR="005A64C4" w:rsidRPr="00416373">
        <w:rPr>
          <w:sz w:val="20"/>
          <w:szCs w:val="20"/>
          <w:lang w:val="en-GB"/>
        </w:rPr>
        <w:t>e</w:t>
      </w:r>
      <w:r w:rsidRPr="00416373">
        <w:rPr>
          <w:sz w:val="20"/>
          <w:szCs w:val="20"/>
          <w:lang w:val="en-GB"/>
        </w:rPr>
        <w:t xml:space="preserve">: </w:t>
      </w:r>
      <w:r w:rsidRPr="00416373">
        <w:rPr>
          <w:sz w:val="20"/>
          <w:szCs w:val="20"/>
          <w:lang w:val="en-GB"/>
        </w:rPr>
        <w:tab/>
      </w:r>
      <w:r w:rsidR="005A64C4" w:rsidRPr="00416373">
        <w:rPr>
          <w:sz w:val="20"/>
          <w:szCs w:val="20"/>
          <w:lang w:val="en-GB"/>
        </w:rPr>
        <w:tab/>
      </w:r>
      <w:r w:rsidRPr="00416373">
        <w:rPr>
          <w:sz w:val="20"/>
          <w:szCs w:val="20"/>
          <w:lang w:val="en-GB"/>
        </w:rPr>
        <w:t>FP1X6</w:t>
      </w:r>
    </w:p>
    <w:p w14:paraId="4F5F3D1A" w14:textId="77777777" w:rsidR="00830FEC" w:rsidRPr="00416373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13B7FEB1" w14:textId="77777777" w:rsidR="00830FEC" w:rsidRPr="00416373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490B1B75" w14:textId="77777777" w:rsidR="00A117B2" w:rsidRPr="00AB1E8E" w:rsidRDefault="00A117B2" w:rsidP="00A117B2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AB1E8E">
        <w:rPr>
          <w:sz w:val="20"/>
          <w:szCs w:val="20"/>
          <w:lang w:val="en-US"/>
        </w:rPr>
        <w:t>Total: …………..</w:t>
      </w:r>
    </w:p>
    <w:p w14:paraId="2741C19D" w14:textId="77777777" w:rsidR="00830FEC" w:rsidRPr="00AB1E8E" w:rsidRDefault="00830FEC" w:rsidP="00830FEC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14:paraId="20AD75A2" w14:textId="77777777" w:rsidR="00830FEC" w:rsidRPr="00AB1E8E" w:rsidRDefault="00830FEC" w:rsidP="00830FEC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14:paraId="39869A46" w14:textId="77777777" w:rsidR="00830FEC" w:rsidRPr="00AB1E8E" w:rsidRDefault="00830FEC" w:rsidP="00830FEC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14:paraId="7BD941C6" w14:textId="3A69BD27" w:rsidR="00830FEC" w:rsidRPr="00AB1E8E" w:rsidRDefault="00AB1E8E" w:rsidP="00830FEC">
      <w:pPr>
        <w:pStyle w:val="Default"/>
        <w:ind w:firstLine="567"/>
        <w:jc w:val="both"/>
        <w:rPr>
          <w:b/>
          <w:sz w:val="20"/>
          <w:szCs w:val="20"/>
          <w:lang w:val="en-US"/>
        </w:rPr>
      </w:pPr>
      <w:r w:rsidRPr="00AB1E8E">
        <w:rPr>
          <w:b/>
          <w:sz w:val="20"/>
          <w:szCs w:val="20"/>
          <w:lang w:val="en-US"/>
        </w:rPr>
        <w:t>Emergency push button</w:t>
      </w:r>
    </w:p>
    <w:p w14:paraId="58BD3AAB" w14:textId="77777777" w:rsidR="00830FEC" w:rsidRPr="00AB1E8E" w:rsidRDefault="00830FEC" w:rsidP="00830FEC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14:paraId="58BEFD69" w14:textId="77777777" w:rsidR="00830FEC" w:rsidRPr="00AB1E8E" w:rsidRDefault="00830FEC" w:rsidP="00830FEC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14:paraId="27E5B363" w14:textId="35390C70" w:rsidR="00830FEC" w:rsidRPr="00AB1E8E" w:rsidRDefault="00830FEC" w:rsidP="00830FEC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AB1E8E">
        <w:rPr>
          <w:b/>
          <w:bCs/>
          <w:sz w:val="20"/>
          <w:szCs w:val="20"/>
          <w:lang w:val="en-US"/>
        </w:rPr>
        <w:t>[</w:t>
      </w:r>
      <w:r w:rsidR="00A117B2">
        <w:rPr>
          <w:b/>
          <w:bCs/>
          <w:sz w:val="20"/>
          <w:szCs w:val="20"/>
          <w:lang w:val="en-GB"/>
        </w:rPr>
        <w:t>Item</w:t>
      </w:r>
      <w:r w:rsidRPr="00AB1E8E">
        <w:rPr>
          <w:b/>
          <w:bCs/>
          <w:sz w:val="20"/>
          <w:szCs w:val="20"/>
          <w:lang w:val="en-US"/>
        </w:rPr>
        <w:t>: …………..]</w:t>
      </w:r>
    </w:p>
    <w:p w14:paraId="321FB30F" w14:textId="77777777" w:rsidR="00830FEC" w:rsidRPr="00AB1E8E" w:rsidRDefault="00830FEC" w:rsidP="00830FEC">
      <w:pPr>
        <w:pStyle w:val="Default"/>
        <w:ind w:left="567"/>
        <w:rPr>
          <w:sz w:val="20"/>
          <w:szCs w:val="20"/>
          <w:lang w:val="en-US"/>
        </w:rPr>
      </w:pPr>
    </w:p>
    <w:p w14:paraId="052514FA" w14:textId="73040EB7" w:rsidR="00830FEC" w:rsidRPr="00AB1E8E" w:rsidRDefault="00830FEC" w:rsidP="00830FEC">
      <w:pPr>
        <w:pStyle w:val="Default"/>
        <w:ind w:left="567"/>
        <w:rPr>
          <w:b/>
          <w:sz w:val="20"/>
          <w:szCs w:val="20"/>
          <w:lang w:val="en-GB"/>
        </w:rPr>
      </w:pPr>
      <w:r w:rsidRPr="00B75640">
        <w:rPr>
          <w:b/>
          <w:sz w:val="20"/>
          <w:szCs w:val="20"/>
          <w:lang w:val="en-GB"/>
        </w:rPr>
        <w:t xml:space="preserve">Option </w:t>
      </w:r>
      <w:r w:rsidR="00AB1E8E" w:rsidRPr="00B75640">
        <w:rPr>
          <w:b/>
          <w:sz w:val="20"/>
          <w:szCs w:val="20"/>
          <w:lang w:val="en-GB"/>
        </w:rPr>
        <w:t>asse</w:t>
      </w:r>
      <w:r w:rsidR="00B75640" w:rsidRPr="00B75640">
        <w:rPr>
          <w:b/>
          <w:sz w:val="20"/>
          <w:szCs w:val="20"/>
          <w:lang w:val="en-GB"/>
        </w:rPr>
        <w:t>m</w:t>
      </w:r>
      <w:r w:rsidR="00AB1E8E" w:rsidRPr="00B75640">
        <w:rPr>
          <w:b/>
          <w:sz w:val="20"/>
          <w:szCs w:val="20"/>
          <w:lang w:val="en-GB"/>
        </w:rPr>
        <w:t>bly kit emergency push button,</w:t>
      </w:r>
      <w:r w:rsidR="00B75640" w:rsidRPr="00B75640">
        <w:rPr>
          <w:b/>
          <w:sz w:val="20"/>
          <w:szCs w:val="20"/>
          <w:lang w:val="en-GB"/>
        </w:rPr>
        <w:t xml:space="preserve"> </w:t>
      </w:r>
      <w:r w:rsidR="00AB1E8E" w:rsidRPr="00B75640">
        <w:rPr>
          <w:b/>
          <w:sz w:val="20"/>
          <w:szCs w:val="20"/>
          <w:lang w:val="en-GB"/>
        </w:rPr>
        <w:t xml:space="preserve">incl. </w:t>
      </w:r>
      <w:r w:rsidR="00B75640">
        <w:rPr>
          <w:b/>
          <w:sz w:val="20"/>
          <w:szCs w:val="20"/>
          <w:lang w:val="en-GB"/>
        </w:rPr>
        <w:t>e</w:t>
      </w:r>
      <w:r w:rsidR="00AB1E8E" w:rsidRPr="00AB1E8E">
        <w:rPr>
          <w:b/>
          <w:sz w:val="20"/>
          <w:szCs w:val="20"/>
          <w:lang w:val="en-GB"/>
        </w:rPr>
        <w:t>mergency push button, without cables 230 V AC / 24 V DC inc</w:t>
      </w:r>
      <w:r w:rsidRPr="00AB1E8E">
        <w:rPr>
          <w:b/>
          <w:sz w:val="20"/>
          <w:szCs w:val="20"/>
          <w:lang w:val="en-GB"/>
        </w:rPr>
        <w:t xml:space="preserve">l. </w:t>
      </w:r>
      <w:r w:rsidR="00AB1E8E" w:rsidRPr="00AB1E8E">
        <w:rPr>
          <w:b/>
          <w:sz w:val="20"/>
          <w:szCs w:val="20"/>
          <w:lang w:val="en-GB"/>
        </w:rPr>
        <w:t>type exam</w:t>
      </w:r>
      <w:r w:rsidR="00B75640">
        <w:rPr>
          <w:b/>
          <w:sz w:val="20"/>
          <w:szCs w:val="20"/>
          <w:lang w:val="en-GB"/>
        </w:rPr>
        <w:t>in</w:t>
      </w:r>
      <w:r w:rsidR="00AB1E8E" w:rsidRPr="00AB1E8E">
        <w:rPr>
          <w:b/>
          <w:sz w:val="20"/>
          <w:szCs w:val="20"/>
          <w:lang w:val="en-GB"/>
        </w:rPr>
        <w:t>ation certificate (TÜV) fo</w:t>
      </w:r>
      <w:r w:rsidRPr="00AB1E8E">
        <w:rPr>
          <w:b/>
          <w:sz w:val="20"/>
          <w:szCs w:val="20"/>
          <w:lang w:val="en-GB"/>
        </w:rPr>
        <w:t xml:space="preserve">r </w:t>
      </w:r>
      <w:r w:rsidR="00AB1E8E">
        <w:rPr>
          <w:b/>
          <w:sz w:val="20"/>
          <w:szCs w:val="20"/>
          <w:lang w:val="en-GB"/>
        </w:rPr>
        <w:t>escape and rescue route approval mWing a</w:t>
      </w:r>
      <w:r w:rsidR="00B75640">
        <w:rPr>
          <w:b/>
          <w:sz w:val="20"/>
          <w:szCs w:val="20"/>
          <w:lang w:val="en-GB"/>
        </w:rPr>
        <w:t>nd mSwing (not fo</w:t>
      </w:r>
      <w:r w:rsidRPr="00AB1E8E">
        <w:rPr>
          <w:b/>
          <w:sz w:val="20"/>
          <w:szCs w:val="20"/>
          <w:lang w:val="en-GB"/>
        </w:rPr>
        <w:t>r mTwing)</w:t>
      </w:r>
      <w:r w:rsidRPr="00AB1E8E">
        <w:rPr>
          <w:b/>
          <w:sz w:val="20"/>
          <w:szCs w:val="20"/>
          <w:lang w:val="en-GB"/>
        </w:rPr>
        <w:br/>
      </w:r>
    </w:p>
    <w:p w14:paraId="685F977D" w14:textId="77777777" w:rsidR="005A64C4" w:rsidRDefault="005A64C4" w:rsidP="005A64C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67F137C" w14:textId="554FCC3F" w:rsidR="00830FEC" w:rsidRPr="00416373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416373">
        <w:rPr>
          <w:sz w:val="20"/>
          <w:szCs w:val="20"/>
          <w:lang w:val="en-GB"/>
        </w:rPr>
        <w:t>Typ</w:t>
      </w:r>
      <w:r w:rsidR="005A64C4" w:rsidRPr="00416373">
        <w:rPr>
          <w:sz w:val="20"/>
          <w:szCs w:val="20"/>
          <w:lang w:val="en-GB"/>
        </w:rPr>
        <w:t>e</w:t>
      </w:r>
      <w:r w:rsidRPr="00416373">
        <w:rPr>
          <w:sz w:val="20"/>
          <w:szCs w:val="20"/>
          <w:lang w:val="en-GB"/>
        </w:rPr>
        <w:t xml:space="preserve">: </w:t>
      </w:r>
      <w:r w:rsidRPr="00416373">
        <w:rPr>
          <w:sz w:val="20"/>
          <w:szCs w:val="20"/>
          <w:lang w:val="en-GB"/>
        </w:rPr>
        <w:tab/>
      </w:r>
      <w:r w:rsidR="005A64C4" w:rsidRPr="00416373">
        <w:rPr>
          <w:sz w:val="20"/>
          <w:szCs w:val="20"/>
          <w:lang w:val="en-GB"/>
        </w:rPr>
        <w:tab/>
      </w:r>
      <w:r w:rsidR="00934B23" w:rsidRPr="00416373">
        <w:rPr>
          <w:sz w:val="20"/>
          <w:szCs w:val="20"/>
          <w:lang w:val="en-GB"/>
        </w:rPr>
        <w:t>NT103</w:t>
      </w:r>
    </w:p>
    <w:p w14:paraId="141B5E95" w14:textId="77777777" w:rsidR="00830FEC" w:rsidRPr="00416373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79082822" w14:textId="77777777" w:rsidR="00830FEC" w:rsidRPr="00416373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4A2938B0" w14:textId="77777777" w:rsidR="00A117B2" w:rsidRPr="00B75640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B75640">
        <w:rPr>
          <w:sz w:val="20"/>
          <w:szCs w:val="20"/>
          <w:lang w:val="en-GB"/>
        </w:rPr>
        <w:t>Total: …………..</w:t>
      </w:r>
    </w:p>
    <w:p w14:paraId="320C9610" w14:textId="77777777" w:rsidR="00830FEC" w:rsidRPr="00B75640" w:rsidRDefault="00830FEC" w:rsidP="00830FE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6F04027E" w14:textId="77777777" w:rsidR="00830FEC" w:rsidRPr="00B75640" w:rsidRDefault="00830FEC" w:rsidP="00830FEC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156CEFC" w14:textId="77777777" w:rsidR="00830FEC" w:rsidRPr="00B75640" w:rsidRDefault="00830FEC" w:rsidP="00FB2BA6">
      <w:pPr>
        <w:pStyle w:val="Default"/>
        <w:ind w:left="567"/>
        <w:rPr>
          <w:sz w:val="20"/>
          <w:szCs w:val="20"/>
          <w:lang w:val="en-GB"/>
        </w:rPr>
      </w:pPr>
    </w:p>
    <w:p w14:paraId="4089D86B" w14:textId="3780283E" w:rsidR="00934B23" w:rsidRPr="00B75640" w:rsidRDefault="00934B23" w:rsidP="00934B23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B75640">
        <w:rPr>
          <w:b/>
          <w:bCs/>
          <w:sz w:val="20"/>
          <w:szCs w:val="20"/>
          <w:lang w:val="en-GB"/>
        </w:rPr>
        <w:t>[</w:t>
      </w:r>
      <w:r w:rsidR="00A117B2">
        <w:rPr>
          <w:b/>
          <w:bCs/>
          <w:sz w:val="20"/>
          <w:szCs w:val="20"/>
          <w:lang w:val="en-GB"/>
        </w:rPr>
        <w:t>Item</w:t>
      </w:r>
      <w:r w:rsidRPr="00B75640">
        <w:rPr>
          <w:b/>
          <w:bCs/>
          <w:sz w:val="20"/>
          <w:szCs w:val="20"/>
          <w:lang w:val="en-GB"/>
        </w:rPr>
        <w:t>: …………..]</w:t>
      </w:r>
    </w:p>
    <w:p w14:paraId="03404B94" w14:textId="77777777" w:rsidR="00934B23" w:rsidRPr="00B75640" w:rsidRDefault="00934B23" w:rsidP="00934B23">
      <w:pPr>
        <w:pStyle w:val="Default"/>
        <w:ind w:left="567"/>
        <w:rPr>
          <w:sz w:val="20"/>
          <w:szCs w:val="20"/>
          <w:lang w:val="en-GB"/>
        </w:rPr>
      </w:pPr>
    </w:p>
    <w:p w14:paraId="54A023E9" w14:textId="2C88D30A" w:rsidR="00934B23" w:rsidRPr="00B75640" w:rsidRDefault="00B75640" w:rsidP="00934B23">
      <w:pPr>
        <w:pStyle w:val="Default"/>
        <w:ind w:left="567"/>
        <w:rPr>
          <w:b/>
          <w:sz w:val="20"/>
          <w:szCs w:val="20"/>
          <w:lang w:val="en-GB"/>
        </w:rPr>
      </w:pPr>
      <w:r w:rsidRPr="00B75640">
        <w:rPr>
          <w:b/>
          <w:sz w:val="20"/>
          <w:szCs w:val="20"/>
          <w:lang w:val="en-GB"/>
        </w:rPr>
        <w:t xml:space="preserve">Option </w:t>
      </w:r>
      <w:r>
        <w:rPr>
          <w:b/>
          <w:sz w:val="20"/>
          <w:szCs w:val="20"/>
          <w:lang w:val="en-GB"/>
        </w:rPr>
        <w:t>emergency push button for flush-mounted installation</w:t>
      </w:r>
      <w:r w:rsidRPr="00AB1E8E">
        <w:rPr>
          <w:b/>
          <w:sz w:val="20"/>
          <w:szCs w:val="20"/>
          <w:lang w:val="en-GB"/>
        </w:rPr>
        <w:t>, without cables 230 V AC / 24 V DC incl. type exam</w:t>
      </w:r>
      <w:r>
        <w:rPr>
          <w:b/>
          <w:sz w:val="20"/>
          <w:szCs w:val="20"/>
          <w:lang w:val="en-GB"/>
        </w:rPr>
        <w:t>in</w:t>
      </w:r>
      <w:r w:rsidRPr="00AB1E8E">
        <w:rPr>
          <w:b/>
          <w:sz w:val="20"/>
          <w:szCs w:val="20"/>
          <w:lang w:val="en-GB"/>
        </w:rPr>
        <w:t xml:space="preserve">ation certificate (TÜV) for </w:t>
      </w:r>
      <w:r>
        <w:rPr>
          <w:b/>
          <w:sz w:val="20"/>
          <w:szCs w:val="20"/>
          <w:lang w:val="en-GB"/>
        </w:rPr>
        <w:t>escape and rescue route approval mWing and mSwing (not fo</w:t>
      </w:r>
      <w:r w:rsidRPr="00AB1E8E">
        <w:rPr>
          <w:b/>
          <w:sz w:val="20"/>
          <w:szCs w:val="20"/>
          <w:lang w:val="en-GB"/>
        </w:rPr>
        <w:t>r mTwing)</w:t>
      </w:r>
      <w:r w:rsidR="00934B23" w:rsidRPr="00B75640">
        <w:rPr>
          <w:b/>
          <w:sz w:val="20"/>
          <w:szCs w:val="20"/>
          <w:lang w:val="en-GB"/>
        </w:rPr>
        <w:br/>
      </w:r>
    </w:p>
    <w:p w14:paraId="715B7868" w14:textId="77777777" w:rsidR="005A64C4" w:rsidRDefault="005A64C4" w:rsidP="005A64C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5F17FF33" w14:textId="411F2542" w:rsidR="00934B23" w:rsidRPr="00416373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416373">
        <w:rPr>
          <w:sz w:val="20"/>
          <w:szCs w:val="20"/>
          <w:lang w:val="en-GB"/>
        </w:rPr>
        <w:t>Typ</w:t>
      </w:r>
      <w:r w:rsidR="005A64C4" w:rsidRPr="00416373">
        <w:rPr>
          <w:sz w:val="20"/>
          <w:szCs w:val="20"/>
          <w:lang w:val="en-GB"/>
        </w:rPr>
        <w:t>e</w:t>
      </w:r>
      <w:r w:rsidRPr="00416373">
        <w:rPr>
          <w:sz w:val="20"/>
          <w:szCs w:val="20"/>
          <w:lang w:val="en-GB"/>
        </w:rPr>
        <w:t xml:space="preserve">: </w:t>
      </w:r>
      <w:r w:rsidRPr="00416373">
        <w:rPr>
          <w:sz w:val="20"/>
          <w:szCs w:val="20"/>
          <w:lang w:val="en-GB"/>
        </w:rPr>
        <w:tab/>
      </w:r>
      <w:r w:rsidR="005A64C4" w:rsidRPr="00416373">
        <w:rPr>
          <w:sz w:val="20"/>
          <w:szCs w:val="20"/>
          <w:lang w:val="en-GB"/>
        </w:rPr>
        <w:tab/>
      </w:r>
      <w:r w:rsidRPr="00416373">
        <w:rPr>
          <w:sz w:val="20"/>
          <w:szCs w:val="20"/>
          <w:lang w:val="en-GB"/>
        </w:rPr>
        <w:t>NT104</w:t>
      </w:r>
    </w:p>
    <w:p w14:paraId="36A61F0B" w14:textId="77777777" w:rsidR="00934B23" w:rsidRPr="00416373" w:rsidRDefault="00934B23" w:rsidP="00934B23">
      <w:pPr>
        <w:pStyle w:val="Default"/>
        <w:ind w:firstLine="567"/>
        <w:rPr>
          <w:sz w:val="20"/>
          <w:szCs w:val="20"/>
          <w:lang w:val="en-GB"/>
        </w:rPr>
      </w:pPr>
    </w:p>
    <w:p w14:paraId="1E01C8D5" w14:textId="77777777" w:rsidR="00934B23" w:rsidRPr="00416373" w:rsidRDefault="00934B23" w:rsidP="00934B23">
      <w:pPr>
        <w:pStyle w:val="Default"/>
        <w:ind w:firstLine="567"/>
        <w:rPr>
          <w:sz w:val="20"/>
          <w:szCs w:val="20"/>
          <w:lang w:val="en-GB"/>
        </w:rPr>
      </w:pPr>
    </w:p>
    <w:p w14:paraId="2A7081F8" w14:textId="77777777" w:rsidR="00A117B2" w:rsidRPr="00DC4904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lastRenderedPageBreak/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1044FD0B" w14:textId="77777777" w:rsidR="00934B23" w:rsidRPr="00DC4904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41AC4492" w14:textId="77777777" w:rsidR="00934B23" w:rsidRPr="00DC4904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08CF6A03" w14:textId="77777777" w:rsidR="00934B23" w:rsidRPr="00DC4904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27A70F57" w14:textId="77777777" w:rsidR="00AB1E8E" w:rsidRPr="00DC4904" w:rsidRDefault="00AB1E8E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DC4904">
        <w:rPr>
          <w:b/>
          <w:sz w:val="20"/>
          <w:szCs w:val="20"/>
          <w:lang w:val="en-GB"/>
        </w:rPr>
        <w:br w:type="page"/>
      </w:r>
    </w:p>
    <w:p w14:paraId="1822A7D2" w14:textId="3ED6B5D1" w:rsidR="00934B23" w:rsidRPr="00B75640" w:rsidRDefault="00B75640" w:rsidP="00934B23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B75640">
        <w:rPr>
          <w:b/>
          <w:sz w:val="20"/>
          <w:szCs w:val="20"/>
          <w:lang w:val="en-GB"/>
        </w:rPr>
        <w:lastRenderedPageBreak/>
        <w:t>Foundation options</w:t>
      </w:r>
    </w:p>
    <w:p w14:paraId="266C709C" w14:textId="77777777" w:rsidR="000D22BB" w:rsidRPr="00B75640" w:rsidRDefault="000D22BB" w:rsidP="00934B23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048CD5A5" w14:textId="77777777" w:rsidR="00934B23" w:rsidRPr="00B75640" w:rsidRDefault="00934B23" w:rsidP="00934B23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7D13AC67" w14:textId="4FA7741F" w:rsidR="00934B23" w:rsidRPr="00B75640" w:rsidRDefault="00934B23" w:rsidP="00934B23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B75640">
        <w:rPr>
          <w:b/>
          <w:sz w:val="20"/>
          <w:szCs w:val="20"/>
          <w:lang w:val="en-GB"/>
        </w:rPr>
        <w:t xml:space="preserve">Option 1: </w:t>
      </w:r>
      <w:r w:rsidR="00B75640" w:rsidRPr="00B75640">
        <w:rPr>
          <w:b/>
          <w:sz w:val="20"/>
          <w:szCs w:val="20"/>
          <w:lang w:val="en-GB"/>
        </w:rPr>
        <w:t>direct mounting</w:t>
      </w:r>
    </w:p>
    <w:p w14:paraId="76C9DA62" w14:textId="77777777" w:rsidR="00934B23" w:rsidRPr="00B75640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00B3ACD0" w14:textId="77777777" w:rsidR="00934B23" w:rsidRPr="00B75640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016BDFBC" w14:textId="408C0CA9" w:rsidR="00934B23" w:rsidRPr="00B75640" w:rsidRDefault="00934B23" w:rsidP="00934B23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B75640">
        <w:rPr>
          <w:b/>
          <w:bCs/>
          <w:sz w:val="20"/>
          <w:szCs w:val="20"/>
          <w:lang w:val="en-GB"/>
        </w:rPr>
        <w:t>[</w:t>
      </w:r>
      <w:r w:rsidR="00A117B2">
        <w:rPr>
          <w:b/>
          <w:bCs/>
          <w:sz w:val="20"/>
          <w:szCs w:val="20"/>
          <w:lang w:val="en-GB"/>
        </w:rPr>
        <w:t>Item</w:t>
      </w:r>
      <w:r w:rsidRPr="00B75640">
        <w:rPr>
          <w:b/>
          <w:bCs/>
          <w:sz w:val="20"/>
          <w:szCs w:val="20"/>
          <w:lang w:val="en-GB"/>
        </w:rPr>
        <w:t>: …………..]</w:t>
      </w:r>
    </w:p>
    <w:p w14:paraId="2272F1CC" w14:textId="77777777" w:rsidR="00934B23" w:rsidRPr="00B75640" w:rsidRDefault="00934B23" w:rsidP="00934B23">
      <w:pPr>
        <w:pStyle w:val="Default"/>
        <w:ind w:left="567"/>
        <w:rPr>
          <w:sz w:val="20"/>
          <w:szCs w:val="20"/>
          <w:lang w:val="en-GB"/>
        </w:rPr>
      </w:pPr>
    </w:p>
    <w:p w14:paraId="2EB2EDAD" w14:textId="741D1A42" w:rsidR="00934B23" w:rsidRPr="00B75640" w:rsidRDefault="00934B23" w:rsidP="00934B23">
      <w:pPr>
        <w:pStyle w:val="Default"/>
        <w:ind w:left="567"/>
        <w:rPr>
          <w:b/>
          <w:sz w:val="20"/>
          <w:szCs w:val="20"/>
          <w:lang w:val="en-GB"/>
        </w:rPr>
      </w:pPr>
      <w:r w:rsidRPr="00B75640">
        <w:rPr>
          <w:b/>
          <w:sz w:val="20"/>
          <w:szCs w:val="20"/>
          <w:lang w:val="en-GB"/>
        </w:rPr>
        <w:t xml:space="preserve">Option </w:t>
      </w:r>
      <w:r w:rsidR="00B75640">
        <w:rPr>
          <w:b/>
          <w:sz w:val="20"/>
          <w:szCs w:val="20"/>
          <w:lang w:val="en-GB"/>
        </w:rPr>
        <w:t>mounting set for one guiding post at finished floor surface</w:t>
      </w:r>
    </w:p>
    <w:p w14:paraId="3492F7DE" w14:textId="77777777" w:rsidR="00611152" w:rsidRDefault="00611152" w:rsidP="0061115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BC66645" w14:textId="5FF7516A" w:rsidR="00934B23" w:rsidRPr="00611152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611152">
        <w:rPr>
          <w:sz w:val="20"/>
          <w:szCs w:val="20"/>
          <w:lang w:val="en-GB"/>
        </w:rPr>
        <w:t>Typ</w:t>
      </w:r>
      <w:r w:rsidR="00611152">
        <w:rPr>
          <w:sz w:val="20"/>
          <w:szCs w:val="20"/>
          <w:lang w:val="en-GB"/>
        </w:rPr>
        <w:t>e</w:t>
      </w:r>
      <w:r w:rsidRPr="00611152">
        <w:rPr>
          <w:sz w:val="20"/>
          <w:szCs w:val="20"/>
          <w:lang w:val="en-GB"/>
        </w:rPr>
        <w:t xml:space="preserve">: </w:t>
      </w:r>
      <w:r w:rsidRPr="00611152">
        <w:rPr>
          <w:sz w:val="20"/>
          <w:szCs w:val="20"/>
          <w:lang w:val="en-GB"/>
        </w:rPr>
        <w:tab/>
      </w:r>
      <w:r w:rsidR="00611152">
        <w:rPr>
          <w:sz w:val="20"/>
          <w:szCs w:val="20"/>
          <w:lang w:val="en-GB"/>
        </w:rPr>
        <w:tab/>
      </w:r>
      <w:r w:rsidRPr="00611152">
        <w:rPr>
          <w:sz w:val="20"/>
          <w:szCs w:val="20"/>
          <w:lang w:val="en-GB"/>
        </w:rPr>
        <w:t>BSS101</w:t>
      </w:r>
    </w:p>
    <w:p w14:paraId="154E480D" w14:textId="77777777" w:rsidR="00934B23" w:rsidRPr="00611152" w:rsidRDefault="00934B23" w:rsidP="00934B23">
      <w:pPr>
        <w:pStyle w:val="Default"/>
        <w:ind w:firstLine="567"/>
        <w:rPr>
          <w:sz w:val="20"/>
          <w:szCs w:val="20"/>
          <w:lang w:val="en-GB"/>
        </w:rPr>
      </w:pPr>
    </w:p>
    <w:p w14:paraId="772ECC2C" w14:textId="77777777" w:rsidR="00934B23" w:rsidRPr="00611152" w:rsidRDefault="00934B23" w:rsidP="00934B23">
      <w:pPr>
        <w:pStyle w:val="Default"/>
        <w:ind w:firstLine="567"/>
        <w:rPr>
          <w:sz w:val="20"/>
          <w:szCs w:val="20"/>
          <w:lang w:val="en-GB"/>
        </w:rPr>
      </w:pPr>
    </w:p>
    <w:p w14:paraId="3936CC41" w14:textId="77777777" w:rsidR="00A117B2" w:rsidRPr="00B75640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B75640">
        <w:rPr>
          <w:sz w:val="20"/>
          <w:szCs w:val="20"/>
          <w:lang w:val="en-GB"/>
        </w:rPr>
        <w:t>Total: …………..</w:t>
      </w:r>
    </w:p>
    <w:p w14:paraId="3C8A6741" w14:textId="77777777" w:rsidR="00934B23" w:rsidRPr="00B75640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24A7EB4D" w14:textId="77777777" w:rsidR="00934B23" w:rsidRPr="00B75640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8FAB5C6" w14:textId="77777777" w:rsidR="00934B23" w:rsidRPr="00B75640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49DF1936" w14:textId="2A95E769" w:rsidR="00934B23" w:rsidRPr="00B75640" w:rsidRDefault="00934B23" w:rsidP="00934B23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B75640">
        <w:rPr>
          <w:b/>
          <w:bCs/>
          <w:sz w:val="20"/>
          <w:szCs w:val="20"/>
          <w:lang w:val="en-GB"/>
        </w:rPr>
        <w:t>[</w:t>
      </w:r>
      <w:r w:rsidR="00A117B2">
        <w:rPr>
          <w:b/>
          <w:bCs/>
          <w:sz w:val="20"/>
          <w:szCs w:val="20"/>
          <w:lang w:val="en-GB"/>
        </w:rPr>
        <w:t>Item</w:t>
      </w:r>
      <w:r w:rsidRPr="00B75640">
        <w:rPr>
          <w:b/>
          <w:bCs/>
          <w:sz w:val="20"/>
          <w:szCs w:val="20"/>
          <w:lang w:val="en-GB"/>
        </w:rPr>
        <w:t>: …………..]</w:t>
      </w:r>
    </w:p>
    <w:p w14:paraId="0ED70662" w14:textId="77777777" w:rsidR="00934B23" w:rsidRPr="00B75640" w:rsidRDefault="00934B23" w:rsidP="00934B23">
      <w:pPr>
        <w:pStyle w:val="Default"/>
        <w:ind w:left="567"/>
        <w:rPr>
          <w:sz w:val="20"/>
          <w:szCs w:val="20"/>
          <w:lang w:val="en-GB"/>
        </w:rPr>
      </w:pPr>
    </w:p>
    <w:p w14:paraId="6A1CA84E" w14:textId="4E3225D4" w:rsidR="00934B23" w:rsidRPr="00B75640" w:rsidRDefault="00934B23" w:rsidP="00934B23">
      <w:pPr>
        <w:pStyle w:val="Default"/>
        <w:ind w:left="567"/>
        <w:rPr>
          <w:b/>
          <w:sz w:val="20"/>
          <w:szCs w:val="20"/>
          <w:lang w:val="en-GB"/>
        </w:rPr>
      </w:pPr>
      <w:r w:rsidRPr="00B75640">
        <w:rPr>
          <w:b/>
          <w:sz w:val="20"/>
          <w:szCs w:val="20"/>
          <w:lang w:val="en-GB"/>
        </w:rPr>
        <w:t xml:space="preserve">Option </w:t>
      </w:r>
      <w:r w:rsidR="00B75640" w:rsidRPr="00B75640">
        <w:rPr>
          <w:b/>
          <w:sz w:val="20"/>
          <w:szCs w:val="20"/>
          <w:lang w:val="en-GB"/>
        </w:rPr>
        <w:t>mounting set for mounting on finished floor surface</w:t>
      </w:r>
      <w:r w:rsidRPr="00B75640">
        <w:rPr>
          <w:b/>
          <w:sz w:val="20"/>
          <w:szCs w:val="20"/>
          <w:lang w:val="en-GB"/>
        </w:rPr>
        <w:br/>
      </w:r>
    </w:p>
    <w:p w14:paraId="2DFB3509" w14:textId="77777777" w:rsidR="00611152" w:rsidRDefault="00611152" w:rsidP="0061115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688E73AE" w14:textId="26DE3FB3" w:rsidR="00934B23" w:rsidRPr="00611152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611152">
        <w:rPr>
          <w:sz w:val="20"/>
          <w:szCs w:val="20"/>
          <w:lang w:val="en-GB"/>
        </w:rPr>
        <w:t>Typ</w:t>
      </w:r>
      <w:r w:rsidR="00611152" w:rsidRPr="00611152">
        <w:rPr>
          <w:sz w:val="20"/>
          <w:szCs w:val="20"/>
          <w:lang w:val="en-GB"/>
        </w:rPr>
        <w:t>e</w:t>
      </w:r>
      <w:r w:rsidRPr="00611152">
        <w:rPr>
          <w:sz w:val="20"/>
          <w:szCs w:val="20"/>
          <w:lang w:val="en-GB"/>
        </w:rPr>
        <w:t xml:space="preserve">: </w:t>
      </w:r>
      <w:r w:rsidRPr="00611152">
        <w:rPr>
          <w:sz w:val="20"/>
          <w:szCs w:val="20"/>
          <w:lang w:val="en-GB"/>
        </w:rPr>
        <w:tab/>
      </w:r>
      <w:r w:rsidR="00611152">
        <w:rPr>
          <w:sz w:val="20"/>
          <w:szCs w:val="20"/>
          <w:lang w:val="en-GB"/>
        </w:rPr>
        <w:tab/>
      </w:r>
      <w:r w:rsidRPr="00611152">
        <w:rPr>
          <w:sz w:val="20"/>
          <w:szCs w:val="20"/>
          <w:lang w:val="en-GB"/>
        </w:rPr>
        <w:t>BSS103</w:t>
      </w:r>
    </w:p>
    <w:p w14:paraId="3BF8CFD9" w14:textId="77777777" w:rsidR="00934B23" w:rsidRPr="00611152" w:rsidRDefault="00934B23" w:rsidP="00934B23">
      <w:pPr>
        <w:pStyle w:val="Default"/>
        <w:ind w:firstLine="567"/>
        <w:rPr>
          <w:sz w:val="20"/>
          <w:szCs w:val="20"/>
          <w:lang w:val="en-GB"/>
        </w:rPr>
      </w:pPr>
    </w:p>
    <w:p w14:paraId="534A986A" w14:textId="77777777" w:rsidR="00934B23" w:rsidRPr="00611152" w:rsidRDefault="00934B23" w:rsidP="00934B23">
      <w:pPr>
        <w:pStyle w:val="Default"/>
        <w:ind w:firstLine="567"/>
        <w:rPr>
          <w:sz w:val="20"/>
          <w:szCs w:val="20"/>
          <w:lang w:val="en-GB"/>
        </w:rPr>
      </w:pPr>
    </w:p>
    <w:p w14:paraId="0646A632" w14:textId="77777777" w:rsidR="00A117B2" w:rsidRPr="00DC4904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01984F44" w14:textId="77777777" w:rsidR="00934B23" w:rsidRPr="00DC4904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4B258AE4" w14:textId="77777777" w:rsidR="00934B23" w:rsidRPr="00DC4904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17AEEFC" w14:textId="77777777" w:rsidR="00934B23" w:rsidRPr="00DC4904" w:rsidRDefault="00934B23" w:rsidP="00B75640">
      <w:pPr>
        <w:pStyle w:val="Default"/>
        <w:jc w:val="both"/>
        <w:rPr>
          <w:sz w:val="20"/>
          <w:szCs w:val="20"/>
          <w:lang w:val="en-GB"/>
        </w:rPr>
      </w:pPr>
    </w:p>
    <w:p w14:paraId="742F176E" w14:textId="5B8B66F8" w:rsidR="00934B23" w:rsidRPr="00B75640" w:rsidRDefault="00934B23" w:rsidP="00934B23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B75640">
        <w:rPr>
          <w:b/>
          <w:sz w:val="20"/>
          <w:szCs w:val="20"/>
          <w:lang w:val="en-GB"/>
        </w:rPr>
        <w:t xml:space="preserve">Option 2: </w:t>
      </w:r>
      <w:r w:rsidR="00B75640" w:rsidRPr="00B75640">
        <w:rPr>
          <w:b/>
          <w:sz w:val="20"/>
          <w:szCs w:val="20"/>
          <w:lang w:val="en-GB"/>
        </w:rPr>
        <w:t>Assembly on unfinished concrete floor</w:t>
      </w:r>
    </w:p>
    <w:p w14:paraId="350F6C2B" w14:textId="77777777" w:rsidR="00571EA4" w:rsidRPr="00B75640" w:rsidRDefault="00571EA4" w:rsidP="00934B23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232B6B63" w14:textId="77777777" w:rsidR="00934B23" w:rsidRPr="00B75640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0FA94DC1" w14:textId="21FC6E41" w:rsidR="00934B23" w:rsidRPr="00DC4904" w:rsidRDefault="00934B23" w:rsidP="00934B23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DC4904">
        <w:rPr>
          <w:b/>
          <w:bCs/>
          <w:sz w:val="20"/>
          <w:szCs w:val="20"/>
          <w:lang w:val="en-GB"/>
        </w:rPr>
        <w:t>[</w:t>
      </w:r>
      <w:r w:rsidR="00A117B2" w:rsidRPr="00DC4904">
        <w:rPr>
          <w:b/>
          <w:bCs/>
          <w:sz w:val="20"/>
          <w:szCs w:val="20"/>
          <w:lang w:val="en-GB"/>
        </w:rPr>
        <w:t>Item</w:t>
      </w:r>
      <w:r w:rsidRPr="00DC4904">
        <w:rPr>
          <w:b/>
          <w:bCs/>
          <w:sz w:val="20"/>
          <w:szCs w:val="20"/>
          <w:lang w:val="en-GB"/>
        </w:rPr>
        <w:t>: …………..]</w:t>
      </w:r>
    </w:p>
    <w:p w14:paraId="6D1898BD" w14:textId="77777777" w:rsidR="00934B23" w:rsidRPr="00DC4904" w:rsidRDefault="00934B23" w:rsidP="00934B23">
      <w:pPr>
        <w:pStyle w:val="Default"/>
        <w:ind w:left="567"/>
        <w:rPr>
          <w:sz w:val="20"/>
          <w:szCs w:val="20"/>
          <w:lang w:val="en-GB"/>
        </w:rPr>
      </w:pPr>
    </w:p>
    <w:p w14:paraId="63A86A44" w14:textId="64345BC1" w:rsidR="00934B23" w:rsidRPr="00F52711" w:rsidRDefault="00934B23" w:rsidP="00934B23">
      <w:pPr>
        <w:pStyle w:val="Default"/>
        <w:ind w:left="567"/>
        <w:rPr>
          <w:b/>
          <w:sz w:val="20"/>
          <w:szCs w:val="20"/>
          <w:lang w:val="en-GB"/>
        </w:rPr>
      </w:pPr>
      <w:r w:rsidRPr="00F52711">
        <w:rPr>
          <w:b/>
          <w:sz w:val="20"/>
          <w:szCs w:val="20"/>
          <w:lang w:val="en-GB"/>
        </w:rPr>
        <w:t xml:space="preserve">Option </w:t>
      </w:r>
      <w:r w:rsidR="00F52711" w:rsidRPr="00F52711">
        <w:rPr>
          <w:b/>
          <w:sz w:val="20"/>
          <w:szCs w:val="20"/>
          <w:lang w:val="en-GB"/>
        </w:rPr>
        <w:t xml:space="preserve">foundation frame </w:t>
      </w:r>
      <w:r w:rsidRPr="00F52711">
        <w:rPr>
          <w:b/>
          <w:sz w:val="20"/>
          <w:szCs w:val="20"/>
          <w:lang w:val="en-GB"/>
        </w:rPr>
        <w:t>FlowMotion</w:t>
      </w:r>
      <w:r w:rsidR="00B75640" w:rsidRPr="00F52711">
        <w:rPr>
          <w:b/>
          <w:sz w:val="20"/>
          <w:szCs w:val="20"/>
          <w:lang w:val="en-GB"/>
        </w:rPr>
        <w:t>®</w:t>
      </w:r>
      <w:r w:rsidR="00F52711" w:rsidRPr="00F52711">
        <w:rPr>
          <w:b/>
          <w:sz w:val="20"/>
          <w:szCs w:val="20"/>
          <w:lang w:val="en-GB"/>
        </w:rPr>
        <w:t>, bridging structure for assembly under heating/floor screed and glue solution</w:t>
      </w:r>
      <w:r w:rsidRPr="00F52711">
        <w:rPr>
          <w:b/>
          <w:sz w:val="20"/>
          <w:szCs w:val="20"/>
          <w:lang w:val="en-GB"/>
        </w:rPr>
        <w:br/>
      </w:r>
    </w:p>
    <w:p w14:paraId="4F01AA37" w14:textId="330D5DCE" w:rsidR="00934B23" w:rsidRPr="00611152" w:rsidRDefault="00611152" w:rsidP="0061115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  <w:r w:rsidR="00934B23" w:rsidRPr="00611152">
        <w:rPr>
          <w:sz w:val="20"/>
          <w:szCs w:val="20"/>
          <w:lang w:val="en-GB"/>
        </w:rPr>
        <w:tab/>
      </w:r>
    </w:p>
    <w:p w14:paraId="0DEBCEF5" w14:textId="4C602874" w:rsidR="00934B23" w:rsidRPr="00611152" w:rsidRDefault="00934B23" w:rsidP="00934B2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611152">
        <w:rPr>
          <w:sz w:val="20"/>
          <w:szCs w:val="20"/>
          <w:lang w:val="en-GB"/>
        </w:rPr>
        <w:t>Typ</w:t>
      </w:r>
      <w:r w:rsidR="00611152" w:rsidRPr="00611152">
        <w:rPr>
          <w:sz w:val="20"/>
          <w:szCs w:val="20"/>
          <w:lang w:val="en-GB"/>
        </w:rPr>
        <w:t>e</w:t>
      </w:r>
      <w:r w:rsidRPr="00611152">
        <w:rPr>
          <w:sz w:val="20"/>
          <w:szCs w:val="20"/>
          <w:lang w:val="en-GB"/>
        </w:rPr>
        <w:t xml:space="preserve">: </w:t>
      </w:r>
      <w:r w:rsidRPr="00611152">
        <w:rPr>
          <w:sz w:val="20"/>
          <w:szCs w:val="20"/>
          <w:lang w:val="en-GB"/>
        </w:rPr>
        <w:tab/>
      </w:r>
      <w:r w:rsidR="00611152">
        <w:rPr>
          <w:sz w:val="20"/>
          <w:szCs w:val="20"/>
          <w:lang w:val="en-GB"/>
        </w:rPr>
        <w:tab/>
      </w:r>
      <w:r w:rsidR="00571EA4" w:rsidRPr="00611152">
        <w:rPr>
          <w:sz w:val="20"/>
          <w:szCs w:val="20"/>
          <w:lang w:val="en-GB"/>
        </w:rPr>
        <w:t>FURA103</w:t>
      </w:r>
    </w:p>
    <w:p w14:paraId="2A6F51B7" w14:textId="77777777" w:rsidR="00934B23" w:rsidRPr="00611152" w:rsidRDefault="00934B23" w:rsidP="00934B23">
      <w:pPr>
        <w:pStyle w:val="Default"/>
        <w:ind w:firstLine="567"/>
        <w:rPr>
          <w:sz w:val="20"/>
          <w:szCs w:val="20"/>
          <w:lang w:val="en-GB"/>
        </w:rPr>
      </w:pPr>
    </w:p>
    <w:p w14:paraId="0B9EA29D" w14:textId="77777777" w:rsidR="00934B23" w:rsidRPr="00611152" w:rsidRDefault="00934B23" w:rsidP="00934B23">
      <w:pPr>
        <w:pStyle w:val="Default"/>
        <w:ind w:firstLine="567"/>
        <w:rPr>
          <w:sz w:val="20"/>
          <w:szCs w:val="20"/>
          <w:lang w:val="en-GB"/>
        </w:rPr>
      </w:pPr>
    </w:p>
    <w:p w14:paraId="5F6271B4" w14:textId="77777777" w:rsidR="00A117B2" w:rsidRPr="00DC4904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53C38A9B" w14:textId="77777777" w:rsidR="00934B23" w:rsidRPr="00DC4904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251C4DBD" w14:textId="77777777" w:rsidR="00934B23" w:rsidRPr="00DC4904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07F948D6" w14:textId="77777777" w:rsidR="00934B23" w:rsidRPr="00DC4904" w:rsidRDefault="00934B23" w:rsidP="00934B2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A3638D8" w14:textId="6779771A" w:rsidR="00571EA4" w:rsidRPr="00DC4904" w:rsidRDefault="00571EA4" w:rsidP="00571EA4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DC4904">
        <w:rPr>
          <w:b/>
          <w:bCs/>
          <w:sz w:val="20"/>
          <w:szCs w:val="20"/>
          <w:lang w:val="en-GB"/>
        </w:rPr>
        <w:t>[</w:t>
      </w:r>
      <w:r w:rsidR="00A117B2" w:rsidRPr="00DC4904">
        <w:rPr>
          <w:b/>
          <w:bCs/>
          <w:sz w:val="20"/>
          <w:szCs w:val="20"/>
          <w:lang w:val="en-GB"/>
        </w:rPr>
        <w:t>Item</w:t>
      </w:r>
      <w:r w:rsidRPr="00DC4904">
        <w:rPr>
          <w:b/>
          <w:bCs/>
          <w:sz w:val="20"/>
          <w:szCs w:val="20"/>
          <w:lang w:val="en-GB"/>
        </w:rPr>
        <w:t>: …………..]</w:t>
      </w:r>
    </w:p>
    <w:p w14:paraId="6D2F9D45" w14:textId="77777777" w:rsidR="00571EA4" w:rsidRPr="00DC4904" w:rsidRDefault="00571EA4" w:rsidP="00571EA4">
      <w:pPr>
        <w:pStyle w:val="Default"/>
        <w:ind w:left="567"/>
        <w:rPr>
          <w:sz w:val="20"/>
          <w:szCs w:val="20"/>
          <w:lang w:val="en-GB"/>
        </w:rPr>
      </w:pPr>
    </w:p>
    <w:p w14:paraId="56B141FF" w14:textId="62F4C462" w:rsidR="00571EA4" w:rsidRPr="00F52711" w:rsidRDefault="00571EA4" w:rsidP="00571EA4">
      <w:pPr>
        <w:pStyle w:val="Default"/>
        <w:ind w:left="567"/>
        <w:rPr>
          <w:b/>
          <w:sz w:val="20"/>
          <w:szCs w:val="20"/>
          <w:lang w:val="en-GB"/>
        </w:rPr>
      </w:pPr>
      <w:r w:rsidRPr="00F52711">
        <w:rPr>
          <w:b/>
          <w:sz w:val="20"/>
          <w:szCs w:val="20"/>
          <w:lang w:val="en-GB"/>
        </w:rPr>
        <w:t xml:space="preserve">Option </w:t>
      </w:r>
      <w:r w:rsidR="00F52711" w:rsidRPr="00F52711">
        <w:rPr>
          <w:b/>
          <w:sz w:val="20"/>
          <w:szCs w:val="20"/>
          <w:lang w:val="en-GB"/>
        </w:rPr>
        <w:t xml:space="preserve">mounting set </w:t>
      </w:r>
      <w:r w:rsidRPr="00F52711">
        <w:rPr>
          <w:b/>
          <w:sz w:val="20"/>
          <w:szCs w:val="20"/>
          <w:lang w:val="en-GB"/>
        </w:rPr>
        <w:t>FlowMotion</w:t>
      </w:r>
      <w:r w:rsidR="00B75640" w:rsidRPr="00F52711">
        <w:rPr>
          <w:b/>
          <w:sz w:val="20"/>
          <w:szCs w:val="20"/>
          <w:lang w:val="en-GB"/>
        </w:rPr>
        <w:t>®</w:t>
      </w:r>
      <w:r w:rsidRPr="00F52711">
        <w:rPr>
          <w:b/>
          <w:sz w:val="20"/>
          <w:szCs w:val="20"/>
          <w:lang w:val="en-GB"/>
        </w:rPr>
        <w:t xml:space="preserve"> </w:t>
      </w:r>
      <w:r w:rsidR="00F52711" w:rsidRPr="00F52711">
        <w:rPr>
          <w:b/>
          <w:sz w:val="20"/>
          <w:szCs w:val="20"/>
          <w:lang w:val="en-GB"/>
        </w:rPr>
        <w:t>f</w:t>
      </w:r>
      <w:r w:rsidR="00F52711">
        <w:rPr>
          <w:b/>
          <w:sz w:val="20"/>
          <w:szCs w:val="20"/>
          <w:lang w:val="en-GB"/>
        </w:rPr>
        <w:t xml:space="preserve">or mounting on foundation frame </w:t>
      </w:r>
      <w:r w:rsidRPr="00F52711">
        <w:rPr>
          <w:b/>
          <w:sz w:val="20"/>
          <w:szCs w:val="20"/>
          <w:lang w:val="en-GB"/>
        </w:rPr>
        <w:br/>
      </w:r>
    </w:p>
    <w:p w14:paraId="1FFCB9A4" w14:textId="77777777" w:rsidR="00611152" w:rsidRDefault="00611152" w:rsidP="0061115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008AD819" w14:textId="3D4AA709" w:rsidR="00571EA4" w:rsidRPr="00416373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416373">
        <w:rPr>
          <w:sz w:val="20"/>
          <w:szCs w:val="20"/>
          <w:lang w:val="en-GB"/>
        </w:rPr>
        <w:t>Typ</w:t>
      </w:r>
      <w:r w:rsidR="00611152" w:rsidRPr="00416373">
        <w:rPr>
          <w:sz w:val="20"/>
          <w:szCs w:val="20"/>
          <w:lang w:val="en-GB"/>
        </w:rPr>
        <w:t>e</w:t>
      </w:r>
      <w:r w:rsidRPr="00416373">
        <w:rPr>
          <w:sz w:val="20"/>
          <w:szCs w:val="20"/>
          <w:lang w:val="en-GB"/>
        </w:rPr>
        <w:t xml:space="preserve">: </w:t>
      </w:r>
      <w:r w:rsidRPr="00416373">
        <w:rPr>
          <w:sz w:val="20"/>
          <w:szCs w:val="20"/>
          <w:lang w:val="en-GB"/>
        </w:rPr>
        <w:tab/>
      </w:r>
      <w:r w:rsidR="00611152" w:rsidRPr="00416373">
        <w:rPr>
          <w:sz w:val="20"/>
          <w:szCs w:val="20"/>
          <w:lang w:val="en-GB"/>
        </w:rPr>
        <w:tab/>
      </w:r>
      <w:r w:rsidRPr="00416373">
        <w:rPr>
          <w:sz w:val="20"/>
          <w:szCs w:val="20"/>
          <w:lang w:val="en-GB"/>
        </w:rPr>
        <w:t>BSSFURA103</w:t>
      </w:r>
    </w:p>
    <w:p w14:paraId="6990DCEB" w14:textId="77777777" w:rsidR="00571EA4" w:rsidRPr="00416373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75781928" w14:textId="77777777" w:rsidR="00571EA4" w:rsidRPr="00416373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5EB0E04E" w14:textId="77777777" w:rsidR="00A117B2" w:rsidRPr="00DC4904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lastRenderedPageBreak/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79A89F14" w14:textId="77777777" w:rsidR="00571EA4" w:rsidRPr="00DC4904" w:rsidRDefault="00571EA4" w:rsidP="00571EA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4EBB654" w14:textId="77777777" w:rsidR="00571EA4" w:rsidRPr="00DC4904" w:rsidRDefault="00571EA4" w:rsidP="00571EA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71BE9C4A" w14:textId="77777777" w:rsidR="00571EA4" w:rsidRPr="00DC4904" w:rsidRDefault="00571EA4" w:rsidP="00571EA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77D9FDF9" w14:textId="77777777" w:rsidR="00B75640" w:rsidRPr="00DC4904" w:rsidRDefault="00B75640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DC4904">
        <w:rPr>
          <w:b/>
          <w:sz w:val="20"/>
          <w:szCs w:val="20"/>
          <w:lang w:val="en-GB"/>
        </w:rPr>
        <w:br w:type="page"/>
      </w:r>
    </w:p>
    <w:p w14:paraId="387EB2AD" w14:textId="12567461" w:rsidR="00571EA4" w:rsidRPr="00DC4904" w:rsidRDefault="00F52711" w:rsidP="00571EA4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DC4904">
        <w:rPr>
          <w:b/>
          <w:sz w:val="20"/>
          <w:szCs w:val="20"/>
          <w:lang w:val="en-GB"/>
        </w:rPr>
        <w:lastRenderedPageBreak/>
        <w:t xml:space="preserve">Option 3: glue based fixing </w:t>
      </w:r>
    </w:p>
    <w:p w14:paraId="73A1509C" w14:textId="77777777" w:rsidR="00571EA4" w:rsidRPr="00DC4904" w:rsidRDefault="00571EA4" w:rsidP="00571EA4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5E032F96" w14:textId="77777777" w:rsidR="00571EA4" w:rsidRPr="00DC4904" w:rsidRDefault="00571EA4" w:rsidP="00571EA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BBA1106" w14:textId="216D0C6F" w:rsidR="00571EA4" w:rsidRPr="00DC4904" w:rsidRDefault="00571EA4" w:rsidP="00571EA4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DC4904">
        <w:rPr>
          <w:b/>
          <w:bCs/>
          <w:sz w:val="20"/>
          <w:szCs w:val="20"/>
          <w:lang w:val="en-GB"/>
        </w:rPr>
        <w:t>[</w:t>
      </w:r>
      <w:r w:rsidR="00A117B2" w:rsidRPr="00DC4904">
        <w:rPr>
          <w:b/>
          <w:bCs/>
          <w:sz w:val="20"/>
          <w:szCs w:val="20"/>
          <w:lang w:val="en-GB"/>
        </w:rPr>
        <w:t>Item</w:t>
      </w:r>
      <w:r w:rsidRPr="00DC4904">
        <w:rPr>
          <w:b/>
          <w:bCs/>
          <w:sz w:val="20"/>
          <w:szCs w:val="20"/>
          <w:lang w:val="en-GB"/>
        </w:rPr>
        <w:t>: …………..]</w:t>
      </w:r>
    </w:p>
    <w:p w14:paraId="0C2C0620" w14:textId="77777777" w:rsidR="00571EA4" w:rsidRPr="00DC4904" w:rsidRDefault="00571EA4" w:rsidP="00571EA4">
      <w:pPr>
        <w:pStyle w:val="Default"/>
        <w:ind w:left="567"/>
        <w:rPr>
          <w:sz w:val="20"/>
          <w:szCs w:val="20"/>
          <w:lang w:val="en-GB"/>
        </w:rPr>
      </w:pPr>
    </w:p>
    <w:p w14:paraId="0FF39F2B" w14:textId="1765F84C" w:rsidR="00571EA4" w:rsidRPr="00F52711" w:rsidRDefault="00571EA4" w:rsidP="00571EA4">
      <w:pPr>
        <w:pStyle w:val="Default"/>
        <w:ind w:left="567"/>
        <w:rPr>
          <w:b/>
          <w:sz w:val="20"/>
          <w:szCs w:val="20"/>
          <w:lang w:val="en-GB"/>
        </w:rPr>
      </w:pPr>
      <w:r w:rsidRPr="00F52711">
        <w:rPr>
          <w:b/>
          <w:sz w:val="20"/>
          <w:szCs w:val="20"/>
          <w:lang w:val="en-GB"/>
        </w:rPr>
        <w:t xml:space="preserve">Option </w:t>
      </w:r>
      <w:r w:rsidR="00F52711" w:rsidRPr="00F52711">
        <w:rPr>
          <w:b/>
          <w:sz w:val="20"/>
          <w:szCs w:val="20"/>
          <w:lang w:val="en-GB"/>
        </w:rPr>
        <w:t>foundation frame</w:t>
      </w:r>
      <w:r w:rsidRPr="00F52711">
        <w:rPr>
          <w:b/>
          <w:sz w:val="20"/>
          <w:szCs w:val="20"/>
          <w:lang w:val="en-GB"/>
        </w:rPr>
        <w:t xml:space="preserve"> FlowMotion</w:t>
      </w:r>
      <w:r w:rsidR="00B75640" w:rsidRPr="00F52711">
        <w:rPr>
          <w:b/>
          <w:sz w:val="20"/>
          <w:szCs w:val="20"/>
          <w:lang w:val="en-GB"/>
        </w:rPr>
        <w:t>®</w:t>
      </w:r>
      <w:r w:rsidR="00F52711" w:rsidRPr="00F52711">
        <w:rPr>
          <w:b/>
          <w:sz w:val="20"/>
          <w:szCs w:val="20"/>
          <w:lang w:val="en-GB"/>
        </w:rPr>
        <w:t>, bridging structure for assembly under heating/floor screed and glue solution</w:t>
      </w:r>
      <w:r w:rsidRPr="00F52711">
        <w:rPr>
          <w:b/>
          <w:sz w:val="20"/>
          <w:szCs w:val="20"/>
          <w:lang w:val="en-GB"/>
        </w:rPr>
        <w:br/>
      </w:r>
    </w:p>
    <w:p w14:paraId="62B632B1" w14:textId="77777777" w:rsidR="00611152" w:rsidRDefault="00611152" w:rsidP="0061115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C30B8A0" w14:textId="02C3A75E" w:rsidR="00571EA4" w:rsidRPr="00611152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611152">
        <w:rPr>
          <w:sz w:val="20"/>
          <w:szCs w:val="20"/>
          <w:lang w:val="en-GB"/>
        </w:rPr>
        <w:t>Typ</w:t>
      </w:r>
      <w:r w:rsidR="00611152" w:rsidRPr="00611152">
        <w:rPr>
          <w:sz w:val="20"/>
          <w:szCs w:val="20"/>
          <w:lang w:val="en-GB"/>
        </w:rPr>
        <w:t>e</w:t>
      </w:r>
      <w:r w:rsidRPr="00611152">
        <w:rPr>
          <w:sz w:val="20"/>
          <w:szCs w:val="20"/>
          <w:lang w:val="en-GB"/>
        </w:rPr>
        <w:t xml:space="preserve">: </w:t>
      </w:r>
      <w:r w:rsidRPr="00611152">
        <w:rPr>
          <w:sz w:val="20"/>
          <w:szCs w:val="20"/>
          <w:lang w:val="en-GB"/>
        </w:rPr>
        <w:tab/>
      </w:r>
      <w:r w:rsidR="00611152">
        <w:rPr>
          <w:sz w:val="20"/>
          <w:szCs w:val="20"/>
          <w:lang w:val="en-GB"/>
        </w:rPr>
        <w:tab/>
      </w:r>
      <w:r w:rsidRPr="00611152">
        <w:rPr>
          <w:sz w:val="20"/>
          <w:szCs w:val="20"/>
          <w:lang w:val="en-GB"/>
        </w:rPr>
        <w:t>FURA103</w:t>
      </w:r>
    </w:p>
    <w:p w14:paraId="0427A766" w14:textId="77777777" w:rsidR="00571EA4" w:rsidRPr="00611152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004D9C4C" w14:textId="77777777" w:rsidR="00571EA4" w:rsidRPr="00611152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258B9417" w14:textId="77777777" w:rsidR="00A117B2" w:rsidRPr="00DC4904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3C71B17A" w14:textId="4299E8FA" w:rsidR="00571EA4" w:rsidRPr="00DC4904" w:rsidRDefault="00571EA4" w:rsidP="00571EA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08F4D13B" w14:textId="77777777" w:rsidR="00571EA4" w:rsidRPr="00DC4904" w:rsidRDefault="00571EA4" w:rsidP="00F52711">
      <w:pPr>
        <w:pStyle w:val="Default"/>
        <w:jc w:val="both"/>
        <w:rPr>
          <w:sz w:val="20"/>
          <w:szCs w:val="20"/>
          <w:lang w:val="en-GB"/>
        </w:rPr>
      </w:pPr>
    </w:p>
    <w:p w14:paraId="330B82B3" w14:textId="77777777" w:rsidR="00571EA4" w:rsidRPr="00DC4904" w:rsidRDefault="00571EA4" w:rsidP="00571EA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6CCF4811" w14:textId="070AF332" w:rsidR="00571EA4" w:rsidRPr="00DC4904" w:rsidRDefault="00571EA4" w:rsidP="00571EA4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DC4904">
        <w:rPr>
          <w:b/>
          <w:bCs/>
          <w:sz w:val="20"/>
          <w:szCs w:val="20"/>
          <w:lang w:val="en-GB"/>
        </w:rPr>
        <w:t>[</w:t>
      </w:r>
      <w:r w:rsidR="00A117B2" w:rsidRPr="00DC4904">
        <w:rPr>
          <w:b/>
          <w:bCs/>
          <w:sz w:val="20"/>
          <w:szCs w:val="20"/>
          <w:lang w:val="en-GB"/>
        </w:rPr>
        <w:t>Item</w:t>
      </w:r>
      <w:r w:rsidRPr="00DC4904">
        <w:rPr>
          <w:b/>
          <w:bCs/>
          <w:sz w:val="20"/>
          <w:szCs w:val="20"/>
          <w:lang w:val="en-GB"/>
        </w:rPr>
        <w:t>: …………..]</w:t>
      </w:r>
    </w:p>
    <w:p w14:paraId="670CB859" w14:textId="77777777" w:rsidR="00571EA4" w:rsidRPr="00DC4904" w:rsidRDefault="00571EA4" w:rsidP="00571EA4">
      <w:pPr>
        <w:pStyle w:val="Default"/>
        <w:ind w:left="567"/>
        <w:rPr>
          <w:sz w:val="20"/>
          <w:szCs w:val="20"/>
          <w:lang w:val="en-GB"/>
        </w:rPr>
      </w:pPr>
    </w:p>
    <w:p w14:paraId="6E09180E" w14:textId="31AC6210" w:rsidR="00571EA4" w:rsidRPr="00F52711" w:rsidRDefault="00571EA4" w:rsidP="00571EA4">
      <w:pPr>
        <w:pStyle w:val="Default"/>
        <w:ind w:left="567"/>
        <w:rPr>
          <w:b/>
          <w:sz w:val="20"/>
          <w:szCs w:val="20"/>
          <w:lang w:val="en-GB"/>
        </w:rPr>
      </w:pPr>
      <w:r w:rsidRPr="00F52711">
        <w:rPr>
          <w:b/>
          <w:sz w:val="20"/>
          <w:szCs w:val="20"/>
          <w:lang w:val="en-GB"/>
        </w:rPr>
        <w:t xml:space="preserve">Option </w:t>
      </w:r>
      <w:r w:rsidR="00F52711" w:rsidRPr="00F52711">
        <w:rPr>
          <w:b/>
          <w:sz w:val="20"/>
          <w:szCs w:val="20"/>
          <w:lang w:val="en-GB"/>
        </w:rPr>
        <w:t>glue cartridge</w:t>
      </w:r>
      <w:r w:rsidRPr="00F52711">
        <w:rPr>
          <w:b/>
          <w:sz w:val="20"/>
          <w:szCs w:val="20"/>
          <w:lang w:val="en-GB"/>
        </w:rPr>
        <w:t xml:space="preserve"> FlowMotion</w:t>
      </w:r>
      <w:r w:rsidR="00B75640" w:rsidRPr="00F52711">
        <w:rPr>
          <w:b/>
          <w:sz w:val="20"/>
          <w:szCs w:val="20"/>
          <w:lang w:val="en-GB"/>
        </w:rPr>
        <w:t>®</w:t>
      </w:r>
      <w:r w:rsidRPr="00F52711">
        <w:rPr>
          <w:b/>
          <w:sz w:val="20"/>
          <w:szCs w:val="20"/>
          <w:lang w:val="en-GB"/>
        </w:rPr>
        <w:t xml:space="preserve"> </w:t>
      </w:r>
      <w:r w:rsidR="00F52711" w:rsidRPr="00F52711">
        <w:rPr>
          <w:b/>
          <w:sz w:val="20"/>
          <w:szCs w:val="20"/>
          <w:lang w:val="en-GB"/>
        </w:rPr>
        <w:t>f</w:t>
      </w:r>
      <w:r w:rsidR="00F52711">
        <w:rPr>
          <w:b/>
          <w:sz w:val="20"/>
          <w:szCs w:val="20"/>
          <w:lang w:val="en-GB"/>
        </w:rPr>
        <w:t xml:space="preserve">or fixing to a finished floor surface </w:t>
      </w:r>
      <w:r w:rsidRPr="00F52711">
        <w:rPr>
          <w:b/>
          <w:sz w:val="20"/>
          <w:szCs w:val="20"/>
          <w:lang w:val="en-GB"/>
        </w:rPr>
        <w:br/>
      </w:r>
    </w:p>
    <w:p w14:paraId="26F86651" w14:textId="77777777" w:rsidR="00611152" w:rsidRDefault="00611152" w:rsidP="0061115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2D182465" w14:textId="39D95463" w:rsidR="00571EA4" w:rsidRPr="00611152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611152">
        <w:rPr>
          <w:sz w:val="20"/>
          <w:szCs w:val="20"/>
          <w:lang w:val="en-GB"/>
        </w:rPr>
        <w:t>Typ</w:t>
      </w:r>
      <w:r w:rsidR="00611152" w:rsidRPr="00611152">
        <w:rPr>
          <w:sz w:val="20"/>
          <w:szCs w:val="20"/>
          <w:lang w:val="en-GB"/>
        </w:rPr>
        <w:t>e</w:t>
      </w:r>
      <w:r w:rsidRPr="00611152">
        <w:rPr>
          <w:sz w:val="20"/>
          <w:szCs w:val="20"/>
          <w:lang w:val="en-GB"/>
        </w:rPr>
        <w:t xml:space="preserve">: </w:t>
      </w:r>
      <w:r w:rsidRPr="00611152">
        <w:rPr>
          <w:sz w:val="20"/>
          <w:szCs w:val="20"/>
          <w:lang w:val="en-GB"/>
        </w:rPr>
        <w:tab/>
      </w:r>
      <w:r w:rsidR="00611152">
        <w:rPr>
          <w:sz w:val="20"/>
          <w:szCs w:val="20"/>
          <w:lang w:val="en-GB"/>
        </w:rPr>
        <w:tab/>
      </w:r>
      <w:r w:rsidRPr="00611152">
        <w:rPr>
          <w:sz w:val="20"/>
          <w:szCs w:val="20"/>
          <w:lang w:val="en-GB"/>
        </w:rPr>
        <w:t>BSSKL100</w:t>
      </w:r>
    </w:p>
    <w:p w14:paraId="1238EF44" w14:textId="77777777" w:rsidR="00571EA4" w:rsidRPr="00611152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2D3FBC80" w14:textId="77777777" w:rsidR="00571EA4" w:rsidRPr="00611152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4C73F33C" w14:textId="77777777" w:rsidR="00A117B2" w:rsidRPr="00DC4904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012F4834" w14:textId="76BD04F4" w:rsidR="00571EA4" w:rsidRPr="00DC4904" w:rsidRDefault="00571EA4" w:rsidP="00571EA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901DC29" w14:textId="77777777" w:rsidR="00571EA4" w:rsidRPr="00DC4904" w:rsidRDefault="00571EA4" w:rsidP="00571EA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040E30FB" w14:textId="77777777" w:rsidR="00571EA4" w:rsidRPr="00DC4904" w:rsidRDefault="00571EA4" w:rsidP="00F52711">
      <w:pPr>
        <w:pStyle w:val="Default"/>
        <w:jc w:val="both"/>
        <w:rPr>
          <w:sz w:val="20"/>
          <w:szCs w:val="20"/>
          <w:lang w:val="en-GB"/>
        </w:rPr>
      </w:pPr>
    </w:p>
    <w:p w14:paraId="29BBD36D" w14:textId="08E133F0" w:rsidR="00571EA4" w:rsidRPr="00F52711" w:rsidRDefault="00571EA4" w:rsidP="00571EA4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F52711">
        <w:rPr>
          <w:b/>
          <w:sz w:val="20"/>
          <w:szCs w:val="20"/>
          <w:lang w:val="en-GB"/>
        </w:rPr>
        <w:t xml:space="preserve">Optionen 4: </w:t>
      </w:r>
      <w:r w:rsidR="00F52711" w:rsidRPr="00F52711">
        <w:rPr>
          <w:b/>
          <w:sz w:val="20"/>
          <w:szCs w:val="20"/>
          <w:lang w:val="en-GB"/>
        </w:rPr>
        <w:t>paving stone assembly</w:t>
      </w:r>
    </w:p>
    <w:p w14:paraId="2F79AEFA" w14:textId="77777777" w:rsidR="00571EA4" w:rsidRPr="00F52711" w:rsidRDefault="00571EA4" w:rsidP="00571EA4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6A3A8396" w14:textId="77777777" w:rsidR="00571EA4" w:rsidRPr="00F52711" w:rsidRDefault="00571EA4" w:rsidP="00571EA4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0F03170D" w14:textId="5B78F4F9" w:rsidR="00571EA4" w:rsidRPr="00F52711" w:rsidRDefault="00571EA4" w:rsidP="00571EA4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52711">
        <w:rPr>
          <w:b/>
          <w:bCs/>
          <w:sz w:val="20"/>
          <w:szCs w:val="20"/>
          <w:lang w:val="en-GB"/>
        </w:rPr>
        <w:t>[</w:t>
      </w:r>
      <w:r w:rsidR="00A117B2">
        <w:rPr>
          <w:b/>
          <w:bCs/>
          <w:sz w:val="20"/>
          <w:szCs w:val="20"/>
          <w:lang w:val="en-GB"/>
        </w:rPr>
        <w:t>Item</w:t>
      </w:r>
      <w:r w:rsidRPr="00F52711">
        <w:rPr>
          <w:b/>
          <w:bCs/>
          <w:sz w:val="20"/>
          <w:szCs w:val="20"/>
          <w:lang w:val="en-GB"/>
        </w:rPr>
        <w:t>: …………..]</w:t>
      </w:r>
    </w:p>
    <w:p w14:paraId="04980C97" w14:textId="77777777" w:rsidR="00571EA4" w:rsidRPr="00F52711" w:rsidRDefault="00571EA4" w:rsidP="00571EA4">
      <w:pPr>
        <w:pStyle w:val="Default"/>
        <w:ind w:left="567"/>
        <w:rPr>
          <w:sz w:val="20"/>
          <w:szCs w:val="20"/>
          <w:lang w:val="en-GB"/>
        </w:rPr>
      </w:pPr>
    </w:p>
    <w:p w14:paraId="5827BF8A" w14:textId="78936812" w:rsidR="00571EA4" w:rsidRPr="00F52711" w:rsidRDefault="00571EA4" w:rsidP="00571EA4">
      <w:pPr>
        <w:pStyle w:val="Default"/>
        <w:ind w:left="567"/>
        <w:rPr>
          <w:b/>
          <w:sz w:val="20"/>
          <w:szCs w:val="20"/>
          <w:lang w:val="en-GB"/>
        </w:rPr>
      </w:pPr>
      <w:r w:rsidRPr="00F52711">
        <w:rPr>
          <w:b/>
          <w:sz w:val="20"/>
          <w:szCs w:val="20"/>
          <w:lang w:val="en-GB"/>
        </w:rPr>
        <w:t xml:space="preserve">Option </w:t>
      </w:r>
      <w:r w:rsidR="00F52711" w:rsidRPr="00F52711">
        <w:rPr>
          <w:b/>
          <w:sz w:val="20"/>
          <w:szCs w:val="20"/>
          <w:lang w:val="en-GB"/>
        </w:rPr>
        <w:t>foundation frame, for usage with paving stones</w:t>
      </w:r>
      <w:r w:rsidRPr="00F52711">
        <w:rPr>
          <w:b/>
          <w:sz w:val="20"/>
          <w:szCs w:val="20"/>
          <w:lang w:val="en-GB"/>
        </w:rPr>
        <w:t>, H = 150 mm</w:t>
      </w:r>
      <w:r w:rsidRPr="00F52711">
        <w:rPr>
          <w:b/>
          <w:sz w:val="20"/>
          <w:szCs w:val="20"/>
          <w:lang w:val="en-GB"/>
        </w:rPr>
        <w:br/>
      </w:r>
    </w:p>
    <w:p w14:paraId="6187244B" w14:textId="77777777" w:rsidR="00611152" w:rsidRDefault="00611152" w:rsidP="0061115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046DB86C" w14:textId="3BFDB040" w:rsidR="00571EA4" w:rsidRPr="00611152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611152">
        <w:rPr>
          <w:sz w:val="20"/>
          <w:szCs w:val="20"/>
          <w:lang w:val="en-GB"/>
        </w:rPr>
        <w:t>Typ</w:t>
      </w:r>
      <w:r w:rsidR="00611152" w:rsidRPr="00611152">
        <w:rPr>
          <w:sz w:val="20"/>
          <w:szCs w:val="20"/>
          <w:lang w:val="en-GB"/>
        </w:rPr>
        <w:t>e</w:t>
      </w:r>
      <w:r w:rsidRPr="00611152">
        <w:rPr>
          <w:sz w:val="20"/>
          <w:szCs w:val="20"/>
          <w:lang w:val="en-GB"/>
        </w:rPr>
        <w:t xml:space="preserve">: </w:t>
      </w:r>
      <w:r w:rsidRPr="00611152">
        <w:rPr>
          <w:sz w:val="20"/>
          <w:szCs w:val="20"/>
          <w:lang w:val="en-GB"/>
        </w:rPr>
        <w:tab/>
      </w:r>
      <w:r w:rsidR="00611152">
        <w:rPr>
          <w:sz w:val="20"/>
          <w:szCs w:val="20"/>
          <w:lang w:val="en-GB"/>
        </w:rPr>
        <w:tab/>
      </w:r>
      <w:r w:rsidRPr="00611152">
        <w:rPr>
          <w:sz w:val="20"/>
          <w:szCs w:val="20"/>
          <w:lang w:val="en-GB"/>
        </w:rPr>
        <w:t>FURA113</w:t>
      </w:r>
    </w:p>
    <w:p w14:paraId="0048AE6D" w14:textId="77777777" w:rsidR="00571EA4" w:rsidRPr="00611152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7F583EFF" w14:textId="77777777" w:rsidR="00571EA4" w:rsidRPr="00611152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17472289" w14:textId="77777777" w:rsidR="00A117B2" w:rsidRPr="00DC4904" w:rsidRDefault="00A117B2" w:rsidP="00A117B2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DC4904">
        <w:rPr>
          <w:sz w:val="20"/>
          <w:szCs w:val="20"/>
          <w:lang w:val="en-GB"/>
        </w:rPr>
        <w:t>Total: …………..</w:t>
      </w:r>
    </w:p>
    <w:p w14:paraId="4D051692" w14:textId="77777777" w:rsidR="00571EA4" w:rsidRPr="00DC4904" w:rsidRDefault="00571EA4" w:rsidP="00F52711">
      <w:pPr>
        <w:pStyle w:val="Default"/>
        <w:jc w:val="both"/>
        <w:rPr>
          <w:sz w:val="20"/>
          <w:szCs w:val="20"/>
          <w:lang w:val="en-GB"/>
        </w:rPr>
      </w:pPr>
    </w:p>
    <w:p w14:paraId="573FC970" w14:textId="77777777" w:rsidR="00571EA4" w:rsidRPr="00DC4904" w:rsidRDefault="00571EA4" w:rsidP="00571EA4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6A033C5E" w14:textId="77777777" w:rsidR="00571EA4" w:rsidRPr="00DC4904" w:rsidRDefault="00571EA4" w:rsidP="00571EA4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192FDCCF" w14:textId="194FC3C8" w:rsidR="00571EA4" w:rsidRPr="00DC4904" w:rsidRDefault="00571EA4" w:rsidP="00571EA4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DC4904">
        <w:rPr>
          <w:b/>
          <w:bCs/>
          <w:sz w:val="20"/>
          <w:szCs w:val="20"/>
          <w:lang w:val="en-GB"/>
        </w:rPr>
        <w:t>[</w:t>
      </w:r>
      <w:r w:rsidR="00A117B2">
        <w:rPr>
          <w:b/>
          <w:bCs/>
          <w:sz w:val="20"/>
          <w:szCs w:val="20"/>
          <w:lang w:val="en-GB"/>
        </w:rPr>
        <w:t>Item</w:t>
      </w:r>
      <w:r w:rsidRPr="00DC4904">
        <w:rPr>
          <w:b/>
          <w:bCs/>
          <w:sz w:val="20"/>
          <w:szCs w:val="20"/>
          <w:lang w:val="en-GB"/>
        </w:rPr>
        <w:t>: …………..]</w:t>
      </w:r>
    </w:p>
    <w:p w14:paraId="5C36B1F0" w14:textId="77777777" w:rsidR="00571EA4" w:rsidRPr="00DC4904" w:rsidRDefault="00571EA4" w:rsidP="00571EA4">
      <w:pPr>
        <w:pStyle w:val="Default"/>
        <w:ind w:left="567"/>
        <w:rPr>
          <w:sz w:val="20"/>
          <w:szCs w:val="20"/>
          <w:lang w:val="en-GB"/>
        </w:rPr>
      </w:pPr>
    </w:p>
    <w:p w14:paraId="39551BA1" w14:textId="641F5C5D" w:rsidR="00571EA4" w:rsidRPr="00DC4904" w:rsidRDefault="00571EA4" w:rsidP="00571EA4">
      <w:pPr>
        <w:pStyle w:val="Default"/>
        <w:ind w:left="567"/>
        <w:rPr>
          <w:b/>
          <w:sz w:val="20"/>
          <w:szCs w:val="20"/>
          <w:lang w:val="en-GB"/>
        </w:rPr>
      </w:pPr>
      <w:r w:rsidRPr="00DC4904">
        <w:rPr>
          <w:b/>
          <w:sz w:val="20"/>
          <w:szCs w:val="20"/>
          <w:lang w:val="en-GB"/>
        </w:rPr>
        <w:t xml:space="preserve">Option </w:t>
      </w:r>
      <w:r w:rsidR="00F52711" w:rsidRPr="00DC4904">
        <w:rPr>
          <w:b/>
          <w:sz w:val="20"/>
          <w:szCs w:val="20"/>
          <w:lang w:val="en-GB"/>
        </w:rPr>
        <w:t>mounting set for mounting on finished floor surface</w:t>
      </w:r>
      <w:r w:rsidRPr="00DC4904">
        <w:rPr>
          <w:b/>
          <w:sz w:val="20"/>
          <w:szCs w:val="20"/>
          <w:lang w:val="en-GB"/>
        </w:rPr>
        <w:br/>
      </w:r>
    </w:p>
    <w:p w14:paraId="0E5F54A7" w14:textId="77777777" w:rsidR="00611152" w:rsidRDefault="00611152" w:rsidP="0061115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72400EDE" w14:textId="6AE61914" w:rsidR="00571EA4" w:rsidRPr="00416373" w:rsidRDefault="00571EA4" w:rsidP="00571EA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416373">
        <w:rPr>
          <w:sz w:val="20"/>
          <w:szCs w:val="20"/>
          <w:lang w:val="en-GB"/>
        </w:rPr>
        <w:t>Typ</w:t>
      </w:r>
      <w:r w:rsidR="00611152" w:rsidRPr="00416373">
        <w:rPr>
          <w:sz w:val="20"/>
          <w:szCs w:val="20"/>
          <w:lang w:val="en-GB"/>
        </w:rPr>
        <w:t>e</w:t>
      </w:r>
      <w:r w:rsidRPr="00416373">
        <w:rPr>
          <w:sz w:val="20"/>
          <w:szCs w:val="20"/>
          <w:lang w:val="en-GB"/>
        </w:rPr>
        <w:t xml:space="preserve">: </w:t>
      </w:r>
      <w:r w:rsidRPr="00416373">
        <w:rPr>
          <w:sz w:val="20"/>
          <w:szCs w:val="20"/>
          <w:lang w:val="en-GB"/>
        </w:rPr>
        <w:tab/>
      </w:r>
      <w:r w:rsidR="00611152" w:rsidRPr="00416373">
        <w:rPr>
          <w:sz w:val="20"/>
          <w:szCs w:val="20"/>
          <w:lang w:val="en-GB"/>
        </w:rPr>
        <w:tab/>
      </w:r>
      <w:r w:rsidRPr="00416373">
        <w:rPr>
          <w:sz w:val="20"/>
          <w:szCs w:val="20"/>
          <w:lang w:val="en-GB"/>
        </w:rPr>
        <w:t>BSS103</w:t>
      </w:r>
    </w:p>
    <w:p w14:paraId="1E874340" w14:textId="77777777" w:rsidR="00571EA4" w:rsidRPr="00416373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462BB79B" w14:textId="77777777" w:rsidR="00571EA4" w:rsidRPr="00416373" w:rsidRDefault="00571EA4" w:rsidP="00571EA4">
      <w:pPr>
        <w:pStyle w:val="Default"/>
        <w:ind w:firstLine="567"/>
        <w:rPr>
          <w:sz w:val="20"/>
          <w:szCs w:val="20"/>
          <w:lang w:val="en-GB"/>
        </w:rPr>
      </w:pPr>
    </w:p>
    <w:p w14:paraId="1F049E2A" w14:textId="77777777" w:rsidR="00A117B2" w:rsidRPr="00416373" w:rsidRDefault="00A117B2" w:rsidP="00A117B2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416373">
        <w:rPr>
          <w:sz w:val="20"/>
          <w:szCs w:val="20"/>
        </w:rPr>
        <w:t>Total: …………..</w:t>
      </w:r>
    </w:p>
    <w:p w14:paraId="451FA4D4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61D6F85E" w14:textId="77777777" w:rsidR="00571EA4" w:rsidRPr="00571EA4" w:rsidRDefault="00571EA4" w:rsidP="00571EA4">
      <w:pPr>
        <w:pStyle w:val="Default"/>
        <w:ind w:firstLine="567"/>
        <w:jc w:val="both"/>
        <w:rPr>
          <w:b/>
          <w:sz w:val="20"/>
          <w:szCs w:val="20"/>
        </w:rPr>
      </w:pPr>
    </w:p>
    <w:p w14:paraId="5BA1E4B1" w14:textId="77777777" w:rsidR="00571EA4" w:rsidRDefault="00571EA4" w:rsidP="00571EA4">
      <w:pPr>
        <w:pStyle w:val="Default"/>
        <w:ind w:firstLine="567"/>
        <w:jc w:val="both"/>
        <w:rPr>
          <w:sz w:val="20"/>
          <w:szCs w:val="20"/>
        </w:rPr>
      </w:pPr>
    </w:p>
    <w:p w14:paraId="3E3CE0D3" w14:textId="77777777" w:rsidR="00934B23" w:rsidRPr="00600FDD" w:rsidRDefault="00934B23" w:rsidP="00F52711">
      <w:pPr>
        <w:pStyle w:val="Default"/>
        <w:rPr>
          <w:sz w:val="20"/>
          <w:szCs w:val="20"/>
        </w:rPr>
      </w:pPr>
    </w:p>
    <w:p w14:paraId="71DF70B2" w14:textId="2D33EB47" w:rsidR="00EB35C3" w:rsidRPr="00F52711" w:rsidRDefault="00EB35C3" w:rsidP="00F52711">
      <w:pPr>
        <w:rPr>
          <w:rFonts w:ascii="Arial" w:hAnsi="Arial" w:cs="Arial"/>
          <w:color w:val="000000"/>
          <w:sz w:val="20"/>
          <w:szCs w:val="20"/>
        </w:rPr>
      </w:pPr>
    </w:p>
    <w:sectPr w:rsidR="00EB35C3" w:rsidRPr="00F52711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EB95B" w14:textId="77777777" w:rsidR="00416373" w:rsidRDefault="00416373" w:rsidP="00C05D8B">
      <w:r>
        <w:separator/>
      </w:r>
    </w:p>
  </w:endnote>
  <w:endnote w:type="continuationSeparator" w:id="0">
    <w:p w14:paraId="50189E8F" w14:textId="77777777" w:rsidR="00416373" w:rsidRDefault="00416373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862D1" w14:textId="77777777" w:rsidR="00416373" w:rsidRPr="004B4327" w:rsidRDefault="00416373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C03490">
      <w:rPr>
        <w:rFonts w:ascii="Arial" w:hAnsi="Arial" w:cs="Arial"/>
        <w:noProof/>
        <w:sz w:val="16"/>
        <w:szCs w:val="16"/>
      </w:rPr>
      <w:t>5627006EN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BB6411">
      <w:rPr>
        <w:rFonts w:ascii="Arial" w:hAnsi="Arial" w:cs="Arial"/>
        <w:noProof/>
        <w:sz w:val="16"/>
        <w:szCs w:val="16"/>
      </w:rPr>
      <w:t>4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BB641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BB6411">
      <w:rPr>
        <w:rFonts w:ascii="Arial" w:hAnsi="Arial" w:cs="Arial"/>
        <w:noProof/>
        <w:sz w:val="16"/>
        <w:szCs w:val="16"/>
      </w:rPr>
      <w:t>21.12.2021</w:t>
    </w:r>
    <w:r>
      <w:rPr>
        <w:rFonts w:ascii="Arial" w:hAnsi="Arial" w:cs="Arial"/>
        <w:sz w:val="16"/>
        <w:szCs w:val="16"/>
      </w:rPr>
      <w:fldChar w:fldCharType="end"/>
    </w:r>
  </w:p>
  <w:p w14:paraId="5F73AF6F" w14:textId="77777777" w:rsidR="00416373" w:rsidRDefault="0041637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1D3A1" w14:textId="77777777" w:rsidR="00416373" w:rsidRDefault="00416373" w:rsidP="00C05D8B">
      <w:r>
        <w:separator/>
      </w:r>
    </w:p>
  </w:footnote>
  <w:footnote w:type="continuationSeparator" w:id="0">
    <w:p w14:paraId="73F53F4F" w14:textId="77777777" w:rsidR="00416373" w:rsidRDefault="00416373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8BA34" w14:textId="77777777" w:rsidR="00416373" w:rsidRPr="00C05D8B" w:rsidRDefault="00416373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727ED"/>
    <w:rsid w:val="00090505"/>
    <w:rsid w:val="000A0747"/>
    <w:rsid w:val="000C3DEB"/>
    <w:rsid w:val="000D0E1F"/>
    <w:rsid w:val="000D22BB"/>
    <w:rsid w:val="00125351"/>
    <w:rsid w:val="001401FC"/>
    <w:rsid w:val="00140E5B"/>
    <w:rsid w:val="00182F8C"/>
    <w:rsid w:val="00192F2D"/>
    <w:rsid w:val="001C1DBB"/>
    <w:rsid w:val="001C20B3"/>
    <w:rsid w:val="001D7609"/>
    <w:rsid w:val="00225FB1"/>
    <w:rsid w:val="002335FB"/>
    <w:rsid w:val="002403F1"/>
    <w:rsid w:val="00267104"/>
    <w:rsid w:val="00271DB6"/>
    <w:rsid w:val="002B51DE"/>
    <w:rsid w:val="00332ED6"/>
    <w:rsid w:val="0033518A"/>
    <w:rsid w:val="00347728"/>
    <w:rsid w:val="003625C0"/>
    <w:rsid w:val="003C26CA"/>
    <w:rsid w:val="003D012B"/>
    <w:rsid w:val="00416373"/>
    <w:rsid w:val="0044683F"/>
    <w:rsid w:val="0046368C"/>
    <w:rsid w:val="00491AC7"/>
    <w:rsid w:val="004A55A9"/>
    <w:rsid w:val="004A5662"/>
    <w:rsid w:val="004B4327"/>
    <w:rsid w:val="004D69CA"/>
    <w:rsid w:val="005656A1"/>
    <w:rsid w:val="00571EA4"/>
    <w:rsid w:val="0057429C"/>
    <w:rsid w:val="005A64C4"/>
    <w:rsid w:val="005B6FD3"/>
    <w:rsid w:val="005B7461"/>
    <w:rsid w:val="005C67DE"/>
    <w:rsid w:val="005F0540"/>
    <w:rsid w:val="005F4A9C"/>
    <w:rsid w:val="005F68AA"/>
    <w:rsid w:val="00600FDD"/>
    <w:rsid w:val="00602386"/>
    <w:rsid w:val="00611152"/>
    <w:rsid w:val="00621228"/>
    <w:rsid w:val="00623353"/>
    <w:rsid w:val="006304DA"/>
    <w:rsid w:val="00644778"/>
    <w:rsid w:val="0065013A"/>
    <w:rsid w:val="0066750A"/>
    <w:rsid w:val="006D0128"/>
    <w:rsid w:val="006F64A6"/>
    <w:rsid w:val="006F6686"/>
    <w:rsid w:val="00717274"/>
    <w:rsid w:val="00785089"/>
    <w:rsid w:val="007923F1"/>
    <w:rsid w:val="007C1B20"/>
    <w:rsid w:val="008120D1"/>
    <w:rsid w:val="00830FEC"/>
    <w:rsid w:val="008407C6"/>
    <w:rsid w:val="008504FB"/>
    <w:rsid w:val="0086155C"/>
    <w:rsid w:val="008925F6"/>
    <w:rsid w:val="008E4BF7"/>
    <w:rsid w:val="008E5625"/>
    <w:rsid w:val="00917916"/>
    <w:rsid w:val="009259FD"/>
    <w:rsid w:val="00934B23"/>
    <w:rsid w:val="00987990"/>
    <w:rsid w:val="00997A9E"/>
    <w:rsid w:val="009A75A8"/>
    <w:rsid w:val="009C1497"/>
    <w:rsid w:val="009C521B"/>
    <w:rsid w:val="009D1A93"/>
    <w:rsid w:val="00A117B2"/>
    <w:rsid w:val="00A858A9"/>
    <w:rsid w:val="00AB1E8E"/>
    <w:rsid w:val="00AF1D17"/>
    <w:rsid w:val="00AF6EC2"/>
    <w:rsid w:val="00AF7402"/>
    <w:rsid w:val="00B370B1"/>
    <w:rsid w:val="00B75640"/>
    <w:rsid w:val="00B9643B"/>
    <w:rsid w:val="00BB6411"/>
    <w:rsid w:val="00BD57DC"/>
    <w:rsid w:val="00C03490"/>
    <w:rsid w:val="00C05D8B"/>
    <w:rsid w:val="00C26593"/>
    <w:rsid w:val="00C27677"/>
    <w:rsid w:val="00C3636B"/>
    <w:rsid w:val="00C61B1F"/>
    <w:rsid w:val="00CA4223"/>
    <w:rsid w:val="00CB1DF9"/>
    <w:rsid w:val="00CD4947"/>
    <w:rsid w:val="00CD786D"/>
    <w:rsid w:val="00CE01C2"/>
    <w:rsid w:val="00CF1097"/>
    <w:rsid w:val="00D71148"/>
    <w:rsid w:val="00D77EEE"/>
    <w:rsid w:val="00D966C5"/>
    <w:rsid w:val="00DC4904"/>
    <w:rsid w:val="00DF3CCC"/>
    <w:rsid w:val="00DF4520"/>
    <w:rsid w:val="00E27C2F"/>
    <w:rsid w:val="00E64DC4"/>
    <w:rsid w:val="00E81F9A"/>
    <w:rsid w:val="00E8470A"/>
    <w:rsid w:val="00EB19FD"/>
    <w:rsid w:val="00EB35C3"/>
    <w:rsid w:val="00EB3F3F"/>
    <w:rsid w:val="00F17C61"/>
    <w:rsid w:val="00F52711"/>
    <w:rsid w:val="00F802EE"/>
    <w:rsid w:val="00F80612"/>
    <w:rsid w:val="00F82026"/>
    <w:rsid w:val="00FA55C6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0FC2E-E3F7-4A96-9575-0F1DCBBB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5</Pages>
  <Words>808</Words>
  <Characters>5096</Characters>
  <Application>Microsoft Office Word</Application>
  <DocSecurity>4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Wolf, Heike</cp:lastModifiedBy>
  <cp:revision>2</cp:revision>
  <cp:lastPrinted>2021-11-26T08:43:00Z</cp:lastPrinted>
  <dcterms:created xsi:type="dcterms:W3CDTF">2021-12-21T12:44:00Z</dcterms:created>
  <dcterms:modified xsi:type="dcterms:W3CDTF">2021-12-21T12:44:00Z</dcterms:modified>
</cp:coreProperties>
</file>