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A1AC97" w14:textId="77777777" w:rsidR="001E565D" w:rsidRDefault="001E565D" w:rsidP="001E565D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  <w:r w:rsidR="00DB4A34">
        <w:rPr>
          <w:b/>
          <w:bCs/>
          <w:sz w:val="20"/>
          <w:szCs w:val="20"/>
        </w:rPr>
        <w:t xml:space="preserve"> </w:t>
      </w:r>
    </w:p>
    <w:p w14:paraId="5F66DD98" w14:textId="77777777" w:rsidR="00C8658D" w:rsidRDefault="00C8658D" w:rsidP="001E565D">
      <w:pPr>
        <w:pStyle w:val="Default"/>
        <w:ind w:left="567"/>
        <w:rPr>
          <w:b/>
          <w:bCs/>
          <w:sz w:val="20"/>
          <w:szCs w:val="20"/>
        </w:rPr>
      </w:pPr>
    </w:p>
    <w:p w14:paraId="28FC4404" w14:textId="77777777" w:rsidR="00500122" w:rsidRDefault="001E565D" w:rsidP="001E565D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Dreiarmdrehsperre Magnetic FlowMotion</w:t>
      </w:r>
      <w:r>
        <w:rPr>
          <w:b/>
          <w:bCs/>
          <w:sz w:val="20"/>
          <w:szCs w:val="20"/>
          <w:vertAlign w:val="superscript"/>
        </w:rPr>
        <w:t>®</w:t>
      </w:r>
      <w:r>
        <w:rPr>
          <w:b/>
          <w:bCs/>
          <w:sz w:val="20"/>
          <w:szCs w:val="20"/>
        </w:rPr>
        <w:t xml:space="preserve"> mTripod </w:t>
      </w:r>
    </w:p>
    <w:p w14:paraId="7C771742" w14:textId="70CA1742" w:rsidR="001E565D" w:rsidRDefault="001E565D" w:rsidP="001E565D">
      <w:pPr>
        <w:pStyle w:val="Default"/>
        <w:ind w:left="567"/>
        <w:rPr>
          <w:sz w:val="20"/>
          <w:szCs w:val="20"/>
        </w:rPr>
      </w:pPr>
      <w:r>
        <w:rPr>
          <w:sz w:val="20"/>
          <w:szCs w:val="20"/>
        </w:rPr>
        <w:t>Elektromotorisch angetriebene Dreiarmdrehsperre für die Zutrittskontrolle und Personenvereinzelung.</w:t>
      </w:r>
    </w:p>
    <w:p w14:paraId="7FC42925" w14:textId="77777777" w:rsidR="001E565D" w:rsidRDefault="001E565D" w:rsidP="001E565D">
      <w:pPr>
        <w:pStyle w:val="Default"/>
        <w:ind w:left="567"/>
        <w:rPr>
          <w:sz w:val="20"/>
          <w:szCs w:val="20"/>
        </w:rPr>
      </w:pPr>
    </w:p>
    <w:p w14:paraId="236B7F7B" w14:textId="77777777" w:rsidR="001E565D" w:rsidRDefault="001E565D" w:rsidP="001E565D">
      <w:pPr>
        <w:pStyle w:val="Default"/>
        <w:ind w:left="567"/>
        <w:rPr>
          <w:sz w:val="20"/>
          <w:szCs w:val="20"/>
        </w:rPr>
      </w:pPr>
      <w:r>
        <w:rPr>
          <w:sz w:val="20"/>
          <w:szCs w:val="20"/>
        </w:rPr>
        <w:t>Funktion:</w:t>
      </w:r>
    </w:p>
    <w:p w14:paraId="6E066214" w14:textId="77777777" w:rsidR="001E565D" w:rsidRDefault="001E565D" w:rsidP="001E565D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</w:rPr>
      </w:pPr>
      <w:r>
        <w:rPr>
          <w:sz w:val="20"/>
          <w:szCs w:val="20"/>
        </w:rPr>
        <w:t>Leichtgängiger Motorantrieb für komfortablen Durchgang</w:t>
      </w:r>
    </w:p>
    <w:p w14:paraId="05ED95A7" w14:textId="77777777" w:rsidR="001E565D" w:rsidRDefault="001E565D" w:rsidP="001E565D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</w:rPr>
      </w:pPr>
      <w:r>
        <w:rPr>
          <w:sz w:val="20"/>
          <w:szCs w:val="20"/>
        </w:rPr>
        <w:t>Automatische Drehbewegung nach Freigabeimpuls durch Handberührung</w:t>
      </w:r>
    </w:p>
    <w:p w14:paraId="0692C8DD" w14:textId="77777777" w:rsidR="001E565D" w:rsidRDefault="001E565D" w:rsidP="001E565D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</w:rPr>
      </w:pPr>
      <w:r>
        <w:rPr>
          <w:sz w:val="20"/>
          <w:szCs w:val="20"/>
        </w:rPr>
        <w:t>2-Richtungsbetrieb in Eingangs- und Ausgangsrichtung</w:t>
      </w:r>
    </w:p>
    <w:p w14:paraId="48308BAB" w14:textId="77777777" w:rsidR="00C8658D" w:rsidRDefault="001E565D" w:rsidP="00745988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</w:rPr>
      </w:pPr>
      <w:r>
        <w:rPr>
          <w:sz w:val="20"/>
          <w:szCs w:val="20"/>
        </w:rPr>
        <w:t>Signallöschung bei Nichtbenutzung nach eingestellter Zeit</w:t>
      </w:r>
    </w:p>
    <w:p w14:paraId="096B009B" w14:textId="77777777" w:rsidR="00D27A7C" w:rsidRPr="00D27A7C" w:rsidRDefault="00D27A7C" w:rsidP="00745988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</w:rPr>
      </w:pPr>
      <w:r>
        <w:rPr>
          <w:sz w:val="20"/>
          <w:szCs w:val="20"/>
        </w:rPr>
        <w:t>Pulszählung in beide Durchgangsrichtungen</w:t>
      </w:r>
    </w:p>
    <w:p w14:paraId="6902F9D8" w14:textId="77777777" w:rsidR="00D27A7C" w:rsidRDefault="00D27A7C" w:rsidP="00745988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</w:rPr>
      </w:pPr>
      <w:r>
        <w:rPr>
          <w:sz w:val="20"/>
          <w:szCs w:val="20"/>
        </w:rPr>
        <w:t>Fehler-Historie (logs) für den technischen Service</w:t>
      </w:r>
    </w:p>
    <w:p w14:paraId="3237D4DF" w14:textId="77777777" w:rsidR="00C8658D" w:rsidRDefault="00C8658D" w:rsidP="00745988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</w:rPr>
      </w:pPr>
      <w:r w:rsidRPr="00C8658D">
        <w:rPr>
          <w:sz w:val="20"/>
          <w:szCs w:val="20"/>
        </w:rPr>
        <w:t>Für Anwendungen im Gebäude und im Freien</w:t>
      </w:r>
    </w:p>
    <w:p w14:paraId="22EE3D17" w14:textId="77777777" w:rsidR="00C8658D" w:rsidRPr="00C8658D" w:rsidRDefault="00C8658D" w:rsidP="00745988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</w:rPr>
      </w:pPr>
      <w:r w:rsidRPr="00C8658D">
        <w:rPr>
          <w:sz w:val="20"/>
          <w:szCs w:val="20"/>
        </w:rPr>
        <w:t>Zufallsgenerator für die Personen- und Taschenkontrolle</w:t>
      </w:r>
    </w:p>
    <w:p w14:paraId="28AA592C" w14:textId="77777777" w:rsidR="00C8658D" w:rsidRDefault="00C8658D" w:rsidP="00745988">
      <w:pPr>
        <w:pStyle w:val="Default"/>
        <w:rPr>
          <w:sz w:val="20"/>
          <w:szCs w:val="20"/>
        </w:rPr>
      </w:pPr>
    </w:p>
    <w:p w14:paraId="2A2BC135" w14:textId="77777777" w:rsidR="001E565D" w:rsidRDefault="001E565D" w:rsidP="001E565D">
      <w:pPr>
        <w:pStyle w:val="Default"/>
        <w:ind w:left="567"/>
        <w:rPr>
          <w:sz w:val="20"/>
          <w:szCs w:val="20"/>
        </w:rPr>
      </w:pPr>
    </w:p>
    <w:p w14:paraId="6B9FC805" w14:textId="77777777" w:rsidR="001E565D" w:rsidRDefault="001E565D" w:rsidP="001E565D">
      <w:pPr>
        <w:pStyle w:val="Default"/>
        <w:ind w:left="567"/>
        <w:rPr>
          <w:sz w:val="20"/>
          <w:szCs w:val="20"/>
        </w:rPr>
      </w:pPr>
      <w:r>
        <w:rPr>
          <w:sz w:val="20"/>
          <w:szCs w:val="20"/>
        </w:rPr>
        <w:t>Design:</w:t>
      </w:r>
    </w:p>
    <w:p w14:paraId="6BC969BD" w14:textId="56418B71" w:rsidR="001E565D" w:rsidRDefault="00C8658D" w:rsidP="001E565D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</w:rPr>
      </w:pPr>
      <w:r>
        <w:rPr>
          <w:sz w:val="20"/>
          <w:szCs w:val="20"/>
        </w:rPr>
        <w:t>Design-Gehäuse</w:t>
      </w:r>
      <w:r w:rsidR="001E565D">
        <w:rPr>
          <w:sz w:val="20"/>
          <w:szCs w:val="20"/>
        </w:rPr>
        <w:t xml:space="preserve"> mit fließenden Linien, schlanker Silhouette und weichen Formen</w:t>
      </w:r>
    </w:p>
    <w:p w14:paraId="28EA76AA" w14:textId="389E1F13" w:rsidR="00C8658D" w:rsidRDefault="00C8658D" w:rsidP="001E565D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</w:rPr>
      </w:pPr>
      <w:r>
        <w:rPr>
          <w:sz w:val="20"/>
          <w:szCs w:val="20"/>
        </w:rPr>
        <w:t>Rahmen</w:t>
      </w:r>
      <w:r w:rsidR="00B634CE">
        <w:rPr>
          <w:sz w:val="20"/>
          <w:szCs w:val="20"/>
        </w:rPr>
        <w:t>-</w:t>
      </w:r>
      <w:r w:rsidRPr="00346ECE">
        <w:rPr>
          <w:sz w:val="20"/>
          <w:szCs w:val="20"/>
        </w:rPr>
        <w:t xml:space="preserve"> und Fußbodenbeleuchtung</w:t>
      </w:r>
      <w:r>
        <w:rPr>
          <w:sz w:val="20"/>
          <w:szCs w:val="20"/>
        </w:rPr>
        <w:t xml:space="preserve"> (Option)</w:t>
      </w:r>
    </w:p>
    <w:p w14:paraId="45D72D1A" w14:textId="77777777" w:rsidR="001E565D" w:rsidRDefault="001E565D" w:rsidP="001E565D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</w:rPr>
      </w:pPr>
      <w:r>
        <w:rPr>
          <w:sz w:val="20"/>
          <w:szCs w:val="20"/>
        </w:rPr>
        <w:t>Keine sichtbaren Verbindungselemente</w:t>
      </w:r>
      <w:r w:rsidR="00C8658D">
        <w:rPr>
          <w:sz w:val="20"/>
          <w:szCs w:val="20"/>
        </w:rPr>
        <w:t xml:space="preserve"> bzw. Schlösser</w:t>
      </w:r>
    </w:p>
    <w:p w14:paraId="6AEA1403" w14:textId="77777777" w:rsidR="001E565D" w:rsidRDefault="001E565D" w:rsidP="001E565D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</w:rPr>
      </w:pPr>
      <w:r>
        <w:rPr>
          <w:sz w:val="20"/>
          <w:szCs w:val="20"/>
        </w:rPr>
        <w:t>Elegante Farbg</w:t>
      </w:r>
      <w:r w:rsidR="00CE4DF7">
        <w:rPr>
          <w:sz w:val="20"/>
          <w:szCs w:val="20"/>
        </w:rPr>
        <w:t>estaltung in Basalt-Anthrazit</w:t>
      </w:r>
    </w:p>
    <w:p w14:paraId="310EA190" w14:textId="2B8F4E43" w:rsidR="00CE4DF7" w:rsidRDefault="00CE4DF7" w:rsidP="001E565D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</w:rPr>
      </w:pPr>
      <w:r>
        <w:rPr>
          <w:sz w:val="20"/>
          <w:szCs w:val="20"/>
        </w:rPr>
        <w:t xml:space="preserve">Optional: Kundenspezifische </w:t>
      </w:r>
      <w:r w:rsidR="00B634CE">
        <w:rPr>
          <w:sz w:val="20"/>
          <w:szCs w:val="20"/>
        </w:rPr>
        <w:t>Farben</w:t>
      </w:r>
    </w:p>
    <w:p w14:paraId="1958EF80" w14:textId="77777777" w:rsidR="001E565D" w:rsidRDefault="001E565D" w:rsidP="001E565D">
      <w:pPr>
        <w:pStyle w:val="Default"/>
        <w:ind w:left="567"/>
        <w:rPr>
          <w:sz w:val="20"/>
          <w:szCs w:val="20"/>
        </w:rPr>
      </w:pPr>
    </w:p>
    <w:p w14:paraId="03E8C158" w14:textId="77777777" w:rsidR="001E565D" w:rsidRDefault="00F36E75" w:rsidP="001E565D">
      <w:pPr>
        <w:pStyle w:val="Default"/>
        <w:ind w:left="567"/>
        <w:rPr>
          <w:sz w:val="20"/>
          <w:szCs w:val="20"/>
        </w:rPr>
      </w:pPr>
      <w:r>
        <w:rPr>
          <w:sz w:val="20"/>
          <w:szCs w:val="20"/>
        </w:rPr>
        <w:t>Antriebssystem/</w:t>
      </w:r>
      <w:r w:rsidR="001E565D">
        <w:rPr>
          <w:sz w:val="20"/>
          <w:szCs w:val="20"/>
        </w:rPr>
        <w:t>Sicherheit:</w:t>
      </w:r>
    </w:p>
    <w:p w14:paraId="310F7720" w14:textId="05E47B9A" w:rsidR="00D27A7C" w:rsidRDefault="00D27A7C" w:rsidP="005D0EE4">
      <w:pPr>
        <w:pStyle w:val="Default"/>
        <w:ind w:left="851"/>
        <w:rPr>
          <w:sz w:val="20"/>
          <w:szCs w:val="20"/>
        </w:rPr>
      </w:pPr>
    </w:p>
    <w:p w14:paraId="3959C5F1" w14:textId="77777777" w:rsidR="00C8658D" w:rsidRPr="00C8658D" w:rsidRDefault="00C8658D" w:rsidP="00745988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</w:rPr>
      </w:pPr>
      <w:r w:rsidRPr="00C8658D">
        <w:rPr>
          <w:sz w:val="20"/>
          <w:szCs w:val="20"/>
        </w:rPr>
        <w:t xml:space="preserve">Zertifizierter (TÜV SÜD) Niedrigenergieantrieb (für maximale Personensicherheit) bis max. 1,69J, statische Kraft beim Öffnen und Schließen max. 67N </w:t>
      </w:r>
    </w:p>
    <w:p w14:paraId="5F4F059E" w14:textId="514540C9" w:rsidR="005D0EE4" w:rsidRDefault="00C8658D" w:rsidP="005D0EE4">
      <w:pPr>
        <w:pStyle w:val="Default"/>
        <w:ind w:left="143" w:firstLine="708"/>
        <w:rPr>
          <w:sz w:val="20"/>
          <w:szCs w:val="20"/>
          <w:lang w:val="en-GB"/>
        </w:rPr>
      </w:pPr>
      <w:r w:rsidRPr="00745988">
        <w:rPr>
          <w:sz w:val="20"/>
          <w:szCs w:val="20"/>
          <w:lang w:val="en-GB"/>
        </w:rPr>
        <w:t xml:space="preserve">(gemäß prEN17352:2019, Performance Level d) </w:t>
      </w:r>
      <w:sdt>
        <w:sdtPr>
          <w:rPr>
            <w:vanish/>
            <w:sz w:val="20"/>
            <w:szCs w:val="20"/>
            <w:lang w:val="en-GB"/>
          </w:rPr>
          <w:tag w:val="IBF8bbf16f9aa5144e68d5bcfcbc"/>
          <w:id w:val="-496583668"/>
          <w:lock w:val="sdtContentLocked"/>
          <w:placeholder>
            <w:docPart w:val="DefaultPlaceholder_1081868574"/>
          </w:placeholder>
          <w:dataBinding w:xpath="//norm[@ID='IBF8bbf16f9aa5144e68d5bcfcbc']/documentnr[1]" w:storeItemID="{47DBBC24-F569-4629-AC10-47881E538342}"/>
          <w:text/>
        </w:sdtPr>
        <w:sdtContent>
          <w:r w:rsidR="007010B1" w:rsidRPr="0001459A">
            <w:rPr>
              <w:vanish/>
              <w:sz w:val="20"/>
              <w:szCs w:val="20"/>
              <w:lang w:val="en-GB"/>
            </w:rPr>
            <w:t>ÖNORM EN 17352:2019-03-01</w:t>
          </w:r>
        </w:sdtContent>
      </w:sdt>
    </w:p>
    <w:p w14:paraId="06883804" w14:textId="74ADB7EF" w:rsidR="00C8658D" w:rsidRPr="005D0EE4" w:rsidRDefault="00C8658D" w:rsidP="005D0EE4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</w:rPr>
      </w:pPr>
      <w:r w:rsidRPr="00C8658D">
        <w:rPr>
          <w:sz w:val="20"/>
          <w:szCs w:val="20"/>
        </w:rPr>
        <w:t>Integriertes MHTMTM-Antriebssystem (bürstenloser DC Motor) für mindestens 10 Millionen Durchgangszyklen (MCBF), zertifiziert gemäß EN 60335-2-103</w:t>
      </w:r>
      <w:sdt>
        <w:sdtPr>
          <w:rPr>
            <w:vanish/>
            <w:sz w:val="20"/>
            <w:szCs w:val="20"/>
          </w:rPr>
          <w:tag w:val="IBFdacd7fe581bc4cf18e28ef366"/>
          <w:id w:val="1163357473"/>
          <w:lock w:val="sdtContentLocked"/>
          <w:placeholder>
            <w:docPart w:val="DefaultPlaceholder_1081868574"/>
          </w:placeholder>
          <w:dataBinding w:xpath="//norm[@ID='IBFdacd7fe581bc4cf18e28ef366']/documentnr[1]" w:storeItemID="{47DBBC24-F569-4629-AC10-47881E538342}"/>
          <w:text/>
        </w:sdtPr>
        <w:sdtContent>
          <w:r w:rsidR="007010B1" w:rsidRPr="0001459A">
            <w:rPr>
              <w:vanish/>
              <w:sz w:val="20"/>
              <w:szCs w:val="20"/>
            </w:rPr>
            <w:t>EN 60335-2-103:2015</w:t>
          </w:r>
        </w:sdtContent>
      </w:sdt>
      <w:r w:rsidR="007010B1">
        <w:rPr>
          <w:sz w:val="20"/>
          <w:szCs w:val="20"/>
        </w:rPr>
        <w:t xml:space="preserve"> </w:t>
      </w:r>
    </w:p>
    <w:p w14:paraId="32D9AE25" w14:textId="411D26D4" w:rsidR="00C8658D" w:rsidRPr="00C8658D" w:rsidRDefault="00C8658D" w:rsidP="005D0EE4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</w:rPr>
      </w:pPr>
      <w:r w:rsidRPr="00C8658D">
        <w:rPr>
          <w:sz w:val="20"/>
          <w:szCs w:val="20"/>
        </w:rPr>
        <w:t>Einschaltdauer S1 (Dauerbetrieb), 100% gemäß DIN EN 60034-1</w:t>
      </w:r>
      <w:sdt>
        <w:sdtPr>
          <w:rPr>
            <w:vanish/>
            <w:sz w:val="20"/>
            <w:szCs w:val="20"/>
          </w:rPr>
          <w:tag w:val="IBFeadb0a03ad3945fa914ec0d48"/>
          <w:id w:val="-1757583692"/>
          <w:lock w:val="sdtContentLocked"/>
          <w:placeholder>
            <w:docPart w:val="DefaultPlaceholder_1081868574"/>
          </w:placeholder>
          <w:dataBinding w:xpath="//norm[@ID='IBFeadb0a03ad3945fa914ec0d48']/documentnr[1]" w:storeItemID="{47DBBC24-F569-4629-AC10-47881E538342}"/>
          <w:text/>
        </w:sdtPr>
        <w:sdtContent>
          <w:r w:rsidR="007010B1" w:rsidRPr="0001459A">
            <w:rPr>
              <w:vanish/>
              <w:sz w:val="20"/>
              <w:szCs w:val="20"/>
            </w:rPr>
            <w:t>OVE EN IEC 60034-1:2021-04-15</w:t>
          </w:r>
        </w:sdtContent>
      </w:sdt>
      <w:r w:rsidR="007010B1">
        <w:rPr>
          <w:sz w:val="20"/>
          <w:szCs w:val="20"/>
        </w:rPr>
        <w:t xml:space="preserve"> </w:t>
      </w:r>
    </w:p>
    <w:p w14:paraId="63FAA039" w14:textId="77777777" w:rsidR="001E565D" w:rsidRDefault="001E565D" w:rsidP="001E565D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</w:rPr>
      </w:pPr>
      <w:r>
        <w:rPr>
          <w:sz w:val="20"/>
          <w:szCs w:val="20"/>
        </w:rPr>
        <w:t>Bei Netzausfall oder bei Alarmsignal ist die Sperre in beide Richtungen frei drehbar</w:t>
      </w:r>
    </w:p>
    <w:p w14:paraId="20E1A24B" w14:textId="77777777" w:rsidR="001E565D" w:rsidRDefault="001E565D" w:rsidP="001E565D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</w:rPr>
      </w:pPr>
      <w:r>
        <w:rPr>
          <w:sz w:val="20"/>
          <w:szCs w:val="20"/>
        </w:rPr>
        <w:t>Bei forciertem Durchgang sendet die Sperre eine Warnmeldung</w:t>
      </w:r>
    </w:p>
    <w:p w14:paraId="0B1BED31" w14:textId="77777777" w:rsidR="001E565D" w:rsidRDefault="001E565D" w:rsidP="001E565D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</w:rPr>
      </w:pPr>
      <w:r>
        <w:rPr>
          <w:sz w:val="20"/>
          <w:szCs w:val="20"/>
        </w:rPr>
        <w:t>Optional: Übersteig- und Untersteigerkennung</w:t>
      </w:r>
    </w:p>
    <w:p w14:paraId="49673164" w14:textId="77777777" w:rsidR="00CE4DF7" w:rsidRDefault="00CE4DF7" w:rsidP="001E565D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</w:rPr>
      </w:pPr>
      <w:r>
        <w:rPr>
          <w:sz w:val="20"/>
          <w:szCs w:val="20"/>
        </w:rPr>
        <w:t>Optional: Drop-Arm</w:t>
      </w:r>
    </w:p>
    <w:p w14:paraId="16DE92D6" w14:textId="77777777" w:rsidR="00CE4DF7" w:rsidRPr="00CE4DF7" w:rsidRDefault="00CE4DF7" w:rsidP="00CE4DF7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</w:rPr>
      </w:pPr>
      <w:r>
        <w:rPr>
          <w:sz w:val="20"/>
          <w:szCs w:val="20"/>
        </w:rPr>
        <w:t>Optional: Verriegelung</w:t>
      </w:r>
    </w:p>
    <w:p w14:paraId="091B95FB" w14:textId="77777777" w:rsidR="001E565D" w:rsidRDefault="001E565D" w:rsidP="001E565D">
      <w:pPr>
        <w:pStyle w:val="Default"/>
        <w:ind w:left="567"/>
        <w:rPr>
          <w:sz w:val="20"/>
          <w:szCs w:val="20"/>
        </w:rPr>
      </w:pPr>
    </w:p>
    <w:p w14:paraId="02556B12" w14:textId="77777777" w:rsidR="001E565D" w:rsidRDefault="001E565D" w:rsidP="001E565D">
      <w:pPr>
        <w:pStyle w:val="Default"/>
        <w:ind w:left="567"/>
        <w:rPr>
          <w:sz w:val="20"/>
          <w:szCs w:val="20"/>
        </w:rPr>
      </w:pPr>
      <w:r>
        <w:rPr>
          <w:sz w:val="20"/>
          <w:szCs w:val="20"/>
        </w:rPr>
        <w:t>Elektrik</w:t>
      </w:r>
      <w:r w:rsidR="00F36E75">
        <w:rPr>
          <w:sz w:val="20"/>
          <w:szCs w:val="20"/>
        </w:rPr>
        <w:t>/Software</w:t>
      </w:r>
      <w:r>
        <w:rPr>
          <w:sz w:val="20"/>
          <w:szCs w:val="20"/>
        </w:rPr>
        <w:t>:</w:t>
      </w:r>
    </w:p>
    <w:p w14:paraId="71B72930" w14:textId="77777777" w:rsidR="001E565D" w:rsidRDefault="001E565D" w:rsidP="001E565D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</w:rPr>
      </w:pPr>
      <w:r>
        <w:rPr>
          <w:sz w:val="20"/>
          <w:szCs w:val="20"/>
        </w:rPr>
        <w:t>Integrierte MGC-Steuerung mit Display zur Parametrierung und Inbetriebnahme</w:t>
      </w:r>
    </w:p>
    <w:p w14:paraId="1AB40110" w14:textId="43CCDFC2" w:rsidR="00F36E75" w:rsidRDefault="00F36E75" w:rsidP="001E565D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</w:rPr>
      </w:pPr>
      <w:r>
        <w:rPr>
          <w:sz w:val="20"/>
          <w:szCs w:val="20"/>
        </w:rPr>
        <w:t xml:space="preserve">Sicherheitspfade zertifiziert gemäß DIN EN 13849-1 Performance </w:t>
      </w:r>
      <w:r w:rsidRPr="000F4BA1">
        <w:rPr>
          <w:sz w:val="20"/>
          <w:szCs w:val="20"/>
        </w:rPr>
        <w:t>Level</w:t>
      </w:r>
      <w:r>
        <w:rPr>
          <w:sz w:val="20"/>
          <w:szCs w:val="20"/>
        </w:rPr>
        <w:t xml:space="preserve"> d</w:t>
      </w:r>
      <w:sdt>
        <w:sdtPr>
          <w:rPr>
            <w:vanish/>
            <w:sz w:val="20"/>
            <w:szCs w:val="20"/>
          </w:rPr>
          <w:tag w:val="IBFcdf9a90fdea3403b81176fdc7"/>
          <w:id w:val="-1442756797"/>
          <w:lock w:val="sdtContentLocked"/>
          <w:placeholder>
            <w:docPart w:val="DefaultPlaceholder_1081868574"/>
          </w:placeholder>
          <w:dataBinding w:xpath="//norm[@ID='IBFcdf9a90fdea3403b81176fdc7']/documentnr[1]" w:storeItemID="{47DBBC24-F569-4629-AC10-47881E538342}"/>
          <w:text/>
        </w:sdtPr>
        <w:sdtContent>
          <w:r w:rsidR="007010B1" w:rsidRPr="0001459A">
            <w:rPr>
              <w:vanish/>
              <w:sz w:val="20"/>
              <w:szCs w:val="20"/>
            </w:rPr>
            <w:t>ÖNORM EN ISO 13849-1:2016-06-15</w:t>
          </w:r>
        </w:sdtContent>
      </w:sdt>
      <w:bookmarkStart w:id="0" w:name="_GoBack"/>
      <w:bookmarkEnd w:id="0"/>
      <w:r w:rsidR="007010B1">
        <w:rPr>
          <w:sz w:val="20"/>
          <w:szCs w:val="20"/>
        </w:rPr>
        <w:t xml:space="preserve"> </w:t>
      </w:r>
    </w:p>
    <w:p w14:paraId="06998893" w14:textId="77777777" w:rsidR="001E565D" w:rsidRDefault="001E565D" w:rsidP="001E565D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</w:rPr>
      </w:pPr>
      <w:r>
        <w:rPr>
          <w:sz w:val="20"/>
          <w:szCs w:val="20"/>
        </w:rPr>
        <w:t>Funktionen und Parameter aktivierbar und einstellbar und über digitale Eingänge und Ausgänge schaltbar: Durchgangsrichtung, Offenhaltezeit, Durchgangsrichtungsanzeige, Beleuchtungsoptionen, Zufallsgenerator, Verhalten im Notfall, Warnmeldung bei forciertem Durchgang, Überklettern, Untersteigen</w:t>
      </w:r>
    </w:p>
    <w:p w14:paraId="4B192700" w14:textId="77777777" w:rsidR="001E565D" w:rsidRDefault="001E565D" w:rsidP="001E565D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</w:rPr>
      </w:pPr>
      <w:r>
        <w:rPr>
          <w:sz w:val="20"/>
          <w:szCs w:val="20"/>
        </w:rPr>
        <w:t>Anschluss für 100 – 240 VAC, 50/60 Hz</w:t>
      </w:r>
    </w:p>
    <w:p w14:paraId="1EF9FC4D" w14:textId="77777777" w:rsidR="001E565D" w:rsidRDefault="001E565D" w:rsidP="001E565D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</w:rPr>
      </w:pPr>
      <w:r>
        <w:rPr>
          <w:sz w:val="20"/>
          <w:szCs w:val="20"/>
        </w:rPr>
        <w:t xml:space="preserve">Ansteuerung mit Freischaltung durch Rezeption </w:t>
      </w:r>
      <w:r w:rsidR="00F36E75">
        <w:rPr>
          <w:sz w:val="20"/>
          <w:szCs w:val="20"/>
        </w:rPr>
        <w:t xml:space="preserve">(PULT02) </w:t>
      </w:r>
      <w:r>
        <w:rPr>
          <w:sz w:val="20"/>
          <w:szCs w:val="20"/>
        </w:rPr>
        <w:t>sowie mit allen gängigen Kartenlesern</w:t>
      </w:r>
    </w:p>
    <w:p w14:paraId="7750CC84" w14:textId="77777777" w:rsidR="001E565D" w:rsidRDefault="001E565D" w:rsidP="001E565D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</w:rPr>
      </w:pPr>
      <w:r>
        <w:rPr>
          <w:sz w:val="20"/>
          <w:szCs w:val="20"/>
        </w:rPr>
        <w:t>8 digitale Eingänge mit frei belegbaren Funktionen</w:t>
      </w:r>
    </w:p>
    <w:p w14:paraId="71C2ED25" w14:textId="77777777" w:rsidR="001E565D" w:rsidRDefault="001E565D" w:rsidP="001E565D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</w:rPr>
      </w:pPr>
      <w:r>
        <w:rPr>
          <w:sz w:val="20"/>
          <w:szCs w:val="20"/>
        </w:rPr>
        <w:t>4 digitale Ausgänge und 6 Ausgangsrelais für die Beleuchtungssteuerung und Zustandsmeldung (frei belegbar)</w:t>
      </w:r>
    </w:p>
    <w:p w14:paraId="5E1094C2" w14:textId="77777777" w:rsidR="001E565D" w:rsidRDefault="001E565D" w:rsidP="001E565D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</w:rPr>
      </w:pPr>
      <w:r>
        <w:rPr>
          <w:sz w:val="20"/>
          <w:szCs w:val="20"/>
        </w:rPr>
        <w:t>5 Steckkarten-Plätze für Erweiterungsmodule</w:t>
      </w:r>
    </w:p>
    <w:p w14:paraId="3D27BB1B" w14:textId="77777777" w:rsidR="001E565D" w:rsidRDefault="001E565D" w:rsidP="001E565D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</w:rPr>
      </w:pPr>
      <w:r>
        <w:rPr>
          <w:sz w:val="20"/>
          <w:szCs w:val="20"/>
        </w:rPr>
        <w:t>Vernetzbar über Ethernet-Schnittstelle</w:t>
      </w:r>
    </w:p>
    <w:p w14:paraId="3841D27A" w14:textId="77777777" w:rsidR="001E565D" w:rsidRDefault="001E565D" w:rsidP="001E565D">
      <w:pPr>
        <w:pStyle w:val="Default"/>
        <w:ind w:left="567"/>
        <w:rPr>
          <w:sz w:val="20"/>
          <w:szCs w:val="20"/>
        </w:rPr>
      </w:pPr>
    </w:p>
    <w:p w14:paraId="503459BA" w14:textId="4D6AC45C" w:rsidR="001E565D" w:rsidRDefault="001E565D" w:rsidP="001E565D">
      <w:pPr>
        <w:pStyle w:val="Default"/>
        <w:ind w:left="567"/>
        <w:rPr>
          <w:sz w:val="20"/>
          <w:szCs w:val="20"/>
        </w:rPr>
      </w:pPr>
      <w:r>
        <w:rPr>
          <w:sz w:val="20"/>
          <w:szCs w:val="20"/>
        </w:rPr>
        <w:t>Material:</w:t>
      </w:r>
    </w:p>
    <w:p w14:paraId="03631262" w14:textId="77777777" w:rsidR="001E565D" w:rsidRDefault="001E565D" w:rsidP="001E565D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</w:rPr>
      </w:pPr>
      <w:r>
        <w:rPr>
          <w:sz w:val="20"/>
          <w:szCs w:val="20"/>
        </w:rPr>
        <w:t>2-Komponenten-Polyurethan mDure</w:t>
      </w:r>
    </w:p>
    <w:p w14:paraId="0AC4FCF7" w14:textId="77777777" w:rsidR="001E565D" w:rsidRDefault="001E565D" w:rsidP="001E565D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</w:rPr>
      </w:pPr>
      <w:r>
        <w:rPr>
          <w:sz w:val="20"/>
          <w:szCs w:val="20"/>
        </w:rPr>
        <w:lastRenderedPageBreak/>
        <w:t>Hohe Schlag-, Kratz- und Abriebfestigkeit</w:t>
      </w:r>
    </w:p>
    <w:p w14:paraId="42294E85" w14:textId="77777777" w:rsidR="00F36E75" w:rsidRDefault="001E565D" w:rsidP="00F36E75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>
        <w:rPr>
          <w:sz w:val="20"/>
          <w:szCs w:val="20"/>
        </w:rPr>
        <w:t>Beständig gegen Korrosion, UV-Strahlung sowie Desinfektions- und Reinigungsmittel</w:t>
      </w:r>
      <w:r w:rsidR="00F36E75">
        <w:rPr>
          <w:sz w:val="20"/>
          <w:szCs w:val="20"/>
        </w:rPr>
        <w:t xml:space="preserve">. UL geprüft gemäß UL0746C f1 (yellow card </w:t>
      </w:r>
      <w:r w:rsidR="00F36E75" w:rsidRPr="00CE77C1">
        <w:rPr>
          <w:sz w:val="20"/>
          <w:szCs w:val="20"/>
        </w:rPr>
        <w:t>E 83364</w:t>
      </w:r>
      <w:r w:rsidR="00F36E75">
        <w:rPr>
          <w:sz w:val="20"/>
          <w:szCs w:val="20"/>
        </w:rPr>
        <w:t>)</w:t>
      </w:r>
    </w:p>
    <w:p w14:paraId="45B62666" w14:textId="77777777" w:rsidR="001E565D" w:rsidRPr="00F36E75" w:rsidRDefault="00F36E75" w:rsidP="001C3F3D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 w:rsidRPr="008453A4">
        <w:rPr>
          <w:sz w:val="20"/>
          <w:szCs w:val="20"/>
        </w:rPr>
        <w:t>Brandverhalten: geprüft nach UL-94 V0 und UL 0746C</w:t>
      </w:r>
    </w:p>
    <w:p w14:paraId="77EBE7F9" w14:textId="77777777" w:rsidR="001E565D" w:rsidRDefault="001E565D" w:rsidP="001E565D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</w:rPr>
      </w:pPr>
      <w:r>
        <w:rPr>
          <w:sz w:val="20"/>
          <w:szCs w:val="20"/>
        </w:rPr>
        <w:t>Umweltfreundliche Entsorgung als Hausmüll</w:t>
      </w:r>
    </w:p>
    <w:p w14:paraId="200D88C3" w14:textId="659726FF" w:rsidR="001E565D" w:rsidRPr="00F36E75" w:rsidRDefault="001E565D" w:rsidP="001C3F3D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</w:rPr>
      </w:pPr>
      <w:r>
        <w:rPr>
          <w:sz w:val="20"/>
          <w:szCs w:val="20"/>
        </w:rPr>
        <w:t>Schutzart: IP54</w:t>
      </w:r>
      <w:r w:rsidR="00F36E75">
        <w:rPr>
          <w:sz w:val="20"/>
          <w:szCs w:val="20"/>
        </w:rPr>
        <w:t xml:space="preserve"> (nach EN 60529)</w:t>
      </w:r>
      <w:r w:rsidR="00F36E75">
        <w:rPr>
          <w:vanish/>
          <w:sz w:val="20"/>
          <w:szCs w:val="20"/>
        </w:rPr>
        <w:t>OVE EN 60529/AC2:2019-07-01OVE EN 60529/AC2:2019-07-01</w:t>
      </w:r>
    </w:p>
    <w:p w14:paraId="42446FD0" w14:textId="77777777" w:rsidR="001E565D" w:rsidRDefault="001E565D" w:rsidP="001E565D">
      <w:pPr>
        <w:pStyle w:val="Default"/>
        <w:ind w:left="567"/>
        <w:rPr>
          <w:sz w:val="20"/>
          <w:szCs w:val="20"/>
        </w:rPr>
      </w:pPr>
    </w:p>
    <w:p w14:paraId="300A3CCD" w14:textId="77777777" w:rsidR="00BC78AE" w:rsidRDefault="00BC78AE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sz w:val="20"/>
          <w:szCs w:val="20"/>
        </w:rPr>
        <w:br w:type="page"/>
      </w:r>
    </w:p>
    <w:p w14:paraId="568269A2" w14:textId="07610505" w:rsidR="001E565D" w:rsidRDefault="001E565D" w:rsidP="001E565D">
      <w:pPr>
        <w:pStyle w:val="Default"/>
        <w:tabs>
          <w:tab w:val="left" w:pos="3686"/>
        </w:tabs>
        <w:ind w:left="567"/>
        <w:rPr>
          <w:sz w:val="20"/>
          <w:szCs w:val="20"/>
        </w:rPr>
      </w:pPr>
      <w:r>
        <w:rPr>
          <w:sz w:val="20"/>
          <w:szCs w:val="20"/>
        </w:rPr>
        <w:lastRenderedPageBreak/>
        <w:t>Abmessungen:</w:t>
      </w:r>
    </w:p>
    <w:p w14:paraId="641B5B58" w14:textId="725CF452" w:rsidR="001E565D" w:rsidRDefault="00F36E75" w:rsidP="001E565D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</w:rPr>
      </w:pPr>
      <w:r>
        <w:rPr>
          <w:sz w:val="20"/>
          <w:szCs w:val="20"/>
        </w:rPr>
        <w:t>Gehäusea</w:t>
      </w:r>
      <w:r w:rsidR="001E565D">
        <w:rPr>
          <w:sz w:val="20"/>
          <w:szCs w:val="20"/>
        </w:rPr>
        <w:t>bmessung</w:t>
      </w:r>
      <w:r w:rsidR="001E565D">
        <w:rPr>
          <w:sz w:val="20"/>
          <w:szCs w:val="20"/>
        </w:rPr>
        <w:tab/>
        <w:t>1300 x 1050 x 290 mm (</w:t>
      </w:r>
      <w:r w:rsidR="001F53EB">
        <w:rPr>
          <w:sz w:val="20"/>
          <w:szCs w:val="20"/>
        </w:rPr>
        <w:t>L</w:t>
      </w:r>
      <w:r w:rsidR="001E565D">
        <w:rPr>
          <w:sz w:val="20"/>
          <w:szCs w:val="20"/>
        </w:rPr>
        <w:t xml:space="preserve"> x H x T)</w:t>
      </w:r>
      <w:r>
        <w:rPr>
          <w:sz w:val="20"/>
          <w:szCs w:val="20"/>
        </w:rPr>
        <w:t>– mTripod</w:t>
      </w:r>
      <w:r w:rsidR="001F53EB">
        <w:rPr>
          <w:sz w:val="20"/>
          <w:szCs w:val="20"/>
        </w:rPr>
        <w:t xml:space="preserve"> lang</w:t>
      </w:r>
    </w:p>
    <w:p w14:paraId="088C239A" w14:textId="5774F70A" w:rsidR="00F36E75" w:rsidRDefault="00F36E75" w:rsidP="00A93415">
      <w:pPr>
        <w:pStyle w:val="Default"/>
        <w:ind w:left="2124" w:firstLine="708"/>
        <w:rPr>
          <w:sz w:val="20"/>
          <w:szCs w:val="20"/>
        </w:rPr>
      </w:pPr>
      <w:r>
        <w:rPr>
          <w:sz w:val="20"/>
          <w:szCs w:val="20"/>
        </w:rPr>
        <w:t xml:space="preserve">730 x </w:t>
      </w:r>
      <w:r w:rsidR="001F53EB">
        <w:rPr>
          <w:sz w:val="20"/>
          <w:szCs w:val="20"/>
        </w:rPr>
        <w:t>1050 x 290</w:t>
      </w:r>
      <w:r>
        <w:rPr>
          <w:sz w:val="20"/>
          <w:szCs w:val="20"/>
        </w:rPr>
        <w:t xml:space="preserve"> mm – mTripod </w:t>
      </w:r>
      <w:r w:rsidR="001F53EB">
        <w:rPr>
          <w:sz w:val="20"/>
          <w:szCs w:val="20"/>
        </w:rPr>
        <w:t>kurz</w:t>
      </w:r>
    </w:p>
    <w:p w14:paraId="033E7C41" w14:textId="77777777" w:rsidR="001E565D" w:rsidRDefault="001E565D" w:rsidP="001E565D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</w:rPr>
      </w:pPr>
      <w:r>
        <w:rPr>
          <w:sz w:val="20"/>
          <w:szCs w:val="20"/>
        </w:rPr>
        <w:t xml:space="preserve">Durchgangsbreite: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515 mm</w:t>
      </w:r>
    </w:p>
    <w:p w14:paraId="0F316AA9" w14:textId="77777777" w:rsidR="001E565D" w:rsidRDefault="001E565D" w:rsidP="001E565D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</w:rPr>
      </w:pPr>
      <w:r>
        <w:rPr>
          <w:sz w:val="20"/>
          <w:szCs w:val="20"/>
        </w:rPr>
        <w:t>Einbauraum für Kartenleser:</w:t>
      </w:r>
      <w:r>
        <w:rPr>
          <w:sz w:val="20"/>
          <w:szCs w:val="20"/>
        </w:rPr>
        <w:tab/>
        <w:t>60 x 80 x 40 mm (B x H x T)</w:t>
      </w:r>
    </w:p>
    <w:p w14:paraId="75D58CD7" w14:textId="77777777" w:rsidR="001E565D" w:rsidRDefault="001E565D" w:rsidP="001E565D">
      <w:pPr>
        <w:pStyle w:val="Default"/>
        <w:ind w:left="567"/>
        <w:rPr>
          <w:sz w:val="20"/>
          <w:szCs w:val="20"/>
        </w:rPr>
      </w:pPr>
    </w:p>
    <w:p w14:paraId="61785E58" w14:textId="77777777" w:rsidR="00CE4DF7" w:rsidRDefault="00CE4DF7" w:rsidP="001C3F3D">
      <w:pPr>
        <w:pStyle w:val="Default"/>
        <w:rPr>
          <w:sz w:val="20"/>
          <w:szCs w:val="20"/>
        </w:rPr>
      </w:pPr>
    </w:p>
    <w:p w14:paraId="61C8302E" w14:textId="77777777" w:rsidR="001E565D" w:rsidRDefault="001E565D" w:rsidP="001E565D">
      <w:pPr>
        <w:pStyle w:val="Default"/>
        <w:ind w:left="567"/>
        <w:rPr>
          <w:sz w:val="20"/>
          <w:szCs w:val="20"/>
        </w:rPr>
      </w:pPr>
      <w:bookmarkStart w:id="1" w:name="_Hlk525227563"/>
      <w:r>
        <w:rPr>
          <w:sz w:val="20"/>
          <w:szCs w:val="20"/>
        </w:rPr>
        <w:t>Montage</w:t>
      </w:r>
    </w:p>
    <w:p w14:paraId="57ED4939" w14:textId="77777777" w:rsidR="001E565D" w:rsidRDefault="001E565D" w:rsidP="001E565D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</w:rPr>
      </w:pPr>
      <w:r>
        <w:rPr>
          <w:sz w:val="20"/>
          <w:szCs w:val="20"/>
        </w:rPr>
        <w:t>Verschraubung auf tragfähigem Fußboden</w:t>
      </w:r>
    </w:p>
    <w:p w14:paraId="451EFADB" w14:textId="77777777" w:rsidR="001E565D" w:rsidRDefault="001E565D" w:rsidP="001E565D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</w:rPr>
      </w:pPr>
      <w:r>
        <w:rPr>
          <w:sz w:val="20"/>
          <w:szCs w:val="20"/>
        </w:rPr>
        <w:t>Alternative Montage auf dem Rohfußboden mit einstellbarem Fundamentrahmen (siehe Zubehör)</w:t>
      </w:r>
    </w:p>
    <w:p w14:paraId="508A73A8" w14:textId="77777777" w:rsidR="001E565D" w:rsidRDefault="001E565D" w:rsidP="001E565D">
      <w:pPr>
        <w:pStyle w:val="Default"/>
        <w:numPr>
          <w:ilvl w:val="0"/>
          <w:numId w:val="30"/>
        </w:numPr>
        <w:ind w:left="851" w:hanging="284"/>
        <w:rPr>
          <w:sz w:val="20"/>
          <w:szCs w:val="20"/>
        </w:rPr>
      </w:pPr>
      <w:r>
        <w:rPr>
          <w:sz w:val="20"/>
          <w:szCs w:val="20"/>
        </w:rPr>
        <w:t>Alternative Montage auf klebbarer Metallplatte (siehe Zubehör)</w:t>
      </w:r>
    </w:p>
    <w:p w14:paraId="6A83D489" w14:textId="77777777" w:rsidR="00A91894" w:rsidRDefault="00A91894" w:rsidP="00A91894">
      <w:pPr>
        <w:pStyle w:val="Default"/>
        <w:numPr>
          <w:ilvl w:val="0"/>
          <w:numId w:val="30"/>
        </w:numPr>
        <w:rPr>
          <w:sz w:val="20"/>
          <w:szCs w:val="20"/>
        </w:rPr>
      </w:pPr>
      <w:r>
        <w:rPr>
          <w:sz w:val="20"/>
          <w:szCs w:val="20"/>
        </w:rPr>
        <w:t>Pflastersteinmontage (siehe Zubehör)</w:t>
      </w:r>
    </w:p>
    <w:p w14:paraId="5E7D8A2C" w14:textId="77777777" w:rsidR="00A91894" w:rsidRDefault="00A91894" w:rsidP="00A91894">
      <w:pPr>
        <w:pStyle w:val="Default"/>
        <w:numPr>
          <w:ilvl w:val="0"/>
          <w:numId w:val="30"/>
        </w:numPr>
        <w:rPr>
          <w:sz w:val="20"/>
          <w:szCs w:val="20"/>
        </w:rPr>
      </w:pPr>
      <w:r>
        <w:rPr>
          <w:sz w:val="20"/>
          <w:szCs w:val="20"/>
        </w:rPr>
        <w:t>Sockel/Plattform (siehe Zubehör)</w:t>
      </w:r>
    </w:p>
    <w:p w14:paraId="112AA43C" w14:textId="77777777" w:rsidR="00A91894" w:rsidRDefault="00A91894" w:rsidP="001C3F3D">
      <w:pPr>
        <w:pStyle w:val="Default"/>
        <w:rPr>
          <w:sz w:val="20"/>
          <w:szCs w:val="20"/>
        </w:rPr>
      </w:pPr>
    </w:p>
    <w:p w14:paraId="2BEB5B01" w14:textId="77777777" w:rsidR="001E565D" w:rsidRDefault="001E565D" w:rsidP="001E565D">
      <w:pPr>
        <w:pStyle w:val="Default"/>
        <w:ind w:left="567"/>
        <w:rPr>
          <w:sz w:val="20"/>
          <w:szCs w:val="20"/>
        </w:rPr>
      </w:pPr>
    </w:p>
    <w:p w14:paraId="7F0EFA98" w14:textId="77777777" w:rsidR="001E565D" w:rsidRDefault="001E565D" w:rsidP="001E565D">
      <w:pPr>
        <w:pStyle w:val="Default"/>
        <w:ind w:left="567"/>
        <w:rPr>
          <w:sz w:val="20"/>
          <w:szCs w:val="20"/>
        </w:rPr>
      </w:pPr>
      <w:r>
        <w:rPr>
          <w:sz w:val="20"/>
          <w:szCs w:val="20"/>
        </w:rPr>
        <w:t xml:space="preserve">Temperaturbereich: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-30 bis +55 °C</w:t>
      </w:r>
    </w:p>
    <w:p w14:paraId="7CB09320" w14:textId="2DBA6F55" w:rsidR="001E565D" w:rsidRDefault="001E565D" w:rsidP="001E565D">
      <w:pPr>
        <w:pStyle w:val="Default"/>
        <w:ind w:left="567"/>
        <w:rPr>
          <w:sz w:val="20"/>
          <w:szCs w:val="20"/>
        </w:rPr>
      </w:pPr>
      <w:r>
        <w:rPr>
          <w:sz w:val="20"/>
          <w:szCs w:val="20"/>
        </w:rPr>
        <w:t>Gewicht: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ca. 70 kg</w:t>
      </w:r>
      <w:r w:rsidR="00A91894">
        <w:rPr>
          <w:sz w:val="20"/>
          <w:szCs w:val="20"/>
        </w:rPr>
        <w:t xml:space="preserve"> </w:t>
      </w:r>
      <w:r w:rsidR="00F421C9">
        <w:rPr>
          <w:sz w:val="20"/>
          <w:szCs w:val="20"/>
        </w:rPr>
        <w:t>(</w:t>
      </w:r>
      <w:r w:rsidR="00A91894">
        <w:rPr>
          <w:sz w:val="20"/>
          <w:szCs w:val="20"/>
        </w:rPr>
        <w:t>mTripod</w:t>
      </w:r>
      <w:r w:rsidR="00F421C9">
        <w:rPr>
          <w:sz w:val="20"/>
          <w:szCs w:val="20"/>
        </w:rPr>
        <w:t xml:space="preserve"> lang</w:t>
      </w:r>
      <w:r w:rsidR="00A91894">
        <w:rPr>
          <w:sz w:val="20"/>
          <w:szCs w:val="20"/>
        </w:rPr>
        <w:t>)</w:t>
      </w:r>
    </w:p>
    <w:p w14:paraId="1D0920D9" w14:textId="1C0929A6" w:rsidR="00A91894" w:rsidRDefault="00F36E75" w:rsidP="001E565D">
      <w:pPr>
        <w:pStyle w:val="Default"/>
        <w:ind w:left="567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c</w:t>
      </w:r>
      <w:r w:rsidR="00F421C9">
        <w:rPr>
          <w:sz w:val="20"/>
          <w:szCs w:val="20"/>
        </w:rPr>
        <w:t>a. 57 kg (mTripod kurz</w:t>
      </w:r>
      <w:r w:rsidR="00A91894">
        <w:rPr>
          <w:sz w:val="20"/>
          <w:szCs w:val="20"/>
        </w:rPr>
        <w:t>)</w:t>
      </w:r>
    </w:p>
    <w:bookmarkEnd w:id="1"/>
    <w:p w14:paraId="023DDFCE" w14:textId="77777777" w:rsidR="001E565D" w:rsidRDefault="001E565D" w:rsidP="001E565D">
      <w:pPr>
        <w:rPr>
          <w:rFonts w:ascii="Arial" w:hAnsi="Arial" w:cs="Arial"/>
          <w:color w:val="000000"/>
          <w:sz w:val="20"/>
          <w:szCs w:val="20"/>
        </w:rPr>
      </w:pPr>
    </w:p>
    <w:p w14:paraId="1ABF9371" w14:textId="11636F38" w:rsidR="00B4733B" w:rsidRDefault="001E565D" w:rsidP="001E565D">
      <w:pPr>
        <w:pStyle w:val="Default"/>
        <w:ind w:firstLine="567"/>
        <w:rPr>
          <w:sz w:val="20"/>
          <w:szCs w:val="20"/>
        </w:rPr>
      </w:pPr>
      <w:r>
        <w:rPr>
          <w:sz w:val="20"/>
          <w:szCs w:val="20"/>
        </w:rPr>
        <w:t xml:space="preserve">Installation durch vom Hersteller </w:t>
      </w:r>
      <w:r w:rsidR="00A16DA0">
        <w:rPr>
          <w:sz w:val="20"/>
          <w:szCs w:val="20"/>
        </w:rPr>
        <w:t xml:space="preserve">geschulten </w:t>
      </w:r>
      <w:r>
        <w:rPr>
          <w:sz w:val="20"/>
          <w:szCs w:val="20"/>
        </w:rPr>
        <w:t xml:space="preserve">Monteur, </w:t>
      </w:r>
    </w:p>
    <w:p w14:paraId="794C986B" w14:textId="73B7F24C" w:rsidR="001E565D" w:rsidRDefault="001E565D" w:rsidP="001C3F3D">
      <w:pPr>
        <w:pStyle w:val="Default"/>
        <w:ind w:left="567"/>
        <w:rPr>
          <w:sz w:val="20"/>
          <w:szCs w:val="20"/>
        </w:rPr>
      </w:pPr>
      <w:r>
        <w:rPr>
          <w:sz w:val="20"/>
          <w:szCs w:val="20"/>
        </w:rPr>
        <w:t>Einweisung und Übergabe der Dokumentation inklusive</w:t>
      </w:r>
      <w:r w:rsidR="00A16DA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Prüfbuch, </w:t>
      </w:r>
      <w:r w:rsidR="00A16DA0">
        <w:rPr>
          <w:sz w:val="20"/>
          <w:szCs w:val="20"/>
        </w:rPr>
        <w:t xml:space="preserve">Bedienungsanleitungen, </w:t>
      </w:r>
      <w:r>
        <w:rPr>
          <w:sz w:val="20"/>
          <w:szCs w:val="20"/>
        </w:rPr>
        <w:t>Konformitätserklärung nach Maschinenrichtlinie / Niederspannungsrichtlinie / EMV-Richtlinie</w:t>
      </w:r>
    </w:p>
    <w:p w14:paraId="0A804965" w14:textId="77777777" w:rsidR="00A16DA0" w:rsidRDefault="00A16DA0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sz w:val="20"/>
          <w:szCs w:val="20"/>
        </w:rPr>
        <w:br w:type="page"/>
      </w:r>
    </w:p>
    <w:p w14:paraId="768C595E" w14:textId="77777777" w:rsidR="001E565D" w:rsidRDefault="001E565D" w:rsidP="001E565D">
      <w:pPr>
        <w:pStyle w:val="Default"/>
        <w:ind w:firstLine="567"/>
        <w:rPr>
          <w:sz w:val="20"/>
          <w:szCs w:val="20"/>
        </w:rPr>
      </w:pPr>
    </w:p>
    <w:p w14:paraId="014D5567" w14:textId="77777777" w:rsidR="001E565D" w:rsidRPr="00AF5E9E" w:rsidRDefault="00A16DA0" w:rsidP="001E565D">
      <w:pPr>
        <w:pStyle w:val="Default"/>
        <w:ind w:firstLine="567"/>
        <w:rPr>
          <w:b/>
          <w:sz w:val="20"/>
          <w:szCs w:val="20"/>
        </w:rPr>
      </w:pPr>
      <w:r>
        <w:rPr>
          <w:b/>
          <w:bCs/>
          <w:sz w:val="20"/>
          <w:szCs w:val="20"/>
        </w:rPr>
        <w:t>Dreiarmdrehsperre Magnetic FlowMotion</w:t>
      </w:r>
      <w:r>
        <w:rPr>
          <w:b/>
          <w:bCs/>
          <w:sz w:val="20"/>
          <w:szCs w:val="20"/>
          <w:vertAlign w:val="superscript"/>
        </w:rPr>
        <w:t>®</w:t>
      </w:r>
      <w:r>
        <w:rPr>
          <w:b/>
          <w:bCs/>
          <w:sz w:val="20"/>
          <w:szCs w:val="20"/>
        </w:rPr>
        <w:t xml:space="preserve"> </w:t>
      </w:r>
      <w:r w:rsidRPr="00AF5E9E">
        <w:rPr>
          <w:b/>
          <w:sz w:val="20"/>
          <w:szCs w:val="20"/>
        </w:rPr>
        <w:t xml:space="preserve">mTripod inkl. Verpackung </w:t>
      </w:r>
    </w:p>
    <w:p w14:paraId="0ED1F36A" w14:textId="77777777" w:rsidR="00A16DA0" w:rsidRDefault="00A16DA0" w:rsidP="001E565D">
      <w:pPr>
        <w:pStyle w:val="Default"/>
        <w:ind w:firstLine="567"/>
        <w:rPr>
          <w:sz w:val="20"/>
          <w:szCs w:val="20"/>
        </w:rPr>
      </w:pPr>
    </w:p>
    <w:p w14:paraId="2773D651" w14:textId="77777777" w:rsidR="001E565D" w:rsidRDefault="001E565D" w:rsidP="001E565D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</w:p>
    <w:p w14:paraId="21F1B83B" w14:textId="77777777" w:rsidR="001E565D" w:rsidRDefault="001E565D" w:rsidP="001E565D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 xml:space="preserve">Typ: </w:t>
      </w:r>
      <w:r>
        <w:rPr>
          <w:sz w:val="20"/>
          <w:szCs w:val="20"/>
        </w:rPr>
        <w:tab/>
        <w:t>mTripod FMTP-ML</w:t>
      </w:r>
      <w:r w:rsidR="00A16DA0">
        <w:rPr>
          <w:sz w:val="20"/>
          <w:szCs w:val="20"/>
        </w:rPr>
        <w:t xml:space="preserve"> – in langer Ausführung</w:t>
      </w:r>
    </w:p>
    <w:p w14:paraId="1ED9E232" w14:textId="77777777" w:rsidR="001E565D" w:rsidRDefault="001E565D" w:rsidP="001C3F3D">
      <w:pPr>
        <w:pStyle w:val="Default"/>
        <w:rPr>
          <w:sz w:val="20"/>
          <w:szCs w:val="20"/>
        </w:rPr>
      </w:pPr>
    </w:p>
    <w:p w14:paraId="0A48F32F" w14:textId="77777777" w:rsidR="001C3F3D" w:rsidRDefault="001C3F3D" w:rsidP="001C3F3D">
      <w:pPr>
        <w:pStyle w:val="Default"/>
        <w:rPr>
          <w:sz w:val="20"/>
          <w:szCs w:val="20"/>
        </w:rPr>
      </w:pPr>
    </w:p>
    <w:p w14:paraId="27C753BC" w14:textId="77777777" w:rsidR="00A16DA0" w:rsidRDefault="001E565D" w:rsidP="001E565D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24E41649" w14:textId="77777777" w:rsidR="00A16DA0" w:rsidRDefault="00A16DA0" w:rsidP="001E565D">
      <w:pPr>
        <w:pStyle w:val="Default"/>
        <w:ind w:firstLine="567"/>
        <w:jc w:val="both"/>
        <w:rPr>
          <w:sz w:val="20"/>
          <w:szCs w:val="20"/>
        </w:rPr>
      </w:pPr>
    </w:p>
    <w:p w14:paraId="5D37B0D4" w14:textId="77777777" w:rsidR="00A16DA0" w:rsidRDefault="00A16DA0" w:rsidP="001E565D">
      <w:pPr>
        <w:pStyle w:val="Default"/>
        <w:ind w:firstLine="567"/>
        <w:jc w:val="both"/>
        <w:rPr>
          <w:sz w:val="20"/>
          <w:szCs w:val="20"/>
        </w:rPr>
      </w:pPr>
    </w:p>
    <w:p w14:paraId="3C87ABB4" w14:textId="77777777" w:rsidR="00A16DA0" w:rsidRDefault="00A16DA0" w:rsidP="001E565D">
      <w:pPr>
        <w:pStyle w:val="Default"/>
        <w:ind w:firstLine="567"/>
        <w:jc w:val="both"/>
        <w:rPr>
          <w:sz w:val="20"/>
          <w:szCs w:val="20"/>
        </w:rPr>
      </w:pPr>
    </w:p>
    <w:p w14:paraId="3BD2E771" w14:textId="77777777" w:rsidR="00A16DA0" w:rsidRDefault="00A16DA0" w:rsidP="00A16DA0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</w:p>
    <w:p w14:paraId="2505A5BB" w14:textId="45E5C511" w:rsidR="00A16DA0" w:rsidRDefault="00A16DA0" w:rsidP="00A16DA0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 xml:space="preserve">Typ: </w:t>
      </w:r>
      <w:r>
        <w:rPr>
          <w:sz w:val="20"/>
          <w:szCs w:val="20"/>
        </w:rPr>
        <w:tab/>
        <w:t>mTripod FMTP</w:t>
      </w:r>
      <w:r w:rsidR="00114BA9">
        <w:rPr>
          <w:sz w:val="20"/>
          <w:szCs w:val="20"/>
        </w:rPr>
        <w:t>C</w:t>
      </w:r>
      <w:r>
        <w:rPr>
          <w:sz w:val="20"/>
          <w:szCs w:val="20"/>
        </w:rPr>
        <w:t>-MS – in kurzer Ausführung</w:t>
      </w:r>
    </w:p>
    <w:p w14:paraId="093789C5" w14:textId="77777777" w:rsidR="00A16DA0" w:rsidRDefault="00A16DA0" w:rsidP="001C3F3D">
      <w:pPr>
        <w:pStyle w:val="Default"/>
        <w:rPr>
          <w:sz w:val="20"/>
          <w:szCs w:val="20"/>
        </w:rPr>
      </w:pPr>
    </w:p>
    <w:p w14:paraId="44AA67EC" w14:textId="77777777" w:rsidR="00BC1A3B" w:rsidRDefault="00BC1A3B" w:rsidP="001C3F3D">
      <w:pPr>
        <w:pStyle w:val="Default"/>
        <w:rPr>
          <w:sz w:val="20"/>
          <w:szCs w:val="20"/>
        </w:rPr>
      </w:pPr>
    </w:p>
    <w:p w14:paraId="32ACFC52" w14:textId="77777777" w:rsidR="00A16DA0" w:rsidRDefault="00A16DA0" w:rsidP="00A16DA0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3158A0A5" w14:textId="77777777" w:rsidR="00A16DA0" w:rsidRDefault="00A16DA0" w:rsidP="00A16DA0">
      <w:pPr>
        <w:pStyle w:val="Default"/>
        <w:ind w:firstLine="567"/>
        <w:jc w:val="both"/>
        <w:rPr>
          <w:sz w:val="20"/>
          <w:szCs w:val="20"/>
        </w:rPr>
      </w:pPr>
    </w:p>
    <w:p w14:paraId="30179F07" w14:textId="77777777" w:rsidR="00A16DA0" w:rsidRDefault="00A16DA0" w:rsidP="00A16DA0">
      <w:pPr>
        <w:pStyle w:val="Default"/>
        <w:ind w:firstLine="567"/>
        <w:jc w:val="both"/>
        <w:rPr>
          <w:sz w:val="20"/>
          <w:szCs w:val="20"/>
        </w:rPr>
      </w:pPr>
    </w:p>
    <w:p w14:paraId="475D3657" w14:textId="77777777" w:rsidR="00A16DA0" w:rsidRDefault="00A16DA0" w:rsidP="00A16DA0">
      <w:pPr>
        <w:pStyle w:val="Default"/>
        <w:ind w:firstLine="567"/>
        <w:jc w:val="both"/>
        <w:rPr>
          <w:sz w:val="20"/>
          <w:szCs w:val="20"/>
        </w:rPr>
      </w:pPr>
    </w:p>
    <w:p w14:paraId="5DFA83C4" w14:textId="77777777" w:rsidR="00A16DA0" w:rsidRDefault="00A16DA0" w:rsidP="00A16DA0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</w:p>
    <w:p w14:paraId="6E9DE013" w14:textId="1AC602A2" w:rsidR="00A16DA0" w:rsidRDefault="00A16DA0" w:rsidP="00A16DA0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 xml:space="preserve">Typ: </w:t>
      </w:r>
      <w:r>
        <w:rPr>
          <w:sz w:val="20"/>
          <w:szCs w:val="20"/>
        </w:rPr>
        <w:tab/>
        <w:t>mTripod FMT</w:t>
      </w:r>
      <w:r w:rsidR="00114BA9">
        <w:rPr>
          <w:sz w:val="20"/>
          <w:szCs w:val="20"/>
        </w:rPr>
        <w:t>P</w:t>
      </w:r>
      <w:r>
        <w:rPr>
          <w:sz w:val="20"/>
          <w:szCs w:val="20"/>
        </w:rPr>
        <w:t>C-ML – in langer Ausführung UL</w:t>
      </w:r>
    </w:p>
    <w:p w14:paraId="39AA2BFE" w14:textId="77777777" w:rsidR="00A16DA0" w:rsidRDefault="00A16DA0" w:rsidP="00A16DA0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</w:p>
    <w:p w14:paraId="6233912A" w14:textId="77777777" w:rsidR="00A16DA0" w:rsidRDefault="00A16DA0" w:rsidP="00A16DA0">
      <w:pPr>
        <w:pStyle w:val="Default"/>
        <w:ind w:firstLine="567"/>
        <w:rPr>
          <w:sz w:val="20"/>
          <w:szCs w:val="20"/>
        </w:rPr>
      </w:pPr>
    </w:p>
    <w:p w14:paraId="6F54EA5F" w14:textId="77777777" w:rsidR="00A16DA0" w:rsidRDefault="00A16DA0" w:rsidP="00A16DA0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27B030DB" w14:textId="77777777" w:rsidR="00A16DA0" w:rsidRDefault="00A16DA0" w:rsidP="00A16DA0">
      <w:pPr>
        <w:pStyle w:val="Default"/>
        <w:ind w:firstLine="567"/>
        <w:jc w:val="both"/>
        <w:rPr>
          <w:sz w:val="20"/>
          <w:szCs w:val="20"/>
        </w:rPr>
      </w:pPr>
    </w:p>
    <w:p w14:paraId="4A2F1F87" w14:textId="77777777" w:rsidR="00A16DA0" w:rsidRDefault="00A16DA0" w:rsidP="00A16DA0">
      <w:pPr>
        <w:pStyle w:val="Default"/>
        <w:ind w:firstLine="567"/>
        <w:jc w:val="both"/>
        <w:rPr>
          <w:sz w:val="20"/>
          <w:szCs w:val="20"/>
        </w:rPr>
      </w:pPr>
    </w:p>
    <w:p w14:paraId="0CD94B73" w14:textId="77777777" w:rsidR="00A16DA0" w:rsidRDefault="00A16DA0" w:rsidP="00A16DA0">
      <w:pPr>
        <w:pStyle w:val="Default"/>
        <w:ind w:firstLine="567"/>
        <w:jc w:val="both"/>
        <w:rPr>
          <w:sz w:val="20"/>
          <w:szCs w:val="20"/>
        </w:rPr>
      </w:pPr>
    </w:p>
    <w:p w14:paraId="0730203F" w14:textId="77777777" w:rsidR="00A16DA0" w:rsidRDefault="00A16DA0" w:rsidP="00A16DA0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</w:p>
    <w:p w14:paraId="5C51BD78" w14:textId="77777777" w:rsidR="00A16DA0" w:rsidRDefault="00A16DA0" w:rsidP="00A16DA0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 xml:space="preserve">Typ: </w:t>
      </w:r>
      <w:r>
        <w:rPr>
          <w:sz w:val="20"/>
          <w:szCs w:val="20"/>
        </w:rPr>
        <w:tab/>
        <w:t>mTripod FMTC-MS – in kurzer Ausführung UL</w:t>
      </w:r>
    </w:p>
    <w:p w14:paraId="46DE815B" w14:textId="77777777" w:rsidR="00A16DA0" w:rsidRDefault="00A16DA0" w:rsidP="00A16DA0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</w:p>
    <w:p w14:paraId="70B8FFB5" w14:textId="77777777" w:rsidR="00A16DA0" w:rsidRDefault="00A16DA0" w:rsidP="00A16DA0">
      <w:pPr>
        <w:pStyle w:val="Default"/>
        <w:ind w:firstLine="567"/>
        <w:rPr>
          <w:sz w:val="20"/>
          <w:szCs w:val="20"/>
        </w:rPr>
      </w:pPr>
    </w:p>
    <w:p w14:paraId="0436B745" w14:textId="77777777" w:rsidR="00A16DA0" w:rsidRDefault="00A16DA0" w:rsidP="00A16DA0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395FB215" w14:textId="77777777" w:rsidR="00114BA9" w:rsidRDefault="00114BA9" w:rsidP="00A16DA0">
      <w:pPr>
        <w:pStyle w:val="Default"/>
        <w:ind w:firstLine="567"/>
        <w:jc w:val="both"/>
        <w:rPr>
          <w:sz w:val="20"/>
          <w:szCs w:val="20"/>
        </w:rPr>
      </w:pPr>
    </w:p>
    <w:p w14:paraId="273F9012" w14:textId="77777777" w:rsidR="00114BA9" w:rsidRDefault="00114BA9" w:rsidP="00A16DA0">
      <w:pPr>
        <w:pStyle w:val="Default"/>
        <w:ind w:firstLine="567"/>
        <w:jc w:val="both"/>
        <w:rPr>
          <w:sz w:val="20"/>
          <w:szCs w:val="20"/>
        </w:rPr>
      </w:pPr>
    </w:p>
    <w:p w14:paraId="4C86BE1B" w14:textId="77777777" w:rsidR="00114BA9" w:rsidRDefault="00114BA9" w:rsidP="00A16DA0">
      <w:pPr>
        <w:pStyle w:val="Default"/>
        <w:ind w:firstLine="567"/>
        <w:jc w:val="both"/>
        <w:rPr>
          <w:sz w:val="20"/>
          <w:szCs w:val="20"/>
        </w:rPr>
      </w:pPr>
    </w:p>
    <w:p w14:paraId="1DA7D92B" w14:textId="064807D2" w:rsidR="001E565D" w:rsidRDefault="001E565D" w:rsidP="00AF5E9E">
      <w:pPr>
        <w:pStyle w:val="Default"/>
        <w:ind w:firstLine="567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Optionen für Dreiarmdrehsperre Magnetic FlowMotion</w:t>
      </w:r>
      <w:r>
        <w:rPr>
          <w:b/>
          <w:bCs/>
          <w:sz w:val="20"/>
          <w:szCs w:val="20"/>
          <w:vertAlign w:val="superscript"/>
        </w:rPr>
        <w:t>®</w:t>
      </w:r>
      <w:r>
        <w:rPr>
          <w:b/>
          <w:bCs/>
          <w:sz w:val="20"/>
          <w:szCs w:val="20"/>
        </w:rPr>
        <w:t xml:space="preserve"> mTripod </w:t>
      </w:r>
    </w:p>
    <w:p w14:paraId="4B42FCA5" w14:textId="77777777" w:rsidR="001E565D" w:rsidRDefault="001E565D" w:rsidP="001E565D">
      <w:pPr>
        <w:pStyle w:val="Default"/>
        <w:ind w:firstLine="567"/>
        <w:rPr>
          <w:sz w:val="20"/>
          <w:szCs w:val="20"/>
        </w:rPr>
      </w:pPr>
    </w:p>
    <w:p w14:paraId="63E31E5B" w14:textId="77777777" w:rsidR="004F509D" w:rsidRDefault="004F509D" w:rsidP="004F509D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1B106FCA" w14:textId="77777777" w:rsidR="004F509D" w:rsidRDefault="004F509D" w:rsidP="004F509D">
      <w:pPr>
        <w:pStyle w:val="Default"/>
        <w:ind w:left="567"/>
        <w:rPr>
          <w:sz w:val="20"/>
          <w:szCs w:val="20"/>
        </w:rPr>
      </w:pPr>
    </w:p>
    <w:p w14:paraId="609D4CFB" w14:textId="5FFDC647" w:rsidR="008C1CC7" w:rsidRDefault="004F509D" w:rsidP="008C1CC7">
      <w:pPr>
        <w:pStyle w:val="Default"/>
        <w:ind w:left="567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Option Sonderfarbe </w:t>
      </w:r>
    </w:p>
    <w:p w14:paraId="0D9F26A8" w14:textId="25AC6B7C" w:rsidR="004F509D" w:rsidRDefault="008C1CC7" w:rsidP="008C1CC7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 xml:space="preserve">Sonderfarbe für </w:t>
      </w:r>
      <w:r w:rsidR="007D1454">
        <w:rPr>
          <w:b/>
          <w:sz w:val="20"/>
          <w:szCs w:val="20"/>
        </w:rPr>
        <w:t>Seitenteile</w:t>
      </w:r>
      <w:r>
        <w:rPr>
          <w:b/>
          <w:sz w:val="20"/>
          <w:szCs w:val="20"/>
        </w:rPr>
        <w:t>, dunkle Elemente in Standardfarbe</w:t>
      </w:r>
    </w:p>
    <w:p w14:paraId="2D9ABCF8" w14:textId="77777777" w:rsidR="004F509D" w:rsidRDefault="004F509D" w:rsidP="004F509D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245049F1" w14:textId="77777777" w:rsidR="008C1CC7" w:rsidRDefault="004F509D" w:rsidP="008C1CC7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 xml:space="preserve">Typ: </w:t>
      </w:r>
      <w:r>
        <w:rPr>
          <w:sz w:val="20"/>
          <w:szCs w:val="20"/>
        </w:rPr>
        <w:tab/>
      </w:r>
      <w:r w:rsidR="008C1CC7">
        <w:rPr>
          <w:sz w:val="20"/>
          <w:szCs w:val="20"/>
        </w:rPr>
        <w:t>SL100</w:t>
      </w:r>
      <w:r w:rsidR="008C1CC7">
        <w:rPr>
          <w:sz w:val="20"/>
          <w:szCs w:val="20"/>
        </w:rPr>
        <w:tab/>
      </w:r>
    </w:p>
    <w:p w14:paraId="37315FD8" w14:textId="77777777" w:rsidR="004F509D" w:rsidRDefault="004F509D" w:rsidP="004F509D">
      <w:pPr>
        <w:pStyle w:val="Default"/>
        <w:ind w:firstLine="567"/>
        <w:rPr>
          <w:sz w:val="20"/>
          <w:szCs w:val="20"/>
        </w:rPr>
      </w:pPr>
    </w:p>
    <w:p w14:paraId="7C36AB45" w14:textId="77777777" w:rsidR="004F509D" w:rsidRDefault="004F509D" w:rsidP="004F509D">
      <w:pPr>
        <w:pStyle w:val="Default"/>
        <w:ind w:firstLine="567"/>
        <w:rPr>
          <w:sz w:val="20"/>
          <w:szCs w:val="20"/>
        </w:rPr>
      </w:pPr>
    </w:p>
    <w:p w14:paraId="5855730C" w14:textId="62A437C8" w:rsidR="004F509D" w:rsidRDefault="008C1CC7" w:rsidP="004F509D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Farbtyp: …………..    </w:t>
      </w:r>
      <w:r w:rsidR="004F509D">
        <w:rPr>
          <w:sz w:val="20"/>
          <w:szCs w:val="20"/>
        </w:rPr>
        <w:t>Menge: …………..      Einheit: St</w:t>
      </w:r>
      <w:r w:rsidR="004F509D">
        <w:rPr>
          <w:sz w:val="20"/>
          <w:szCs w:val="20"/>
        </w:rPr>
        <w:tab/>
      </w:r>
      <w:r w:rsidR="004F509D">
        <w:rPr>
          <w:sz w:val="20"/>
          <w:szCs w:val="20"/>
        </w:rPr>
        <w:tab/>
        <w:t>EP: …………..</w:t>
      </w:r>
      <w:r w:rsidR="004F509D">
        <w:rPr>
          <w:sz w:val="20"/>
          <w:szCs w:val="20"/>
        </w:rPr>
        <w:tab/>
        <w:t>GP: …………..</w:t>
      </w:r>
    </w:p>
    <w:p w14:paraId="612B6C4C" w14:textId="77777777" w:rsidR="001E565D" w:rsidRDefault="001E565D" w:rsidP="001E565D">
      <w:pPr>
        <w:pStyle w:val="Default"/>
        <w:ind w:firstLine="567"/>
        <w:rPr>
          <w:sz w:val="20"/>
          <w:szCs w:val="20"/>
        </w:rPr>
      </w:pPr>
    </w:p>
    <w:p w14:paraId="555605CC" w14:textId="77777777" w:rsidR="007D1454" w:rsidRDefault="007D1454" w:rsidP="00AF5E9E">
      <w:pPr>
        <w:pStyle w:val="Default"/>
        <w:rPr>
          <w:sz w:val="20"/>
          <w:szCs w:val="20"/>
        </w:rPr>
      </w:pPr>
    </w:p>
    <w:p w14:paraId="1DE40236" w14:textId="77777777" w:rsidR="00D42D08" w:rsidRDefault="00D42D08" w:rsidP="00AF5E9E">
      <w:pPr>
        <w:pStyle w:val="Default"/>
        <w:rPr>
          <w:sz w:val="20"/>
          <w:szCs w:val="20"/>
        </w:rPr>
      </w:pPr>
    </w:p>
    <w:p w14:paraId="2AB1F554" w14:textId="77777777" w:rsidR="007D1454" w:rsidRDefault="007D1454" w:rsidP="007D1454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081D5EED" w14:textId="77777777" w:rsidR="007D1454" w:rsidRDefault="007D1454" w:rsidP="007D1454">
      <w:pPr>
        <w:pStyle w:val="Default"/>
        <w:ind w:left="567"/>
        <w:rPr>
          <w:sz w:val="20"/>
          <w:szCs w:val="20"/>
        </w:rPr>
      </w:pPr>
    </w:p>
    <w:p w14:paraId="69CF618B" w14:textId="62F35C9C" w:rsidR="007D1454" w:rsidRDefault="007D1454" w:rsidP="007D1454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Option Sperrelement – Mehrpreis Karbon-Sperrarme</w:t>
      </w:r>
      <w:r w:rsidR="00DB60E0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br/>
      </w:r>
      <w:r>
        <w:rPr>
          <w:sz w:val="20"/>
          <w:szCs w:val="20"/>
        </w:rPr>
        <w:t>Für ein mTripod (3 Stück)</w:t>
      </w:r>
    </w:p>
    <w:p w14:paraId="53DDFB38" w14:textId="77777777" w:rsidR="007D1454" w:rsidRDefault="007D1454" w:rsidP="007D1454">
      <w:pPr>
        <w:pStyle w:val="Default"/>
        <w:ind w:firstLine="567"/>
        <w:rPr>
          <w:sz w:val="20"/>
          <w:szCs w:val="20"/>
        </w:rPr>
      </w:pPr>
    </w:p>
    <w:p w14:paraId="05FB7880" w14:textId="77777777" w:rsidR="007D1454" w:rsidRPr="00AF5E9E" w:rsidRDefault="007D1454" w:rsidP="007D1454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AF5E9E">
        <w:rPr>
          <w:sz w:val="20"/>
          <w:szCs w:val="20"/>
          <w:lang w:val="en-GB"/>
        </w:rPr>
        <w:t>Hersteller:</w:t>
      </w:r>
      <w:r w:rsidRPr="00AF5E9E">
        <w:rPr>
          <w:sz w:val="20"/>
          <w:szCs w:val="20"/>
          <w:lang w:val="en-GB"/>
        </w:rPr>
        <w:tab/>
        <w:t>Magnetic Autocontrol GmbH</w:t>
      </w:r>
      <w:r w:rsidRPr="00AF5E9E">
        <w:rPr>
          <w:sz w:val="20"/>
          <w:szCs w:val="20"/>
          <w:lang w:val="en-GB"/>
        </w:rPr>
        <w:tab/>
      </w:r>
    </w:p>
    <w:p w14:paraId="1B4A8238" w14:textId="2BBEC08E" w:rsidR="007D1454" w:rsidRPr="00AF5E9E" w:rsidRDefault="007D1454" w:rsidP="007D1454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AF5E9E">
        <w:rPr>
          <w:sz w:val="20"/>
          <w:szCs w:val="20"/>
          <w:lang w:val="en-GB"/>
        </w:rPr>
        <w:lastRenderedPageBreak/>
        <w:t xml:space="preserve">Typ: </w:t>
      </w:r>
      <w:r w:rsidRPr="00AF5E9E">
        <w:rPr>
          <w:sz w:val="20"/>
          <w:szCs w:val="20"/>
          <w:lang w:val="en-GB"/>
        </w:rPr>
        <w:tab/>
        <w:t>CS100MP</w:t>
      </w:r>
    </w:p>
    <w:p w14:paraId="14726F45" w14:textId="77777777" w:rsidR="007D1454" w:rsidRPr="00AF5E9E" w:rsidRDefault="007D1454" w:rsidP="007D1454">
      <w:pPr>
        <w:pStyle w:val="Default"/>
        <w:ind w:firstLine="567"/>
        <w:rPr>
          <w:sz w:val="20"/>
          <w:szCs w:val="20"/>
          <w:lang w:val="en-GB"/>
        </w:rPr>
      </w:pPr>
    </w:p>
    <w:p w14:paraId="05236424" w14:textId="77777777" w:rsidR="007D1454" w:rsidRPr="00AF5E9E" w:rsidRDefault="007D1454" w:rsidP="007D1454">
      <w:pPr>
        <w:pStyle w:val="Default"/>
        <w:ind w:firstLine="567"/>
        <w:rPr>
          <w:sz w:val="20"/>
          <w:szCs w:val="20"/>
          <w:lang w:val="en-GB"/>
        </w:rPr>
      </w:pPr>
    </w:p>
    <w:p w14:paraId="39C563CA" w14:textId="77777777" w:rsidR="007D1454" w:rsidRDefault="007D1454" w:rsidP="007D1454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64920463" w14:textId="77777777" w:rsidR="007D1454" w:rsidRDefault="007D1454" w:rsidP="007D1454">
      <w:pPr>
        <w:pStyle w:val="Default"/>
        <w:ind w:firstLine="567"/>
        <w:jc w:val="both"/>
        <w:rPr>
          <w:sz w:val="20"/>
          <w:szCs w:val="20"/>
        </w:rPr>
      </w:pPr>
    </w:p>
    <w:p w14:paraId="191BFBD3" w14:textId="61987BCE" w:rsidR="007D1454" w:rsidRPr="001C3F3D" w:rsidRDefault="001C3F3D" w:rsidP="001C3F3D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sz w:val="20"/>
          <w:szCs w:val="20"/>
        </w:rPr>
        <w:br w:type="page"/>
      </w:r>
    </w:p>
    <w:p w14:paraId="4FEDBF2F" w14:textId="645BF30E" w:rsidR="007D1454" w:rsidRPr="00AF5E9E" w:rsidRDefault="007D1454" w:rsidP="007D1454">
      <w:pPr>
        <w:pStyle w:val="Default"/>
        <w:ind w:firstLine="567"/>
        <w:rPr>
          <w:b/>
          <w:sz w:val="20"/>
          <w:szCs w:val="20"/>
        </w:rPr>
      </w:pPr>
      <w:r w:rsidRPr="00AF5E9E">
        <w:rPr>
          <w:b/>
          <w:sz w:val="20"/>
          <w:szCs w:val="20"/>
        </w:rPr>
        <w:lastRenderedPageBreak/>
        <w:t>Droparm/Verriegelung, nur 1 x notwendig pro mTripod</w:t>
      </w:r>
    </w:p>
    <w:p w14:paraId="5E3BBC0E" w14:textId="77777777" w:rsidR="007D1454" w:rsidRDefault="007D1454" w:rsidP="007D1454">
      <w:pPr>
        <w:pStyle w:val="Default"/>
        <w:ind w:firstLine="567"/>
        <w:rPr>
          <w:sz w:val="20"/>
          <w:szCs w:val="20"/>
        </w:rPr>
      </w:pPr>
    </w:p>
    <w:p w14:paraId="510ACCAE" w14:textId="77777777" w:rsidR="007D1454" w:rsidRDefault="007D1454" w:rsidP="007D1454">
      <w:pPr>
        <w:pStyle w:val="Default"/>
        <w:ind w:firstLine="567"/>
        <w:rPr>
          <w:sz w:val="20"/>
          <w:szCs w:val="20"/>
        </w:rPr>
      </w:pPr>
    </w:p>
    <w:p w14:paraId="0DCD4585" w14:textId="77777777" w:rsidR="007D1454" w:rsidRDefault="007D1454" w:rsidP="007D1454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16F0A9CE" w14:textId="77777777" w:rsidR="007D1454" w:rsidRDefault="007D1454" w:rsidP="007D1454">
      <w:pPr>
        <w:pStyle w:val="Default"/>
        <w:ind w:left="567"/>
        <w:rPr>
          <w:sz w:val="20"/>
          <w:szCs w:val="20"/>
        </w:rPr>
      </w:pPr>
    </w:p>
    <w:p w14:paraId="29AEF6F0" w14:textId="0E9343CE" w:rsidR="007D1454" w:rsidRDefault="007D1454" w:rsidP="007D1454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 xml:space="preserve">Option </w:t>
      </w:r>
      <w:r w:rsidR="00DB60E0">
        <w:rPr>
          <w:b/>
          <w:sz w:val="20"/>
          <w:szCs w:val="20"/>
        </w:rPr>
        <w:t>Drop-Arm mTripod, eingebaut keine EP erforderlich</w:t>
      </w:r>
    </w:p>
    <w:p w14:paraId="38442A62" w14:textId="77777777" w:rsidR="007D1454" w:rsidRDefault="007D1454" w:rsidP="007D1454">
      <w:pPr>
        <w:pStyle w:val="Default"/>
        <w:ind w:firstLine="567"/>
        <w:rPr>
          <w:sz w:val="20"/>
          <w:szCs w:val="20"/>
        </w:rPr>
      </w:pPr>
    </w:p>
    <w:p w14:paraId="2A1AB93C" w14:textId="77777777" w:rsidR="007D1454" w:rsidRPr="00D42D08" w:rsidRDefault="007D1454" w:rsidP="007D1454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D42D08">
        <w:rPr>
          <w:sz w:val="20"/>
          <w:szCs w:val="20"/>
        </w:rPr>
        <w:t>Hersteller:</w:t>
      </w:r>
      <w:r w:rsidRPr="00D42D08">
        <w:rPr>
          <w:sz w:val="20"/>
          <w:szCs w:val="20"/>
        </w:rPr>
        <w:tab/>
        <w:t>Magnetic Autocontrol GmbH</w:t>
      </w:r>
      <w:r w:rsidRPr="00D42D08">
        <w:rPr>
          <w:sz w:val="20"/>
          <w:szCs w:val="20"/>
        </w:rPr>
        <w:tab/>
      </w:r>
    </w:p>
    <w:p w14:paraId="5E40FF26" w14:textId="1B8F52A1" w:rsidR="007D1454" w:rsidRPr="00D42D08" w:rsidRDefault="007D1454" w:rsidP="007D1454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D42D08">
        <w:rPr>
          <w:sz w:val="20"/>
          <w:szCs w:val="20"/>
        </w:rPr>
        <w:t xml:space="preserve">Typ: </w:t>
      </w:r>
      <w:r w:rsidRPr="00D42D08">
        <w:rPr>
          <w:sz w:val="20"/>
          <w:szCs w:val="20"/>
        </w:rPr>
        <w:tab/>
      </w:r>
      <w:r w:rsidR="00DB60E0" w:rsidRPr="00AF5E9E">
        <w:rPr>
          <w:sz w:val="20"/>
          <w:szCs w:val="20"/>
        </w:rPr>
        <w:t>DA100</w:t>
      </w:r>
    </w:p>
    <w:p w14:paraId="7E893229" w14:textId="77777777" w:rsidR="007D1454" w:rsidRPr="00924AFD" w:rsidRDefault="007D1454" w:rsidP="007D1454">
      <w:pPr>
        <w:pStyle w:val="Default"/>
        <w:ind w:firstLine="567"/>
        <w:rPr>
          <w:sz w:val="20"/>
          <w:szCs w:val="20"/>
        </w:rPr>
      </w:pPr>
    </w:p>
    <w:p w14:paraId="70565B88" w14:textId="77777777" w:rsidR="007D1454" w:rsidRPr="00D42D08" w:rsidRDefault="007D1454" w:rsidP="007D1454">
      <w:pPr>
        <w:pStyle w:val="Default"/>
        <w:ind w:firstLine="567"/>
        <w:rPr>
          <w:sz w:val="20"/>
          <w:szCs w:val="20"/>
        </w:rPr>
      </w:pPr>
    </w:p>
    <w:p w14:paraId="3C026E5C" w14:textId="77777777" w:rsidR="007D1454" w:rsidRDefault="007D1454" w:rsidP="007D1454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265B0B4D" w14:textId="77777777" w:rsidR="007D1454" w:rsidRDefault="007D1454" w:rsidP="007D1454">
      <w:pPr>
        <w:pStyle w:val="Default"/>
        <w:ind w:firstLine="567"/>
        <w:rPr>
          <w:sz w:val="20"/>
          <w:szCs w:val="20"/>
        </w:rPr>
      </w:pPr>
    </w:p>
    <w:p w14:paraId="555F02F2" w14:textId="77777777" w:rsidR="00D42D08" w:rsidRDefault="00D42D08" w:rsidP="00AF5E9E">
      <w:pPr>
        <w:pStyle w:val="Default"/>
        <w:rPr>
          <w:sz w:val="20"/>
          <w:szCs w:val="20"/>
        </w:rPr>
      </w:pPr>
    </w:p>
    <w:p w14:paraId="21817A62" w14:textId="77777777" w:rsidR="00D42D08" w:rsidRDefault="00D42D08" w:rsidP="00D42D08">
      <w:pPr>
        <w:pStyle w:val="Default"/>
        <w:ind w:firstLine="567"/>
        <w:rPr>
          <w:sz w:val="20"/>
          <w:szCs w:val="20"/>
        </w:rPr>
      </w:pPr>
    </w:p>
    <w:p w14:paraId="7F40BEAA" w14:textId="77777777" w:rsidR="00D42D08" w:rsidRDefault="00D42D08" w:rsidP="00D42D08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71DF8162" w14:textId="77777777" w:rsidR="00D42D08" w:rsidRDefault="00D42D08" w:rsidP="00D42D08">
      <w:pPr>
        <w:pStyle w:val="Default"/>
        <w:ind w:left="567"/>
        <w:rPr>
          <w:sz w:val="20"/>
          <w:szCs w:val="20"/>
        </w:rPr>
      </w:pPr>
    </w:p>
    <w:p w14:paraId="26736FBC" w14:textId="22A2C94F" w:rsidR="00D42D08" w:rsidRDefault="00D42D08" w:rsidP="00D42D08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Option mechanische Endlagenverriegelung +/- 5 Grad Bewegungsbereich, eingebaut, keine EP erforderlich</w:t>
      </w:r>
    </w:p>
    <w:p w14:paraId="35923EC3" w14:textId="77777777" w:rsidR="00D42D08" w:rsidRDefault="00D42D08" w:rsidP="00D42D08">
      <w:pPr>
        <w:pStyle w:val="Default"/>
        <w:ind w:firstLine="567"/>
        <w:rPr>
          <w:sz w:val="20"/>
          <w:szCs w:val="20"/>
        </w:rPr>
      </w:pPr>
    </w:p>
    <w:p w14:paraId="467E92E9" w14:textId="77777777" w:rsidR="00D42D08" w:rsidRPr="00AF5E9E" w:rsidRDefault="00D42D08" w:rsidP="00D42D08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AF5E9E">
        <w:rPr>
          <w:sz w:val="20"/>
          <w:szCs w:val="20"/>
        </w:rPr>
        <w:t>Hersteller:</w:t>
      </w:r>
      <w:r w:rsidRPr="00AF5E9E">
        <w:rPr>
          <w:sz w:val="20"/>
          <w:szCs w:val="20"/>
        </w:rPr>
        <w:tab/>
        <w:t>Magnetic Autocontrol GmbH</w:t>
      </w:r>
      <w:r w:rsidRPr="00AF5E9E">
        <w:rPr>
          <w:sz w:val="20"/>
          <w:szCs w:val="20"/>
        </w:rPr>
        <w:tab/>
      </w:r>
    </w:p>
    <w:p w14:paraId="00D6C6D8" w14:textId="6FB6F71E" w:rsidR="00D42D08" w:rsidRPr="00AF5E9E" w:rsidRDefault="00D42D08" w:rsidP="00D42D08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AF5E9E">
        <w:rPr>
          <w:sz w:val="20"/>
          <w:szCs w:val="20"/>
        </w:rPr>
        <w:t xml:space="preserve">Typ: </w:t>
      </w:r>
      <w:r w:rsidRPr="00AF5E9E">
        <w:rPr>
          <w:sz w:val="20"/>
          <w:szCs w:val="20"/>
        </w:rPr>
        <w:tab/>
      </w:r>
      <w:r w:rsidRPr="00D42D08">
        <w:rPr>
          <w:sz w:val="20"/>
          <w:szCs w:val="20"/>
        </w:rPr>
        <w:t>VERH100</w:t>
      </w:r>
    </w:p>
    <w:p w14:paraId="4A9709E9" w14:textId="77777777" w:rsidR="00D42D08" w:rsidRPr="00AF5E9E" w:rsidRDefault="00D42D08" w:rsidP="00D42D08">
      <w:pPr>
        <w:pStyle w:val="Default"/>
        <w:ind w:firstLine="567"/>
        <w:rPr>
          <w:sz w:val="20"/>
          <w:szCs w:val="20"/>
        </w:rPr>
      </w:pPr>
    </w:p>
    <w:p w14:paraId="1F640764" w14:textId="77777777" w:rsidR="00D42D08" w:rsidRPr="00AF5E9E" w:rsidRDefault="00D42D08" w:rsidP="00D42D08">
      <w:pPr>
        <w:pStyle w:val="Default"/>
        <w:ind w:firstLine="567"/>
        <w:rPr>
          <w:sz w:val="20"/>
          <w:szCs w:val="20"/>
        </w:rPr>
      </w:pPr>
    </w:p>
    <w:p w14:paraId="5B7C3ACD" w14:textId="77777777" w:rsidR="00D42D08" w:rsidRDefault="00D42D08" w:rsidP="00D42D08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2C678FFB" w14:textId="77777777" w:rsidR="00D42D08" w:rsidRDefault="00D42D08" w:rsidP="001C3F3D">
      <w:pPr>
        <w:pStyle w:val="Default"/>
        <w:rPr>
          <w:sz w:val="20"/>
          <w:szCs w:val="20"/>
        </w:rPr>
      </w:pPr>
    </w:p>
    <w:p w14:paraId="5D2932E0" w14:textId="77777777" w:rsidR="00D42D08" w:rsidRDefault="00D42D08" w:rsidP="00AF5E9E">
      <w:pPr>
        <w:pStyle w:val="Default"/>
        <w:jc w:val="both"/>
        <w:rPr>
          <w:sz w:val="20"/>
          <w:szCs w:val="20"/>
        </w:rPr>
      </w:pPr>
    </w:p>
    <w:p w14:paraId="14C28711" w14:textId="77777777" w:rsidR="002932A5" w:rsidRDefault="002932A5" w:rsidP="00D42D08">
      <w:pPr>
        <w:pStyle w:val="Default"/>
        <w:ind w:firstLine="567"/>
        <w:jc w:val="both"/>
        <w:rPr>
          <w:sz w:val="20"/>
          <w:szCs w:val="20"/>
        </w:rPr>
      </w:pPr>
    </w:p>
    <w:p w14:paraId="05C454D8" w14:textId="57F7A8C0" w:rsidR="002932A5" w:rsidRPr="00AF5E9E" w:rsidRDefault="002932A5" w:rsidP="00D42D08">
      <w:pPr>
        <w:pStyle w:val="Default"/>
        <w:ind w:firstLine="567"/>
        <w:jc w:val="both"/>
        <w:rPr>
          <w:b/>
          <w:sz w:val="20"/>
          <w:szCs w:val="20"/>
        </w:rPr>
      </w:pPr>
      <w:r w:rsidRPr="00AF5E9E">
        <w:rPr>
          <w:b/>
          <w:sz w:val="20"/>
          <w:szCs w:val="20"/>
        </w:rPr>
        <w:t>Frontplatten/Montagerahmen</w:t>
      </w:r>
    </w:p>
    <w:p w14:paraId="54D7D332" w14:textId="77777777" w:rsidR="00D42D08" w:rsidRDefault="00D42D08" w:rsidP="007D1454">
      <w:pPr>
        <w:pStyle w:val="Default"/>
        <w:ind w:firstLine="567"/>
        <w:rPr>
          <w:sz w:val="20"/>
          <w:szCs w:val="20"/>
        </w:rPr>
      </w:pPr>
    </w:p>
    <w:p w14:paraId="37EB3AC0" w14:textId="77777777" w:rsidR="002932A5" w:rsidRDefault="002932A5" w:rsidP="007D1454">
      <w:pPr>
        <w:pStyle w:val="Default"/>
        <w:ind w:firstLine="567"/>
        <w:rPr>
          <w:sz w:val="20"/>
          <w:szCs w:val="20"/>
        </w:rPr>
      </w:pPr>
    </w:p>
    <w:p w14:paraId="278DEA3D" w14:textId="77777777" w:rsidR="002932A5" w:rsidRDefault="002932A5" w:rsidP="002932A5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0A5FF3DD" w14:textId="77777777" w:rsidR="002932A5" w:rsidRDefault="002932A5" w:rsidP="002932A5">
      <w:pPr>
        <w:pStyle w:val="Default"/>
        <w:ind w:left="567"/>
        <w:rPr>
          <w:sz w:val="20"/>
          <w:szCs w:val="20"/>
        </w:rPr>
      </w:pPr>
    </w:p>
    <w:p w14:paraId="1E1B26A0" w14:textId="1462EBDD" w:rsidR="002932A5" w:rsidRDefault="002932A5" w:rsidP="002932A5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Option Frontplatte mit RFID-Symbol (1 Stück)</w:t>
      </w:r>
    </w:p>
    <w:p w14:paraId="12A58A97" w14:textId="77777777" w:rsidR="002932A5" w:rsidRDefault="002932A5" w:rsidP="002932A5">
      <w:pPr>
        <w:pStyle w:val="Default"/>
        <w:ind w:firstLine="567"/>
        <w:rPr>
          <w:sz w:val="20"/>
          <w:szCs w:val="20"/>
        </w:rPr>
      </w:pPr>
    </w:p>
    <w:p w14:paraId="73C27AC0" w14:textId="77777777" w:rsidR="002932A5" w:rsidRPr="00FB13A1" w:rsidRDefault="002932A5" w:rsidP="002932A5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FB13A1">
        <w:rPr>
          <w:sz w:val="20"/>
          <w:szCs w:val="20"/>
        </w:rPr>
        <w:t>Hersteller:</w:t>
      </w:r>
      <w:r w:rsidRPr="00FB13A1">
        <w:rPr>
          <w:sz w:val="20"/>
          <w:szCs w:val="20"/>
        </w:rPr>
        <w:tab/>
        <w:t>Magnetic Autocontrol GmbH</w:t>
      </w:r>
      <w:r w:rsidRPr="00FB13A1">
        <w:rPr>
          <w:sz w:val="20"/>
          <w:szCs w:val="20"/>
        </w:rPr>
        <w:tab/>
      </w:r>
    </w:p>
    <w:p w14:paraId="06EC04ED" w14:textId="47F10FA4" w:rsidR="002932A5" w:rsidRPr="00FB13A1" w:rsidRDefault="002932A5" w:rsidP="002932A5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FB13A1">
        <w:rPr>
          <w:sz w:val="20"/>
          <w:szCs w:val="20"/>
        </w:rPr>
        <w:t xml:space="preserve">Typ: </w:t>
      </w:r>
      <w:r w:rsidRPr="00FB13A1">
        <w:rPr>
          <w:sz w:val="20"/>
          <w:szCs w:val="20"/>
        </w:rPr>
        <w:tab/>
      </w:r>
      <w:r w:rsidR="001B7A8D">
        <w:rPr>
          <w:sz w:val="20"/>
          <w:szCs w:val="20"/>
        </w:rPr>
        <w:t>FP104</w:t>
      </w:r>
    </w:p>
    <w:p w14:paraId="27859E3D" w14:textId="77777777" w:rsidR="002932A5" w:rsidRPr="00FB13A1" w:rsidRDefault="002932A5" w:rsidP="002932A5">
      <w:pPr>
        <w:pStyle w:val="Default"/>
        <w:ind w:firstLine="567"/>
        <w:rPr>
          <w:sz w:val="20"/>
          <w:szCs w:val="20"/>
        </w:rPr>
      </w:pPr>
    </w:p>
    <w:p w14:paraId="4C144F18" w14:textId="77777777" w:rsidR="002932A5" w:rsidRPr="00FB13A1" w:rsidRDefault="002932A5" w:rsidP="002932A5">
      <w:pPr>
        <w:pStyle w:val="Default"/>
        <w:ind w:firstLine="567"/>
        <w:rPr>
          <w:sz w:val="20"/>
          <w:szCs w:val="20"/>
        </w:rPr>
      </w:pPr>
    </w:p>
    <w:p w14:paraId="422B29C1" w14:textId="77777777" w:rsidR="002932A5" w:rsidRDefault="002932A5" w:rsidP="002932A5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5311B620" w14:textId="77777777" w:rsidR="002932A5" w:rsidRDefault="002932A5" w:rsidP="007D1454">
      <w:pPr>
        <w:pStyle w:val="Default"/>
        <w:ind w:firstLine="567"/>
        <w:rPr>
          <w:sz w:val="20"/>
          <w:szCs w:val="20"/>
        </w:rPr>
      </w:pPr>
    </w:p>
    <w:p w14:paraId="7F3EF769" w14:textId="77777777" w:rsidR="001B7A8D" w:rsidRDefault="001B7A8D" w:rsidP="007D1454">
      <w:pPr>
        <w:pStyle w:val="Default"/>
        <w:ind w:firstLine="567"/>
        <w:rPr>
          <w:sz w:val="20"/>
          <w:szCs w:val="20"/>
        </w:rPr>
      </w:pPr>
    </w:p>
    <w:p w14:paraId="00A16720" w14:textId="77777777" w:rsidR="001B7A8D" w:rsidRDefault="001B7A8D" w:rsidP="007D1454">
      <w:pPr>
        <w:pStyle w:val="Default"/>
        <w:ind w:firstLine="567"/>
        <w:rPr>
          <w:sz w:val="20"/>
          <w:szCs w:val="20"/>
        </w:rPr>
      </w:pPr>
    </w:p>
    <w:p w14:paraId="07EE516F" w14:textId="77777777" w:rsidR="001B7A8D" w:rsidRDefault="001B7A8D" w:rsidP="001B7A8D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5CB6D54E" w14:textId="77777777" w:rsidR="001B7A8D" w:rsidRDefault="001B7A8D" w:rsidP="001B7A8D">
      <w:pPr>
        <w:pStyle w:val="Default"/>
        <w:ind w:left="567"/>
        <w:rPr>
          <w:sz w:val="20"/>
          <w:szCs w:val="20"/>
        </w:rPr>
      </w:pPr>
    </w:p>
    <w:p w14:paraId="6D220433" w14:textId="2F592033" w:rsidR="001B7A8D" w:rsidRDefault="001B7A8D" w:rsidP="001B7A8D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Option Montagerahmen für Unterputz-Ausweisleser (D = 60 mm), lose Lieferung (2Stück, Metall)</w:t>
      </w:r>
    </w:p>
    <w:p w14:paraId="4D0803D3" w14:textId="77777777" w:rsidR="001B7A8D" w:rsidRDefault="001B7A8D" w:rsidP="001B7A8D">
      <w:pPr>
        <w:pStyle w:val="Default"/>
        <w:ind w:firstLine="567"/>
        <w:rPr>
          <w:sz w:val="20"/>
          <w:szCs w:val="20"/>
        </w:rPr>
      </w:pPr>
    </w:p>
    <w:p w14:paraId="478793B0" w14:textId="77777777" w:rsidR="001B7A8D" w:rsidRPr="00AF5E9E" w:rsidRDefault="001B7A8D" w:rsidP="001B7A8D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AF5E9E">
        <w:rPr>
          <w:sz w:val="20"/>
          <w:szCs w:val="20"/>
          <w:lang w:val="en-GB"/>
        </w:rPr>
        <w:t>Hersteller:</w:t>
      </w:r>
      <w:r w:rsidRPr="00AF5E9E">
        <w:rPr>
          <w:sz w:val="20"/>
          <w:szCs w:val="20"/>
          <w:lang w:val="en-GB"/>
        </w:rPr>
        <w:tab/>
        <w:t>Magnetic Autocontrol GmbH</w:t>
      </w:r>
      <w:r w:rsidRPr="00AF5E9E">
        <w:rPr>
          <w:sz w:val="20"/>
          <w:szCs w:val="20"/>
          <w:lang w:val="en-GB"/>
        </w:rPr>
        <w:tab/>
      </w:r>
    </w:p>
    <w:p w14:paraId="37399F34" w14:textId="2E3C7F5B" w:rsidR="001B7A8D" w:rsidRPr="00AF5E9E" w:rsidRDefault="001B7A8D" w:rsidP="001B7A8D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AF5E9E">
        <w:rPr>
          <w:sz w:val="20"/>
          <w:szCs w:val="20"/>
          <w:lang w:val="en-GB"/>
        </w:rPr>
        <w:t xml:space="preserve">Typ: </w:t>
      </w:r>
      <w:r w:rsidRPr="00AF5E9E">
        <w:rPr>
          <w:sz w:val="20"/>
          <w:szCs w:val="20"/>
          <w:lang w:val="en-GB"/>
        </w:rPr>
        <w:tab/>
        <w:t>HUL100</w:t>
      </w:r>
    </w:p>
    <w:p w14:paraId="389D66AE" w14:textId="77777777" w:rsidR="001B7A8D" w:rsidRPr="00AF5E9E" w:rsidRDefault="001B7A8D" w:rsidP="001B7A8D">
      <w:pPr>
        <w:pStyle w:val="Default"/>
        <w:ind w:firstLine="567"/>
        <w:rPr>
          <w:sz w:val="20"/>
          <w:szCs w:val="20"/>
          <w:lang w:val="en-GB"/>
        </w:rPr>
      </w:pPr>
    </w:p>
    <w:p w14:paraId="0979046B" w14:textId="77777777" w:rsidR="001B7A8D" w:rsidRPr="00AF5E9E" w:rsidRDefault="001B7A8D" w:rsidP="001B7A8D">
      <w:pPr>
        <w:pStyle w:val="Default"/>
        <w:ind w:firstLine="567"/>
        <w:rPr>
          <w:sz w:val="20"/>
          <w:szCs w:val="20"/>
          <w:lang w:val="en-GB"/>
        </w:rPr>
      </w:pPr>
    </w:p>
    <w:p w14:paraId="02AB433C" w14:textId="77777777" w:rsidR="001B7A8D" w:rsidRDefault="001B7A8D" w:rsidP="001B7A8D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4AFDDC04" w14:textId="77777777" w:rsidR="001B7A8D" w:rsidRDefault="001B7A8D" w:rsidP="007D1454">
      <w:pPr>
        <w:pStyle w:val="Default"/>
        <w:ind w:firstLine="567"/>
        <w:rPr>
          <w:sz w:val="20"/>
          <w:szCs w:val="20"/>
        </w:rPr>
      </w:pPr>
    </w:p>
    <w:p w14:paraId="66D5B3A1" w14:textId="77777777" w:rsidR="001B7A8D" w:rsidRDefault="001B7A8D" w:rsidP="007D1454">
      <w:pPr>
        <w:pStyle w:val="Default"/>
        <w:ind w:firstLine="567"/>
        <w:rPr>
          <w:sz w:val="20"/>
          <w:szCs w:val="20"/>
        </w:rPr>
      </w:pPr>
    </w:p>
    <w:p w14:paraId="0CEDA962" w14:textId="77777777" w:rsidR="002932A5" w:rsidRDefault="002932A5" w:rsidP="007D1454">
      <w:pPr>
        <w:pStyle w:val="Default"/>
        <w:ind w:firstLine="567"/>
        <w:rPr>
          <w:sz w:val="20"/>
          <w:szCs w:val="20"/>
        </w:rPr>
      </w:pPr>
    </w:p>
    <w:p w14:paraId="74FEEE8B" w14:textId="77777777" w:rsidR="001C3F3D" w:rsidRDefault="001C3F3D">
      <w:pPr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  <w:r>
        <w:rPr>
          <w:b/>
          <w:sz w:val="20"/>
          <w:szCs w:val="20"/>
        </w:rPr>
        <w:lastRenderedPageBreak/>
        <w:br w:type="page"/>
      </w:r>
    </w:p>
    <w:p w14:paraId="00DE0270" w14:textId="31D289D8" w:rsidR="001B7A8D" w:rsidRPr="00AF5E9E" w:rsidRDefault="001B7A8D" w:rsidP="007D1454">
      <w:pPr>
        <w:pStyle w:val="Default"/>
        <w:ind w:firstLine="567"/>
        <w:rPr>
          <w:b/>
          <w:sz w:val="20"/>
          <w:szCs w:val="20"/>
        </w:rPr>
      </w:pPr>
      <w:r w:rsidRPr="00AF5E9E">
        <w:rPr>
          <w:b/>
          <w:sz w:val="20"/>
          <w:szCs w:val="20"/>
        </w:rPr>
        <w:lastRenderedPageBreak/>
        <w:t>Drucktaster</w:t>
      </w:r>
    </w:p>
    <w:p w14:paraId="1614E9EA" w14:textId="77777777" w:rsidR="001B7A8D" w:rsidRDefault="001B7A8D" w:rsidP="007D1454">
      <w:pPr>
        <w:pStyle w:val="Default"/>
        <w:ind w:firstLine="567"/>
        <w:rPr>
          <w:sz w:val="20"/>
          <w:szCs w:val="20"/>
        </w:rPr>
      </w:pPr>
    </w:p>
    <w:p w14:paraId="3813E9C9" w14:textId="77777777" w:rsidR="001B7A8D" w:rsidRDefault="001B7A8D" w:rsidP="001B7A8D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6EFC8F78" w14:textId="77777777" w:rsidR="001B7A8D" w:rsidRDefault="001B7A8D" w:rsidP="001B7A8D">
      <w:pPr>
        <w:pStyle w:val="Default"/>
        <w:ind w:left="567"/>
        <w:rPr>
          <w:sz w:val="20"/>
          <w:szCs w:val="20"/>
        </w:rPr>
      </w:pPr>
    </w:p>
    <w:p w14:paraId="590C7FC0" w14:textId="382CF530" w:rsidR="001B7A8D" w:rsidRDefault="001B7A8D" w:rsidP="00AF5E9E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Option beleuchteter Drucktaster für die Freigabe eines Durchgangs durch Tastendruck (pro Modul und Durchgangsrichtung)</w:t>
      </w:r>
    </w:p>
    <w:p w14:paraId="4F8DC9B5" w14:textId="77777777" w:rsidR="001B7A8D" w:rsidRPr="0069372D" w:rsidRDefault="001B7A8D" w:rsidP="001B7A8D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69372D">
        <w:rPr>
          <w:sz w:val="20"/>
          <w:szCs w:val="20"/>
        </w:rPr>
        <w:t>Hersteller:</w:t>
      </w:r>
      <w:r w:rsidRPr="0069372D">
        <w:rPr>
          <w:sz w:val="20"/>
          <w:szCs w:val="20"/>
        </w:rPr>
        <w:tab/>
        <w:t>Magnetic Autocontrol GmbH</w:t>
      </w:r>
      <w:r w:rsidRPr="0069372D">
        <w:rPr>
          <w:sz w:val="20"/>
          <w:szCs w:val="20"/>
        </w:rPr>
        <w:tab/>
      </w:r>
    </w:p>
    <w:p w14:paraId="0D80003F" w14:textId="7B70BB4E" w:rsidR="001B7A8D" w:rsidRPr="0069372D" w:rsidRDefault="001B7A8D" w:rsidP="001B7A8D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69372D">
        <w:rPr>
          <w:sz w:val="20"/>
          <w:szCs w:val="20"/>
        </w:rPr>
        <w:t xml:space="preserve">Typ: </w:t>
      </w:r>
      <w:r w:rsidRPr="0069372D">
        <w:rPr>
          <w:sz w:val="20"/>
          <w:szCs w:val="20"/>
        </w:rPr>
        <w:tab/>
      </w:r>
      <w:r w:rsidRPr="00AF5E9E">
        <w:rPr>
          <w:sz w:val="20"/>
          <w:szCs w:val="20"/>
        </w:rPr>
        <w:t>DT</w:t>
      </w:r>
      <w:r w:rsidRPr="0069372D">
        <w:rPr>
          <w:sz w:val="20"/>
          <w:szCs w:val="20"/>
        </w:rPr>
        <w:t>100</w:t>
      </w:r>
    </w:p>
    <w:p w14:paraId="02961C0D" w14:textId="77777777" w:rsidR="001B7A8D" w:rsidRPr="00050DCD" w:rsidRDefault="001B7A8D" w:rsidP="001B7A8D">
      <w:pPr>
        <w:pStyle w:val="Default"/>
        <w:ind w:firstLine="567"/>
        <w:rPr>
          <w:sz w:val="20"/>
          <w:szCs w:val="20"/>
        </w:rPr>
      </w:pPr>
    </w:p>
    <w:p w14:paraId="53BEC3D0" w14:textId="77777777" w:rsidR="001B7A8D" w:rsidRPr="009D32A6" w:rsidRDefault="001B7A8D" w:rsidP="001B7A8D">
      <w:pPr>
        <w:pStyle w:val="Default"/>
        <w:ind w:firstLine="567"/>
        <w:rPr>
          <w:sz w:val="20"/>
          <w:szCs w:val="20"/>
        </w:rPr>
      </w:pPr>
    </w:p>
    <w:p w14:paraId="586AD908" w14:textId="77777777" w:rsidR="001B7A8D" w:rsidRDefault="001B7A8D" w:rsidP="001B7A8D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3B5E7FF6" w14:textId="77777777" w:rsidR="001B7A8D" w:rsidRDefault="001B7A8D" w:rsidP="001B7A8D">
      <w:pPr>
        <w:pStyle w:val="Default"/>
        <w:ind w:firstLine="567"/>
        <w:jc w:val="both"/>
        <w:rPr>
          <w:sz w:val="20"/>
          <w:szCs w:val="20"/>
        </w:rPr>
      </w:pPr>
    </w:p>
    <w:p w14:paraId="335FE4EC" w14:textId="77777777" w:rsidR="001B7A8D" w:rsidRDefault="001B7A8D" w:rsidP="001B7A8D">
      <w:pPr>
        <w:pStyle w:val="Default"/>
        <w:ind w:firstLine="567"/>
        <w:jc w:val="both"/>
        <w:rPr>
          <w:sz w:val="20"/>
          <w:szCs w:val="20"/>
        </w:rPr>
      </w:pPr>
    </w:p>
    <w:p w14:paraId="73124AD8" w14:textId="77777777" w:rsidR="001C3F3D" w:rsidRDefault="001C3F3D" w:rsidP="001B7A8D">
      <w:pPr>
        <w:pStyle w:val="Default"/>
        <w:ind w:firstLine="567"/>
        <w:jc w:val="both"/>
        <w:rPr>
          <w:sz w:val="20"/>
          <w:szCs w:val="20"/>
        </w:rPr>
      </w:pPr>
    </w:p>
    <w:p w14:paraId="015A7997" w14:textId="77777777" w:rsidR="001B7A8D" w:rsidRDefault="001B7A8D" w:rsidP="001B7A8D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06F74D75" w14:textId="77777777" w:rsidR="001B7A8D" w:rsidRDefault="001B7A8D" w:rsidP="001B7A8D">
      <w:pPr>
        <w:pStyle w:val="Default"/>
        <w:ind w:left="567"/>
        <w:rPr>
          <w:sz w:val="20"/>
          <w:szCs w:val="20"/>
        </w:rPr>
      </w:pPr>
    </w:p>
    <w:p w14:paraId="58632C70" w14:textId="4D617A42" w:rsidR="001B7A8D" w:rsidRDefault="001B7A8D" w:rsidP="001B7A8D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Option Einbaupauschale Zubehör (je Option einmal)</w:t>
      </w:r>
    </w:p>
    <w:p w14:paraId="6FACAD19" w14:textId="77777777" w:rsidR="001B7A8D" w:rsidRDefault="001B7A8D" w:rsidP="001B7A8D">
      <w:pPr>
        <w:pStyle w:val="Default"/>
        <w:ind w:firstLine="567"/>
        <w:rPr>
          <w:sz w:val="20"/>
          <w:szCs w:val="20"/>
        </w:rPr>
      </w:pPr>
    </w:p>
    <w:p w14:paraId="4E798986" w14:textId="77777777" w:rsidR="001B7A8D" w:rsidRPr="00AF5E9E" w:rsidRDefault="001B7A8D" w:rsidP="001B7A8D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AF5E9E">
        <w:rPr>
          <w:sz w:val="20"/>
          <w:szCs w:val="20"/>
          <w:lang w:val="en-GB"/>
        </w:rPr>
        <w:t>Hersteller:</w:t>
      </w:r>
      <w:r w:rsidRPr="00AF5E9E">
        <w:rPr>
          <w:sz w:val="20"/>
          <w:szCs w:val="20"/>
          <w:lang w:val="en-GB"/>
        </w:rPr>
        <w:tab/>
        <w:t>Magnetic Autocontrol GmbH</w:t>
      </w:r>
      <w:r w:rsidRPr="00AF5E9E">
        <w:rPr>
          <w:sz w:val="20"/>
          <w:szCs w:val="20"/>
          <w:lang w:val="en-GB"/>
        </w:rPr>
        <w:tab/>
      </w:r>
    </w:p>
    <w:p w14:paraId="279DB3D2" w14:textId="147E9D47" w:rsidR="001B7A8D" w:rsidRPr="00AF5E9E" w:rsidRDefault="001B7A8D" w:rsidP="001B7A8D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AF5E9E">
        <w:rPr>
          <w:sz w:val="20"/>
          <w:szCs w:val="20"/>
          <w:lang w:val="en-GB"/>
        </w:rPr>
        <w:t xml:space="preserve">Typ: </w:t>
      </w:r>
      <w:r w:rsidRPr="00AF5E9E">
        <w:rPr>
          <w:sz w:val="20"/>
          <w:szCs w:val="20"/>
          <w:lang w:val="en-GB"/>
        </w:rPr>
        <w:tab/>
        <w:t>EP113</w:t>
      </w:r>
    </w:p>
    <w:p w14:paraId="68084678" w14:textId="77777777" w:rsidR="001B7A8D" w:rsidRPr="00AF5E9E" w:rsidRDefault="001B7A8D" w:rsidP="001B7A8D">
      <w:pPr>
        <w:pStyle w:val="Default"/>
        <w:ind w:firstLine="567"/>
        <w:rPr>
          <w:sz w:val="20"/>
          <w:szCs w:val="20"/>
          <w:lang w:val="en-GB"/>
        </w:rPr>
      </w:pPr>
    </w:p>
    <w:p w14:paraId="208458DD" w14:textId="77777777" w:rsidR="001B7A8D" w:rsidRPr="00AF5E9E" w:rsidRDefault="001B7A8D" w:rsidP="001B7A8D">
      <w:pPr>
        <w:pStyle w:val="Default"/>
        <w:ind w:firstLine="567"/>
        <w:rPr>
          <w:sz w:val="20"/>
          <w:szCs w:val="20"/>
          <w:lang w:val="en-GB"/>
        </w:rPr>
      </w:pPr>
    </w:p>
    <w:p w14:paraId="1051E603" w14:textId="418990CB" w:rsidR="00790652" w:rsidRDefault="001B7A8D" w:rsidP="001B7A8D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1FCE4685" w14:textId="77777777" w:rsidR="001C3F3D" w:rsidRDefault="001C3F3D" w:rsidP="007D1454">
      <w:pPr>
        <w:pStyle w:val="Default"/>
        <w:ind w:firstLine="567"/>
        <w:rPr>
          <w:b/>
          <w:bCs/>
          <w:sz w:val="20"/>
          <w:szCs w:val="20"/>
        </w:rPr>
      </w:pPr>
    </w:p>
    <w:p w14:paraId="47740E25" w14:textId="77777777" w:rsidR="001C3F3D" w:rsidRDefault="001C3F3D" w:rsidP="007D1454">
      <w:pPr>
        <w:pStyle w:val="Default"/>
        <w:ind w:firstLine="567"/>
        <w:rPr>
          <w:b/>
          <w:bCs/>
          <w:sz w:val="20"/>
          <w:szCs w:val="20"/>
        </w:rPr>
      </w:pPr>
    </w:p>
    <w:p w14:paraId="4A4F7343" w14:textId="77777777" w:rsidR="001C3F3D" w:rsidRDefault="001C3F3D" w:rsidP="007D1454">
      <w:pPr>
        <w:pStyle w:val="Default"/>
        <w:ind w:firstLine="567"/>
        <w:rPr>
          <w:b/>
          <w:bCs/>
          <w:sz w:val="20"/>
          <w:szCs w:val="20"/>
        </w:rPr>
      </w:pPr>
    </w:p>
    <w:p w14:paraId="7E3F2DA4" w14:textId="61F52C4C" w:rsidR="001B7A8D" w:rsidRDefault="001B7A8D" w:rsidP="007D1454">
      <w:pPr>
        <w:pStyle w:val="Default"/>
        <w:ind w:firstLine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Halter für externe Aufbauten</w:t>
      </w:r>
    </w:p>
    <w:p w14:paraId="5C2CAE3C" w14:textId="77777777" w:rsidR="001B7A8D" w:rsidRDefault="001B7A8D" w:rsidP="007D1454">
      <w:pPr>
        <w:pStyle w:val="Default"/>
        <w:ind w:firstLine="567"/>
        <w:rPr>
          <w:b/>
          <w:bCs/>
          <w:sz w:val="20"/>
          <w:szCs w:val="20"/>
        </w:rPr>
      </w:pPr>
    </w:p>
    <w:p w14:paraId="4778757A" w14:textId="77777777" w:rsidR="001B7A8D" w:rsidRDefault="001B7A8D" w:rsidP="007D1454">
      <w:pPr>
        <w:pStyle w:val="Default"/>
        <w:ind w:firstLine="567"/>
        <w:rPr>
          <w:b/>
          <w:bCs/>
          <w:sz w:val="20"/>
          <w:szCs w:val="20"/>
        </w:rPr>
      </w:pPr>
    </w:p>
    <w:p w14:paraId="58C6E968" w14:textId="74B3A794" w:rsidR="001B7A8D" w:rsidRDefault="001B7A8D" w:rsidP="007D1454">
      <w:pPr>
        <w:pStyle w:val="Default"/>
        <w:ind w:firstLine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Zur Nachrüstung</w:t>
      </w:r>
      <w:r w:rsidR="00702A1A">
        <w:rPr>
          <w:b/>
          <w:bCs/>
          <w:sz w:val="20"/>
          <w:szCs w:val="20"/>
        </w:rPr>
        <w:t>:</w:t>
      </w:r>
    </w:p>
    <w:p w14:paraId="455C9988" w14:textId="77777777" w:rsidR="001B7A8D" w:rsidRDefault="001B7A8D" w:rsidP="007D1454">
      <w:pPr>
        <w:pStyle w:val="Default"/>
        <w:ind w:firstLine="567"/>
        <w:rPr>
          <w:b/>
          <w:bCs/>
          <w:sz w:val="20"/>
          <w:szCs w:val="20"/>
        </w:rPr>
      </w:pPr>
    </w:p>
    <w:p w14:paraId="4C06D62A" w14:textId="77777777" w:rsidR="001B7A8D" w:rsidRDefault="001B7A8D" w:rsidP="001B7A8D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3D52DAC8" w14:textId="77777777" w:rsidR="001B7A8D" w:rsidRDefault="001B7A8D" w:rsidP="001B7A8D">
      <w:pPr>
        <w:pStyle w:val="Default"/>
        <w:ind w:left="567"/>
        <w:rPr>
          <w:sz w:val="20"/>
          <w:szCs w:val="20"/>
        </w:rPr>
      </w:pPr>
    </w:p>
    <w:p w14:paraId="2E9FF61C" w14:textId="482B6F60" w:rsidR="001B7A8D" w:rsidRDefault="001B7A8D" w:rsidP="001B7A8D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 xml:space="preserve">Option Befestigungsflansch für die Sperre – zur Nachrüstung </w:t>
      </w:r>
    </w:p>
    <w:p w14:paraId="49B166A4" w14:textId="77777777" w:rsidR="001B7A8D" w:rsidRDefault="001B7A8D" w:rsidP="001B7A8D">
      <w:pPr>
        <w:pStyle w:val="Default"/>
        <w:ind w:firstLine="567"/>
        <w:rPr>
          <w:sz w:val="20"/>
          <w:szCs w:val="20"/>
        </w:rPr>
      </w:pPr>
    </w:p>
    <w:p w14:paraId="35BB6C95" w14:textId="77777777" w:rsidR="001B7A8D" w:rsidRPr="00FB13A1" w:rsidRDefault="001B7A8D" w:rsidP="001B7A8D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FB13A1">
        <w:rPr>
          <w:sz w:val="20"/>
          <w:szCs w:val="20"/>
        </w:rPr>
        <w:t>Hersteller:</w:t>
      </w:r>
      <w:r w:rsidRPr="00FB13A1">
        <w:rPr>
          <w:sz w:val="20"/>
          <w:szCs w:val="20"/>
        </w:rPr>
        <w:tab/>
        <w:t>Magnetic Autocontrol GmbH</w:t>
      </w:r>
      <w:r w:rsidRPr="00FB13A1">
        <w:rPr>
          <w:sz w:val="20"/>
          <w:szCs w:val="20"/>
        </w:rPr>
        <w:tab/>
      </w:r>
    </w:p>
    <w:p w14:paraId="72416326" w14:textId="5D667970" w:rsidR="001B7A8D" w:rsidRPr="00FB13A1" w:rsidRDefault="001B7A8D" w:rsidP="001B7A8D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FB13A1">
        <w:rPr>
          <w:sz w:val="20"/>
          <w:szCs w:val="20"/>
        </w:rPr>
        <w:t xml:space="preserve">Typ: </w:t>
      </w:r>
      <w:r w:rsidRPr="00FB13A1">
        <w:rPr>
          <w:sz w:val="20"/>
          <w:szCs w:val="20"/>
        </w:rPr>
        <w:tab/>
      </w:r>
      <w:r>
        <w:rPr>
          <w:sz w:val="20"/>
          <w:szCs w:val="20"/>
        </w:rPr>
        <w:t>LHAF100</w:t>
      </w:r>
    </w:p>
    <w:p w14:paraId="51858C89" w14:textId="77777777" w:rsidR="001B7A8D" w:rsidRPr="00FB13A1" w:rsidRDefault="001B7A8D" w:rsidP="001B7A8D">
      <w:pPr>
        <w:pStyle w:val="Default"/>
        <w:ind w:firstLine="567"/>
        <w:rPr>
          <w:sz w:val="20"/>
          <w:szCs w:val="20"/>
        </w:rPr>
      </w:pPr>
    </w:p>
    <w:p w14:paraId="0B6D349F" w14:textId="77777777" w:rsidR="001B7A8D" w:rsidRPr="00FB13A1" w:rsidRDefault="001B7A8D" w:rsidP="001B7A8D">
      <w:pPr>
        <w:pStyle w:val="Default"/>
        <w:ind w:firstLine="567"/>
        <w:rPr>
          <w:sz w:val="20"/>
          <w:szCs w:val="20"/>
        </w:rPr>
      </w:pPr>
    </w:p>
    <w:p w14:paraId="77886ADC" w14:textId="77777777" w:rsidR="001B7A8D" w:rsidRDefault="001B7A8D" w:rsidP="001B7A8D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15B14092" w14:textId="77777777" w:rsidR="001B7A8D" w:rsidRDefault="001B7A8D" w:rsidP="007D1454">
      <w:pPr>
        <w:pStyle w:val="Default"/>
        <w:ind w:firstLine="567"/>
        <w:rPr>
          <w:sz w:val="20"/>
          <w:szCs w:val="20"/>
        </w:rPr>
      </w:pPr>
    </w:p>
    <w:p w14:paraId="586461EA" w14:textId="77777777" w:rsidR="001B7A8D" w:rsidRDefault="001B7A8D" w:rsidP="001E565D">
      <w:pPr>
        <w:pStyle w:val="Default"/>
        <w:ind w:left="567"/>
        <w:rPr>
          <w:b/>
          <w:bCs/>
          <w:sz w:val="20"/>
          <w:szCs w:val="20"/>
        </w:rPr>
      </w:pPr>
    </w:p>
    <w:p w14:paraId="19079230" w14:textId="77777777" w:rsidR="008F520F" w:rsidRDefault="008F520F" w:rsidP="008F520F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528001DF" w14:textId="77777777" w:rsidR="008F520F" w:rsidRDefault="008F520F" w:rsidP="008F520F">
      <w:pPr>
        <w:pStyle w:val="Default"/>
        <w:ind w:left="567"/>
        <w:rPr>
          <w:sz w:val="20"/>
          <w:szCs w:val="20"/>
        </w:rPr>
      </w:pPr>
    </w:p>
    <w:p w14:paraId="13D497F7" w14:textId="31AA2827" w:rsidR="008F520F" w:rsidRDefault="008F520F" w:rsidP="008F520F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Option Be</w:t>
      </w:r>
      <w:r w:rsidR="00702A1A">
        <w:rPr>
          <w:b/>
          <w:sz w:val="20"/>
          <w:szCs w:val="20"/>
        </w:rPr>
        <w:t>festigungsrohr einstellbar 115 – 135 mm für Leseraufbau, zzgl. EP113</w:t>
      </w:r>
      <w:r>
        <w:rPr>
          <w:b/>
          <w:sz w:val="20"/>
          <w:szCs w:val="20"/>
        </w:rPr>
        <w:t xml:space="preserve"> – zur Nachrüstung </w:t>
      </w:r>
    </w:p>
    <w:p w14:paraId="5DD68AF0" w14:textId="77777777" w:rsidR="008F520F" w:rsidRDefault="008F520F" w:rsidP="008F520F">
      <w:pPr>
        <w:pStyle w:val="Default"/>
        <w:ind w:firstLine="567"/>
        <w:rPr>
          <w:sz w:val="20"/>
          <w:szCs w:val="20"/>
        </w:rPr>
      </w:pPr>
    </w:p>
    <w:p w14:paraId="0A9CF979" w14:textId="77777777" w:rsidR="008F520F" w:rsidRPr="00FB13A1" w:rsidRDefault="008F520F" w:rsidP="008F520F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FB13A1">
        <w:rPr>
          <w:sz w:val="20"/>
          <w:szCs w:val="20"/>
        </w:rPr>
        <w:t>Hersteller:</w:t>
      </w:r>
      <w:r w:rsidRPr="00FB13A1">
        <w:rPr>
          <w:sz w:val="20"/>
          <w:szCs w:val="20"/>
        </w:rPr>
        <w:tab/>
        <w:t>Magnetic Autocontrol GmbH</w:t>
      </w:r>
      <w:r w:rsidRPr="00FB13A1">
        <w:rPr>
          <w:sz w:val="20"/>
          <w:szCs w:val="20"/>
        </w:rPr>
        <w:tab/>
      </w:r>
    </w:p>
    <w:p w14:paraId="431B5A18" w14:textId="2BCD02C4" w:rsidR="008F520F" w:rsidRPr="00FB13A1" w:rsidRDefault="008F520F" w:rsidP="008F520F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FB13A1">
        <w:rPr>
          <w:sz w:val="20"/>
          <w:szCs w:val="20"/>
        </w:rPr>
        <w:t xml:space="preserve">Typ: </w:t>
      </w:r>
      <w:r w:rsidRPr="00FB13A1">
        <w:rPr>
          <w:sz w:val="20"/>
          <w:szCs w:val="20"/>
        </w:rPr>
        <w:tab/>
      </w:r>
      <w:r w:rsidR="00702A1A">
        <w:rPr>
          <w:sz w:val="20"/>
          <w:szCs w:val="20"/>
        </w:rPr>
        <w:t>LHAR</w:t>
      </w:r>
      <w:r>
        <w:rPr>
          <w:sz w:val="20"/>
          <w:szCs w:val="20"/>
        </w:rPr>
        <w:t>100</w:t>
      </w:r>
    </w:p>
    <w:p w14:paraId="0B5C1AF8" w14:textId="77777777" w:rsidR="008F520F" w:rsidRPr="00FB13A1" w:rsidRDefault="008F520F" w:rsidP="008F520F">
      <w:pPr>
        <w:pStyle w:val="Default"/>
        <w:ind w:firstLine="567"/>
        <w:rPr>
          <w:sz w:val="20"/>
          <w:szCs w:val="20"/>
        </w:rPr>
      </w:pPr>
    </w:p>
    <w:p w14:paraId="6783642C" w14:textId="77777777" w:rsidR="008F520F" w:rsidRPr="00FB13A1" w:rsidRDefault="008F520F" w:rsidP="008F520F">
      <w:pPr>
        <w:pStyle w:val="Default"/>
        <w:ind w:firstLine="567"/>
        <w:rPr>
          <w:sz w:val="20"/>
          <w:szCs w:val="20"/>
        </w:rPr>
      </w:pPr>
    </w:p>
    <w:p w14:paraId="36A6E226" w14:textId="77777777" w:rsidR="008F520F" w:rsidRDefault="008F520F" w:rsidP="008F520F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580915D5" w14:textId="77777777" w:rsidR="00702A1A" w:rsidRDefault="00702A1A" w:rsidP="008F520F">
      <w:pPr>
        <w:pStyle w:val="Default"/>
        <w:ind w:firstLine="567"/>
        <w:jc w:val="both"/>
        <w:rPr>
          <w:sz w:val="20"/>
          <w:szCs w:val="20"/>
        </w:rPr>
      </w:pPr>
    </w:p>
    <w:p w14:paraId="405C1176" w14:textId="77777777" w:rsidR="00702A1A" w:rsidRDefault="00702A1A" w:rsidP="008F520F">
      <w:pPr>
        <w:pStyle w:val="Default"/>
        <w:ind w:firstLine="567"/>
        <w:jc w:val="both"/>
        <w:rPr>
          <w:sz w:val="20"/>
          <w:szCs w:val="20"/>
        </w:rPr>
      </w:pPr>
    </w:p>
    <w:p w14:paraId="2B30CDBB" w14:textId="77777777" w:rsidR="00702A1A" w:rsidRDefault="00702A1A" w:rsidP="008F520F">
      <w:pPr>
        <w:pStyle w:val="Default"/>
        <w:ind w:firstLine="567"/>
        <w:jc w:val="both"/>
        <w:rPr>
          <w:sz w:val="20"/>
          <w:szCs w:val="20"/>
        </w:rPr>
      </w:pPr>
    </w:p>
    <w:p w14:paraId="278A3E1B" w14:textId="77777777" w:rsidR="001C3F3D" w:rsidRDefault="001C3F3D">
      <w:pPr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14:paraId="6F9773DA" w14:textId="6505B8AA" w:rsidR="00702A1A" w:rsidRPr="00AF5E9E" w:rsidRDefault="00702A1A" w:rsidP="008F520F">
      <w:pPr>
        <w:pStyle w:val="Default"/>
        <w:ind w:firstLine="567"/>
        <w:jc w:val="both"/>
        <w:rPr>
          <w:b/>
          <w:sz w:val="20"/>
          <w:szCs w:val="20"/>
        </w:rPr>
      </w:pPr>
      <w:r w:rsidRPr="00AF5E9E">
        <w:rPr>
          <w:b/>
          <w:sz w:val="20"/>
          <w:szCs w:val="20"/>
        </w:rPr>
        <w:lastRenderedPageBreak/>
        <w:t>Montage ab Werk:</w:t>
      </w:r>
    </w:p>
    <w:p w14:paraId="2E7664B8" w14:textId="77777777" w:rsidR="00702A1A" w:rsidRDefault="00702A1A" w:rsidP="008F520F">
      <w:pPr>
        <w:pStyle w:val="Default"/>
        <w:ind w:firstLine="567"/>
        <w:jc w:val="both"/>
        <w:rPr>
          <w:sz w:val="20"/>
          <w:szCs w:val="20"/>
        </w:rPr>
      </w:pPr>
    </w:p>
    <w:p w14:paraId="755C65A0" w14:textId="77777777" w:rsidR="00702A1A" w:rsidRDefault="00702A1A" w:rsidP="008F520F">
      <w:pPr>
        <w:pStyle w:val="Default"/>
        <w:ind w:firstLine="567"/>
        <w:jc w:val="both"/>
        <w:rPr>
          <w:sz w:val="20"/>
          <w:szCs w:val="20"/>
        </w:rPr>
      </w:pPr>
    </w:p>
    <w:p w14:paraId="7A9EE3EE" w14:textId="77777777" w:rsidR="00702A1A" w:rsidRDefault="00702A1A" w:rsidP="00702A1A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3C9B233D" w14:textId="77777777" w:rsidR="00702A1A" w:rsidRDefault="00702A1A" w:rsidP="00702A1A">
      <w:pPr>
        <w:pStyle w:val="Default"/>
        <w:ind w:left="567"/>
        <w:rPr>
          <w:sz w:val="20"/>
          <w:szCs w:val="20"/>
        </w:rPr>
      </w:pPr>
    </w:p>
    <w:p w14:paraId="26A3A5B7" w14:textId="068F5819" w:rsidR="00702A1A" w:rsidRDefault="00702A1A" w:rsidP="00702A1A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Option Befestigungsrohr einstellbar 115 – 135 mm für Leseraufbau, zzgl. EP113 –Montage ab Werk</w:t>
      </w:r>
    </w:p>
    <w:p w14:paraId="6F192D0D" w14:textId="77777777" w:rsidR="00702A1A" w:rsidRDefault="00702A1A" w:rsidP="00702A1A">
      <w:pPr>
        <w:pStyle w:val="Default"/>
        <w:ind w:firstLine="567"/>
        <w:rPr>
          <w:sz w:val="20"/>
          <w:szCs w:val="20"/>
        </w:rPr>
      </w:pPr>
    </w:p>
    <w:p w14:paraId="33E2482E" w14:textId="77777777" w:rsidR="00702A1A" w:rsidRPr="00FB13A1" w:rsidRDefault="00702A1A" w:rsidP="00702A1A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FB13A1">
        <w:rPr>
          <w:sz w:val="20"/>
          <w:szCs w:val="20"/>
        </w:rPr>
        <w:t>Hersteller:</w:t>
      </w:r>
      <w:r w:rsidRPr="00FB13A1">
        <w:rPr>
          <w:sz w:val="20"/>
          <w:szCs w:val="20"/>
        </w:rPr>
        <w:tab/>
        <w:t>Magnetic Autocontrol GmbH</w:t>
      </w:r>
      <w:r w:rsidRPr="00FB13A1">
        <w:rPr>
          <w:sz w:val="20"/>
          <w:szCs w:val="20"/>
        </w:rPr>
        <w:tab/>
      </w:r>
    </w:p>
    <w:p w14:paraId="0AF7DB50" w14:textId="77777777" w:rsidR="00702A1A" w:rsidRPr="00FB13A1" w:rsidRDefault="00702A1A" w:rsidP="00702A1A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FB13A1">
        <w:rPr>
          <w:sz w:val="20"/>
          <w:szCs w:val="20"/>
        </w:rPr>
        <w:t xml:space="preserve">Typ: </w:t>
      </w:r>
      <w:r w:rsidRPr="00FB13A1">
        <w:rPr>
          <w:sz w:val="20"/>
          <w:szCs w:val="20"/>
        </w:rPr>
        <w:tab/>
      </w:r>
      <w:r>
        <w:rPr>
          <w:sz w:val="20"/>
          <w:szCs w:val="20"/>
        </w:rPr>
        <w:t>LHAR100</w:t>
      </w:r>
    </w:p>
    <w:p w14:paraId="61A5544B" w14:textId="77777777" w:rsidR="00702A1A" w:rsidRPr="00FB13A1" w:rsidRDefault="00702A1A" w:rsidP="00702A1A">
      <w:pPr>
        <w:pStyle w:val="Default"/>
        <w:ind w:firstLine="567"/>
        <w:rPr>
          <w:sz w:val="20"/>
          <w:szCs w:val="20"/>
        </w:rPr>
      </w:pPr>
    </w:p>
    <w:p w14:paraId="1E9F9EFC" w14:textId="77777777" w:rsidR="00702A1A" w:rsidRPr="00FB13A1" w:rsidRDefault="00702A1A" w:rsidP="00702A1A">
      <w:pPr>
        <w:pStyle w:val="Default"/>
        <w:ind w:firstLine="567"/>
        <w:rPr>
          <w:sz w:val="20"/>
          <w:szCs w:val="20"/>
        </w:rPr>
      </w:pPr>
    </w:p>
    <w:p w14:paraId="6CA2E5F0" w14:textId="77777777" w:rsidR="00702A1A" w:rsidRDefault="00702A1A" w:rsidP="00702A1A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2716BDA7" w14:textId="77777777" w:rsidR="00702A1A" w:rsidRDefault="00702A1A" w:rsidP="00702A1A">
      <w:pPr>
        <w:pStyle w:val="Default"/>
        <w:ind w:firstLine="567"/>
        <w:jc w:val="both"/>
        <w:rPr>
          <w:sz w:val="20"/>
          <w:szCs w:val="20"/>
        </w:rPr>
      </w:pPr>
    </w:p>
    <w:p w14:paraId="7D7D5E4F" w14:textId="77777777" w:rsidR="001C3F3D" w:rsidRDefault="001C3F3D" w:rsidP="00702A1A">
      <w:pPr>
        <w:pStyle w:val="Default"/>
        <w:ind w:firstLine="567"/>
        <w:jc w:val="both"/>
        <w:rPr>
          <w:sz w:val="20"/>
          <w:szCs w:val="20"/>
        </w:rPr>
      </w:pPr>
    </w:p>
    <w:p w14:paraId="72EFD5F8" w14:textId="77777777" w:rsidR="00702A1A" w:rsidRDefault="00702A1A" w:rsidP="008F520F">
      <w:pPr>
        <w:pStyle w:val="Default"/>
        <w:ind w:firstLine="567"/>
        <w:jc w:val="both"/>
        <w:rPr>
          <w:sz w:val="20"/>
          <w:szCs w:val="20"/>
        </w:rPr>
      </w:pPr>
    </w:p>
    <w:p w14:paraId="24260216" w14:textId="77777777" w:rsidR="00702A1A" w:rsidRDefault="00702A1A" w:rsidP="00702A1A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612AC3F5" w14:textId="77777777" w:rsidR="00702A1A" w:rsidRDefault="00702A1A" w:rsidP="00702A1A">
      <w:pPr>
        <w:pStyle w:val="Default"/>
        <w:ind w:left="567"/>
        <w:rPr>
          <w:sz w:val="20"/>
          <w:szCs w:val="20"/>
        </w:rPr>
      </w:pPr>
    </w:p>
    <w:p w14:paraId="40AC7029" w14:textId="6FCBFBD4" w:rsidR="00702A1A" w:rsidRDefault="00702A1A" w:rsidP="00702A1A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Option Einbaupauschale Zubehör (je Option einmal)</w:t>
      </w:r>
    </w:p>
    <w:p w14:paraId="3257ACC9" w14:textId="77777777" w:rsidR="00702A1A" w:rsidRDefault="00702A1A" w:rsidP="00702A1A">
      <w:pPr>
        <w:pStyle w:val="Default"/>
        <w:ind w:firstLine="567"/>
        <w:rPr>
          <w:sz w:val="20"/>
          <w:szCs w:val="20"/>
        </w:rPr>
      </w:pPr>
    </w:p>
    <w:p w14:paraId="688C7754" w14:textId="77777777" w:rsidR="00702A1A" w:rsidRPr="00AF5E9E" w:rsidRDefault="00702A1A" w:rsidP="00702A1A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AF5E9E">
        <w:rPr>
          <w:sz w:val="20"/>
          <w:szCs w:val="20"/>
          <w:lang w:val="en-GB"/>
        </w:rPr>
        <w:t>Hersteller:</w:t>
      </w:r>
      <w:r w:rsidRPr="00AF5E9E">
        <w:rPr>
          <w:sz w:val="20"/>
          <w:szCs w:val="20"/>
          <w:lang w:val="en-GB"/>
        </w:rPr>
        <w:tab/>
        <w:t>Magnetic Autocontrol GmbH</w:t>
      </w:r>
      <w:r w:rsidRPr="00AF5E9E">
        <w:rPr>
          <w:sz w:val="20"/>
          <w:szCs w:val="20"/>
          <w:lang w:val="en-GB"/>
        </w:rPr>
        <w:tab/>
      </w:r>
    </w:p>
    <w:p w14:paraId="6FCAC953" w14:textId="4D4A7DDF" w:rsidR="00702A1A" w:rsidRPr="00AF5E9E" w:rsidRDefault="00702A1A" w:rsidP="00702A1A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AF5E9E">
        <w:rPr>
          <w:sz w:val="20"/>
          <w:szCs w:val="20"/>
          <w:lang w:val="en-GB"/>
        </w:rPr>
        <w:t xml:space="preserve">Typ: </w:t>
      </w:r>
      <w:r w:rsidRPr="00AF5E9E">
        <w:rPr>
          <w:sz w:val="20"/>
          <w:szCs w:val="20"/>
          <w:lang w:val="en-GB"/>
        </w:rPr>
        <w:tab/>
        <w:t>EP113</w:t>
      </w:r>
    </w:p>
    <w:p w14:paraId="519A6000" w14:textId="77777777" w:rsidR="00702A1A" w:rsidRPr="00AF5E9E" w:rsidRDefault="00702A1A" w:rsidP="00702A1A">
      <w:pPr>
        <w:pStyle w:val="Default"/>
        <w:ind w:firstLine="567"/>
        <w:rPr>
          <w:sz w:val="20"/>
          <w:szCs w:val="20"/>
          <w:lang w:val="en-GB"/>
        </w:rPr>
      </w:pPr>
    </w:p>
    <w:p w14:paraId="2A61BABD" w14:textId="77777777" w:rsidR="00702A1A" w:rsidRPr="00AF5E9E" w:rsidRDefault="00702A1A" w:rsidP="00702A1A">
      <w:pPr>
        <w:pStyle w:val="Default"/>
        <w:ind w:firstLine="567"/>
        <w:rPr>
          <w:sz w:val="20"/>
          <w:szCs w:val="20"/>
          <w:lang w:val="en-GB"/>
        </w:rPr>
      </w:pPr>
    </w:p>
    <w:p w14:paraId="0245BD3B" w14:textId="77777777" w:rsidR="00702A1A" w:rsidRDefault="00702A1A" w:rsidP="00702A1A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3DCBB485" w14:textId="77777777" w:rsidR="00702A1A" w:rsidRDefault="00702A1A" w:rsidP="00702A1A">
      <w:pPr>
        <w:pStyle w:val="Default"/>
        <w:ind w:firstLine="567"/>
        <w:jc w:val="both"/>
        <w:rPr>
          <w:sz w:val="20"/>
          <w:szCs w:val="20"/>
        </w:rPr>
      </w:pPr>
    </w:p>
    <w:p w14:paraId="4AD92A5B" w14:textId="77777777" w:rsidR="00702A1A" w:rsidRDefault="00702A1A" w:rsidP="00702A1A">
      <w:pPr>
        <w:pStyle w:val="Default"/>
        <w:ind w:firstLine="567"/>
        <w:jc w:val="both"/>
        <w:rPr>
          <w:sz w:val="20"/>
          <w:szCs w:val="20"/>
        </w:rPr>
      </w:pPr>
    </w:p>
    <w:p w14:paraId="4D97E7FF" w14:textId="77777777" w:rsidR="001C3F3D" w:rsidRDefault="001C3F3D" w:rsidP="00702A1A">
      <w:pPr>
        <w:pStyle w:val="Default"/>
        <w:ind w:firstLine="567"/>
        <w:jc w:val="both"/>
        <w:rPr>
          <w:b/>
          <w:sz w:val="20"/>
          <w:szCs w:val="20"/>
        </w:rPr>
      </w:pPr>
    </w:p>
    <w:p w14:paraId="083ACF50" w14:textId="52670534" w:rsidR="00702A1A" w:rsidRPr="00AF5E9E" w:rsidRDefault="00702A1A" w:rsidP="00702A1A">
      <w:pPr>
        <w:pStyle w:val="Default"/>
        <w:ind w:firstLine="567"/>
        <w:jc w:val="both"/>
        <w:rPr>
          <w:b/>
          <w:sz w:val="20"/>
          <w:szCs w:val="20"/>
        </w:rPr>
      </w:pPr>
      <w:r w:rsidRPr="00AF5E9E">
        <w:rPr>
          <w:b/>
          <w:sz w:val="20"/>
          <w:szCs w:val="20"/>
        </w:rPr>
        <w:t>Zubehör zur Leserbefestigung:</w:t>
      </w:r>
    </w:p>
    <w:p w14:paraId="69E35CAB" w14:textId="77777777" w:rsidR="00702A1A" w:rsidRDefault="00702A1A" w:rsidP="00702A1A">
      <w:pPr>
        <w:pStyle w:val="Default"/>
        <w:ind w:firstLine="567"/>
        <w:jc w:val="both"/>
        <w:rPr>
          <w:sz w:val="20"/>
          <w:szCs w:val="20"/>
        </w:rPr>
      </w:pPr>
    </w:p>
    <w:p w14:paraId="6CBAD383" w14:textId="77777777" w:rsidR="00702A1A" w:rsidRDefault="00702A1A" w:rsidP="00702A1A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5651427F" w14:textId="77777777" w:rsidR="00702A1A" w:rsidRDefault="00702A1A" w:rsidP="00702A1A">
      <w:pPr>
        <w:pStyle w:val="Default"/>
        <w:ind w:left="567"/>
        <w:rPr>
          <w:sz w:val="20"/>
          <w:szCs w:val="20"/>
        </w:rPr>
      </w:pPr>
    </w:p>
    <w:p w14:paraId="0670F05C" w14:textId="2F1B55FD" w:rsidR="00702A1A" w:rsidRDefault="00702A1A" w:rsidP="00702A1A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 xml:space="preserve">Option Standard Leseraufbau mit schräger Befestigungsplatte – Zubehör zur Leserbefestigung </w:t>
      </w:r>
    </w:p>
    <w:p w14:paraId="35C1B451" w14:textId="77777777" w:rsidR="00702A1A" w:rsidRDefault="00702A1A" w:rsidP="00702A1A">
      <w:pPr>
        <w:pStyle w:val="Default"/>
        <w:ind w:firstLine="567"/>
        <w:rPr>
          <w:sz w:val="20"/>
          <w:szCs w:val="20"/>
        </w:rPr>
      </w:pPr>
    </w:p>
    <w:p w14:paraId="632F586C" w14:textId="77777777" w:rsidR="00702A1A" w:rsidRPr="00FB13A1" w:rsidRDefault="00702A1A" w:rsidP="00702A1A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FB13A1">
        <w:rPr>
          <w:sz w:val="20"/>
          <w:szCs w:val="20"/>
        </w:rPr>
        <w:t>Hersteller:</w:t>
      </w:r>
      <w:r w:rsidRPr="00FB13A1">
        <w:rPr>
          <w:sz w:val="20"/>
          <w:szCs w:val="20"/>
        </w:rPr>
        <w:tab/>
        <w:t>Magnetic Autocontrol GmbH</w:t>
      </w:r>
      <w:r w:rsidRPr="00FB13A1">
        <w:rPr>
          <w:sz w:val="20"/>
          <w:szCs w:val="20"/>
        </w:rPr>
        <w:tab/>
      </w:r>
    </w:p>
    <w:p w14:paraId="2A600EA3" w14:textId="1B6FA3AA" w:rsidR="00702A1A" w:rsidRPr="00FB13A1" w:rsidRDefault="00702A1A" w:rsidP="00702A1A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FB13A1">
        <w:rPr>
          <w:sz w:val="20"/>
          <w:szCs w:val="20"/>
        </w:rPr>
        <w:t xml:space="preserve">Typ: </w:t>
      </w:r>
      <w:r w:rsidRPr="00FB13A1">
        <w:rPr>
          <w:sz w:val="20"/>
          <w:szCs w:val="20"/>
        </w:rPr>
        <w:tab/>
      </w:r>
      <w:r>
        <w:rPr>
          <w:sz w:val="20"/>
          <w:szCs w:val="20"/>
        </w:rPr>
        <w:t>LHAP100</w:t>
      </w:r>
    </w:p>
    <w:p w14:paraId="421E502B" w14:textId="77777777" w:rsidR="00702A1A" w:rsidRPr="00FB13A1" w:rsidRDefault="00702A1A" w:rsidP="00702A1A">
      <w:pPr>
        <w:pStyle w:val="Default"/>
        <w:ind w:firstLine="567"/>
        <w:rPr>
          <w:sz w:val="20"/>
          <w:szCs w:val="20"/>
        </w:rPr>
      </w:pPr>
    </w:p>
    <w:p w14:paraId="1FF64A01" w14:textId="77777777" w:rsidR="00702A1A" w:rsidRPr="00FB13A1" w:rsidRDefault="00702A1A" w:rsidP="00702A1A">
      <w:pPr>
        <w:pStyle w:val="Default"/>
        <w:ind w:firstLine="567"/>
        <w:rPr>
          <w:sz w:val="20"/>
          <w:szCs w:val="20"/>
        </w:rPr>
      </w:pPr>
    </w:p>
    <w:p w14:paraId="4681CDAC" w14:textId="77777777" w:rsidR="00702A1A" w:rsidRDefault="00702A1A" w:rsidP="00702A1A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532FD2E7" w14:textId="77777777" w:rsidR="00702A1A" w:rsidRDefault="00702A1A" w:rsidP="00702A1A">
      <w:pPr>
        <w:pStyle w:val="Default"/>
        <w:ind w:firstLine="567"/>
        <w:jc w:val="both"/>
        <w:rPr>
          <w:sz w:val="20"/>
          <w:szCs w:val="20"/>
        </w:rPr>
      </w:pPr>
    </w:p>
    <w:p w14:paraId="75F070D8" w14:textId="77777777" w:rsidR="00702A1A" w:rsidRDefault="00702A1A" w:rsidP="008F520F">
      <w:pPr>
        <w:pStyle w:val="Default"/>
        <w:ind w:firstLine="567"/>
        <w:jc w:val="both"/>
        <w:rPr>
          <w:sz w:val="20"/>
          <w:szCs w:val="20"/>
        </w:rPr>
      </w:pPr>
    </w:p>
    <w:p w14:paraId="57ABFFAC" w14:textId="77777777" w:rsidR="001C3F3D" w:rsidRDefault="001C3F3D" w:rsidP="008F520F">
      <w:pPr>
        <w:pStyle w:val="Default"/>
        <w:ind w:firstLine="567"/>
        <w:jc w:val="both"/>
        <w:rPr>
          <w:sz w:val="20"/>
          <w:szCs w:val="20"/>
        </w:rPr>
      </w:pPr>
    </w:p>
    <w:p w14:paraId="24E67911" w14:textId="1BF48997" w:rsidR="00702A1A" w:rsidRPr="00AF5E9E" w:rsidRDefault="00702A1A" w:rsidP="008F520F">
      <w:pPr>
        <w:pStyle w:val="Default"/>
        <w:ind w:firstLine="567"/>
        <w:jc w:val="both"/>
        <w:rPr>
          <w:b/>
          <w:sz w:val="20"/>
          <w:szCs w:val="20"/>
        </w:rPr>
      </w:pPr>
      <w:r w:rsidRPr="00AF5E9E">
        <w:rPr>
          <w:b/>
          <w:sz w:val="20"/>
          <w:szCs w:val="20"/>
        </w:rPr>
        <w:t>Aufbauten Münzprüfer</w:t>
      </w:r>
    </w:p>
    <w:p w14:paraId="38BF3F84" w14:textId="77777777" w:rsidR="00702A1A" w:rsidRDefault="00702A1A" w:rsidP="008F520F">
      <w:pPr>
        <w:pStyle w:val="Default"/>
        <w:ind w:firstLine="567"/>
        <w:jc w:val="both"/>
        <w:rPr>
          <w:sz w:val="20"/>
          <w:szCs w:val="20"/>
        </w:rPr>
      </w:pPr>
    </w:p>
    <w:p w14:paraId="1E0D45E5" w14:textId="77777777" w:rsidR="001B7A8D" w:rsidRDefault="001B7A8D" w:rsidP="001E565D">
      <w:pPr>
        <w:pStyle w:val="Default"/>
        <w:ind w:left="567"/>
        <w:rPr>
          <w:b/>
          <w:bCs/>
          <w:sz w:val="20"/>
          <w:szCs w:val="20"/>
        </w:rPr>
      </w:pPr>
    </w:p>
    <w:p w14:paraId="21752494" w14:textId="77777777" w:rsidR="00702A1A" w:rsidRDefault="00702A1A" w:rsidP="001E565D">
      <w:pPr>
        <w:pStyle w:val="Default"/>
        <w:ind w:left="567"/>
        <w:rPr>
          <w:b/>
          <w:bCs/>
          <w:sz w:val="20"/>
          <w:szCs w:val="20"/>
        </w:rPr>
      </w:pPr>
    </w:p>
    <w:p w14:paraId="45E52172" w14:textId="77777777" w:rsidR="00702A1A" w:rsidRDefault="00702A1A" w:rsidP="00702A1A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0240FA0B" w14:textId="77777777" w:rsidR="00702A1A" w:rsidRDefault="00702A1A" w:rsidP="00702A1A">
      <w:pPr>
        <w:pStyle w:val="Default"/>
        <w:ind w:left="567"/>
        <w:rPr>
          <w:sz w:val="20"/>
          <w:szCs w:val="20"/>
        </w:rPr>
      </w:pPr>
    </w:p>
    <w:p w14:paraId="11C5337E" w14:textId="77777777" w:rsidR="00702A1A" w:rsidRDefault="00702A1A" w:rsidP="00702A1A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Option Aufbaugehäuse leer</w:t>
      </w:r>
    </w:p>
    <w:p w14:paraId="555524CB" w14:textId="77777777" w:rsidR="00702A1A" w:rsidRDefault="00702A1A" w:rsidP="00702A1A">
      <w:pPr>
        <w:pStyle w:val="Default"/>
        <w:ind w:firstLine="567"/>
        <w:rPr>
          <w:sz w:val="20"/>
          <w:szCs w:val="20"/>
        </w:rPr>
      </w:pPr>
    </w:p>
    <w:p w14:paraId="3E715D2F" w14:textId="77777777" w:rsidR="00702A1A" w:rsidRPr="00FB13A1" w:rsidRDefault="00702A1A" w:rsidP="00702A1A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FB13A1">
        <w:rPr>
          <w:sz w:val="20"/>
          <w:szCs w:val="20"/>
        </w:rPr>
        <w:t>Hersteller:</w:t>
      </w:r>
      <w:r w:rsidRPr="00FB13A1">
        <w:rPr>
          <w:sz w:val="20"/>
          <w:szCs w:val="20"/>
        </w:rPr>
        <w:tab/>
        <w:t>Magnetic Autocontrol GmbH</w:t>
      </w:r>
      <w:r w:rsidRPr="00FB13A1">
        <w:rPr>
          <w:sz w:val="20"/>
          <w:szCs w:val="20"/>
        </w:rPr>
        <w:tab/>
      </w:r>
    </w:p>
    <w:p w14:paraId="1E109AF5" w14:textId="0F6F2B99" w:rsidR="00702A1A" w:rsidRPr="00FB13A1" w:rsidRDefault="00702A1A" w:rsidP="00702A1A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FB13A1">
        <w:rPr>
          <w:sz w:val="20"/>
          <w:szCs w:val="20"/>
        </w:rPr>
        <w:t xml:space="preserve">Typ: </w:t>
      </w:r>
      <w:r w:rsidRPr="00FB13A1">
        <w:rPr>
          <w:sz w:val="20"/>
          <w:szCs w:val="20"/>
        </w:rPr>
        <w:tab/>
      </w:r>
      <w:r>
        <w:rPr>
          <w:sz w:val="20"/>
          <w:szCs w:val="20"/>
        </w:rPr>
        <w:t>AUG</w:t>
      </w:r>
      <w:r w:rsidR="005E61B6">
        <w:rPr>
          <w:sz w:val="20"/>
          <w:szCs w:val="20"/>
        </w:rPr>
        <w:t>2</w:t>
      </w:r>
      <w:r>
        <w:rPr>
          <w:sz w:val="20"/>
          <w:szCs w:val="20"/>
        </w:rPr>
        <w:t>00</w:t>
      </w:r>
    </w:p>
    <w:p w14:paraId="7E157C65" w14:textId="77777777" w:rsidR="00702A1A" w:rsidRPr="00FB13A1" w:rsidRDefault="00702A1A" w:rsidP="00702A1A">
      <w:pPr>
        <w:pStyle w:val="Default"/>
        <w:ind w:firstLine="567"/>
        <w:rPr>
          <w:sz w:val="20"/>
          <w:szCs w:val="20"/>
        </w:rPr>
      </w:pPr>
    </w:p>
    <w:p w14:paraId="19523544" w14:textId="77777777" w:rsidR="00702A1A" w:rsidRPr="00FB13A1" w:rsidRDefault="00702A1A" w:rsidP="00702A1A">
      <w:pPr>
        <w:pStyle w:val="Default"/>
        <w:ind w:firstLine="567"/>
        <w:rPr>
          <w:sz w:val="20"/>
          <w:szCs w:val="20"/>
        </w:rPr>
      </w:pPr>
    </w:p>
    <w:p w14:paraId="01D22DE0" w14:textId="77777777" w:rsidR="00702A1A" w:rsidRDefault="00702A1A" w:rsidP="00702A1A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260917DC" w14:textId="77777777" w:rsidR="00702A1A" w:rsidRDefault="00702A1A" w:rsidP="001E565D">
      <w:pPr>
        <w:pStyle w:val="Default"/>
        <w:ind w:left="567"/>
        <w:rPr>
          <w:b/>
          <w:bCs/>
          <w:sz w:val="20"/>
          <w:szCs w:val="20"/>
        </w:rPr>
      </w:pPr>
    </w:p>
    <w:p w14:paraId="68B9DC60" w14:textId="77777777" w:rsidR="005E61B6" w:rsidRDefault="005E61B6" w:rsidP="00AF5E9E">
      <w:pPr>
        <w:pStyle w:val="Default"/>
        <w:rPr>
          <w:b/>
          <w:bCs/>
          <w:sz w:val="20"/>
          <w:szCs w:val="20"/>
        </w:rPr>
      </w:pPr>
    </w:p>
    <w:p w14:paraId="45F33B8A" w14:textId="1F40006A" w:rsidR="005E61B6" w:rsidRPr="001C3F3D" w:rsidRDefault="001C3F3D" w:rsidP="001C3F3D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p w14:paraId="3E32A422" w14:textId="77777777" w:rsidR="005E61B6" w:rsidRDefault="005E61B6" w:rsidP="005E61B6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>[Position: …………..]</w:t>
      </w:r>
    </w:p>
    <w:p w14:paraId="37CF80DF" w14:textId="77777777" w:rsidR="005E61B6" w:rsidRDefault="005E61B6" w:rsidP="005E61B6">
      <w:pPr>
        <w:pStyle w:val="Default"/>
        <w:ind w:left="567"/>
        <w:rPr>
          <w:sz w:val="20"/>
          <w:szCs w:val="20"/>
        </w:rPr>
      </w:pPr>
    </w:p>
    <w:p w14:paraId="2E8FC0A8" w14:textId="52B31781" w:rsidR="005E61B6" w:rsidRDefault="005E61B6" w:rsidP="005E61B6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Option Aufbaugehäuse, inkl. Münzprüfer mechanisch</w:t>
      </w:r>
    </w:p>
    <w:p w14:paraId="5BDEB81C" w14:textId="77777777" w:rsidR="005E61B6" w:rsidRDefault="005E61B6" w:rsidP="005E61B6">
      <w:pPr>
        <w:pStyle w:val="Default"/>
        <w:ind w:firstLine="567"/>
        <w:rPr>
          <w:sz w:val="20"/>
          <w:szCs w:val="20"/>
        </w:rPr>
      </w:pPr>
    </w:p>
    <w:p w14:paraId="0A49E42A" w14:textId="77777777" w:rsidR="005E61B6" w:rsidRPr="00FB13A1" w:rsidRDefault="005E61B6" w:rsidP="005E61B6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FB13A1">
        <w:rPr>
          <w:sz w:val="20"/>
          <w:szCs w:val="20"/>
        </w:rPr>
        <w:t>Hersteller:</w:t>
      </w:r>
      <w:r w:rsidRPr="00FB13A1">
        <w:rPr>
          <w:sz w:val="20"/>
          <w:szCs w:val="20"/>
        </w:rPr>
        <w:tab/>
        <w:t>Magnetic Autocontrol GmbH</w:t>
      </w:r>
      <w:r w:rsidRPr="00FB13A1">
        <w:rPr>
          <w:sz w:val="20"/>
          <w:szCs w:val="20"/>
        </w:rPr>
        <w:tab/>
      </w:r>
    </w:p>
    <w:p w14:paraId="4FC2D881" w14:textId="052DE54D" w:rsidR="005E61B6" w:rsidRPr="00FB13A1" w:rsidRDefault="005E61B6" w:rsidP="005E61B6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FB13A1">
        <w:rPr>
          <w:sz w:val="20"/>
          <w:szCs w:val="20"/>
        </w:rPr>
        <w:t xml:space="preserve">Typ: </w:t>
      </w:r>
      <w:r w:rsidRPr="00FB13A1">
        <w:rPr>
          <w:sz w:val="20"/>
          <w:szCs w:val="20"/>
        </w:rPr>
        <w:tab/>
      </w:r>
      <w:r>
        <w:rPr>
          <w:sz w:val="20"/>
          <w:szCs w:val="20"/>
        </w:rPr>
        <w:t>AUG201</w:t>
      </w:r>
    </w:p>
    <w:p w14:paraId="00F89E04" w14:textId="77777777" w:rsidR="005E61B6" w:rsidRPr="00FB13A1" w:rsidRDefault="005E61B6" w:rsidP="005E61B6">
      <w:pPr>
        <w:pStyle w:val="Default"/>
        <w:ind w:firstLine="567"/>
        <w:rPr>
          <w:sz w:val="20"/>
          <w:szCs w:val="20"/>
        </w:rPr>
      </w:pPr>
    </w:p>
    <w:p w14:paraId="5CD2A810" w14:textId="77777777" w:rsidR="005E61B6" w:rsidRPr="00FB13A1" w:rsidRDefault="005E61B6" w:rsidP="005E61B6">
      <w:pPr>
        <w:pStyle w:val="Default"/>
        <w:ind w:firstLine="567"/>
        <w:rPr>
          <w:sz w:val="20"/>
          <w:szCs w:val="20"/>
        </w:rPr>
      </w:pPr>
    </w:p>
    <w:p w14:paraId="188658E4" w14:textId="77777777" w:rsidR="005E61B6" w:rsidRDefault="005E61B6" w:rsidP="005E61B6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750CD10E" w14:textId="77777777" w:rsidR="005E61B6" w:rsidRDefault="005E61B6" w:rsidP="005E61B6">
      <w:pPr>
        <w:pStyle w:val="Default"/>
        <w:ind w:firstLine="567"/>
        <w:jc w:val="both"/>
        <w:rPr>
          <w:sz w:val="20"/>
          <w:szCs w:val="20"/>
        </w:rPr>
      </w:pPr>
    </w:p>
    <w:p w14:paraId="4CC264B5" w14:textId="77777777" w:rsidR="005E61B6" w:rsidRDefault="005E61B6" w:rsidP="00AF5E9E">
      <w:pPr>
        <w:pStyle w:val="Default"/>
        <w:jc w:val="both"/>
        <w:rPr>
          <w:sz w:val="20"/>
          <w:szCs w:val="20"/>
        </w:rPr>
      </w:pPr>
    </w:p>
    <w:p w14:paraId="4D136661" w14:textId="77777777" w:rsidR="005E61B6" w:rsidRDefault="005E61B6" w:rsidP="005E61B6">
      <w:pPr>
        <w:pStyle w:val="Default"/>
        <w:ind w:left="567"/>
        <w:rPr>
          <w:b/>
          <w:bCs/>
          <w:sz w:val="20"/>
          <w:szCs w:val="20"/>
        </w:rPr>
      </w:pPr>
    </w:p>
    <w:p w14:paraId="7C4B817C" w14:textId="77777777" w:rsidR="005E61B6" w:rsidRDefault="005E61B6" w:rsidP="005E61B6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77B3619D" w14:textId="77777777" w:rsidR="005E61B6" w:rsidRDefault="005E61B6" w:rsidP="005E61B6">
      <w:pPr>
        <w:pStyle w:val="Default"/>
        <w:ind w:left="567"/>
        <w:rPr>
          <w:sz w:val="20"/>
          <w:szCs w:val="20"/>
        </w:rPr>
      </w:pPr>
    </w:p>
    <w:p w14:paraId="37B4AFB5" w14:textId="1A2C37A7" w:rsidR="005E61B6" w:rsidRDefault="005E61B6" w:rsidP="005E61B6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Option Codemünze D 27 mm profiliert (50 Stück) für AUG201</w:t>
      </w:r>
    </w:p>
    <w:p w14:paraId="29C58D58" w14:textId="77777777" w:rsidR="005E61B6" w:rsidRDefault="005E61B6" w:rsidP="005E61B6">
      <w:pPr>
        <w:pStyle w:val="Default"/>
        <w:ind w:firstLine="567"/>
        <w:rPr>
          <w:sz w:val="20"/>
          <w:szCs w:val="20"/>
        </w:rPr>
      </w:pPr>
    </w:p>
    <w:p w14:paraId="1ACC339A" w14:textId="77777777" w:rsidR="005E61B6" w:rsidRPr="00FB13A1" w:rsidRDefault="005E61B6" w:rsidP="005E61B6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FB13A1">
        <w:rPr>
          <w:sz w:val="20"/>
          <w:szCs w:val="20"/>
        </w:rPr>
        <w:t>Hersteller:</w:t>
      </w:r>
      <w:r w:rsidRPr="00FB13A1">
        <w:rPr>
          <w:sz w:val="20"/>
          <w:szCs w:val="20"/>
        </w:rPr>
        <w:tab/>
        <w:t>Magnetic Autocontrol GmbH</w:t>
      </w:r>
      <w:r w:rsidRPr="00FB13A1">
        <w:rPr>
          <w:sz w:val="20"/>
          <w:szCs w:val="20"/>
        </w:rPr>
        <w:tab/>
      </w:r>
    </w:p>
    <w:p w14:paraId="26E44B20" w14:textId="0E04ACDE" w:rsidR="005E61B6" w:rsidRPr="00FB13A1" w:rsidRDefault="005E61B6" w:rsidP="005E61B6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FB13A1">
        <w:rPr>
          <w:sz w:val="20"/>
          <w:szCs w:val="20"/>
        </w:rPr>
        <w:t xml:space="preserve">Typ: </w:t>
      </w:r>
      <w:r w:rsidRPr="00FB13A1">
        <w:rPr>
          <w:sz w:val="20"/>
          <w:szCs w:val="20"/>
        </w:rPr>
        <w:tab/>
      </w:r>
      <w:r>
        <w:rPr>
          <w:sz w:val="20"/>
          <w:szCs w:val="20"/>
        </w:rPr>
        <w:t>CMZ012750</w:t>
      </w:r>
    </w:p>
    <w:p w14:paraId="1F22DC99" w14:textId="77777777" w:rsidR="005E61B6" w:rsidRPr="00FB13A1" w:rsidRDefault="005E61B6" w:rsidP="005E61B6">
      <w:pPr>
        <w:pStyle w:val="Default"/>
        <w:ind w:firstLine="567"/>
        <w:rPr>
          <w:sz w:val="20"/>
          <w:szCs w:val="20"/>
        </w:rPr>
      </w:pPr>
    </w:p>
    <w:p w14:paraId="1775A87C" w14:textId="77777777" w:rsidR="005E61B6" w:rsidRPr="00FB13A1" w:rsidRDefault="005E61B6" w:rsidP="005E61B6">
      <w:pPr>
        <w:pStyle w:val="Default"/>
        <w:ind w:firstLine="567"/>
        <w:rPr>
          <w:sz w:val="20"/>
          <w:szCs w:val="20"/>
        </w:rPr>
      </w:pPr>
    </w:p>
    <w:p w14:paraId="17CD5ACA" w14:textId="77777777" w:rsidR="005E61B6" w:rsidRDefault="005E61B6" w:rsidP="005E61B6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589E5443" w14:textId="77777777" w:rsidR="005E61B6" w:rsidRDefault="005E61B6" w:rsidP="005E61B6">
      <w:pPr>
        <w:pStyle w:val="Default"/>
        <w:ind w:firstLine="567"/>
        <w:jc w:val="both"/>
        <w:rPr>
          <w:sz w:val="20"/>
          <w:szCs w:val="20"/>
        </w:rPr>
      </w:pPr>
    </w:p>
    <w:p w14:paraId="755CAFD5" w14:textId="77777777" w:rsidR="001C3F3D" w:rsidRDefault="001C3F3D" w:rsidP="005E61B6">
      <w:pPr>
        <w:pStyle w:val="Default"/>
        <w:ind w:firstLine="567"/>
        <w:jc w:val="both"/>
        <w:rPr>
          <w:sz w:val="20"/>
          <w:szCs w:val="20"/>
        </w:rPr>
      </w:pPr>
    </w:p>
    <w:p w14:paraId="7FD26999" w14:textId="77777777" w:rsidR="001C3F3D" w:rsidRDefault="001C3F3D" w:rsidP="005E61B6">
      <w:pPr>
        <w:pStyle w:val="Default"/>
        <w:ind w:firstLine="567"/>
        <w:jc w:val="both"/>
        <w:rPr>
          <w:sz w:val="20"/>
          <w:szCs w:val="20"/>
        </w:rPr>
      </w:pPr>
    </w:p>
    <w:p w14:paraId="3D4840FE" w14:textId="1610A33D" w:rsidR="005E61B6" w:rsidRDefault="005E61B6" w:rsidP="001E565D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Beleuchtungen </w:t>
      </w:r>
    </w:p>
    <w:p w14:paraId="64687300" w14:textId="77777777" w:rsidR="005E61B6" w:rsidRDefault="005E61B6" w:rsidP="001E565D">
      <w:pPr>
        <w:pStyle w:val="Default"/>
        <w:ind w:left="567"/>
        <w:rPr>
          <w:b/>
          <w:bCs/>
          <w:sz w:val="20"/>
          <w:szCs w:val="20"/>
        </w:rPr>
      </w:pPr>
    </w:p>
    <w:p w14:paraId="798DC184" w14:textId="77777777" w:rsidR="001B2311" w:rsidRDefault="001B2311" w:rsidP="001B2311">
      <w:pPr>
        <w:pStyle w:val="Default"/>
        <w:ind w:left="567"/>
        <w:rPr>
          <w:b/>
          <w:bCs/>
          <w:sz w:val="20"/>
          <w:szCs w:val="20"/>
        </w:rPr>
      </w:pPr>
    </w:p>
    <w:p w14:paraId="4E45ECF3" w14:textId="77777777" w:rsidR="001B2311" w:rsidRDefault="001B2311" w:rsidP="001B2311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6B9FF3D3" w14:textId="77777777" w:rsidR="001B2311" w:rsidRDefault="001B2311" w:rsidP="001B2311">
      <w:pPr>
        <w:pStyle w:val="Default"/>
        <w:ind w:left="567"/>
        <w:rPr>
          <w:sz w:val="20"/>
          <w:szCs w:val="20"/>
        </w:rPr>
      </w:pPr>
    </w:p>
    <w:p w14:paraId="7259E5C7" w14:textId="4DD78F40" w:rsidR="001B2311" w:rsidRDefault="001B2311" w:rsidP="001B2311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Option Durchgangsanzeige (Gate End Display), 2 Stück pro Durchgang, eingebaut</w:t>
      </w:r>
    </w:p>
    <w:p w14:paraId="7DD0F482" w14:textId="77777777" w:rsidR="001B2311" w:rsidRDefault="001B2311" w:rsidP="001B2311">
      <w:pPr>
        <w:pStyle w:val="Default"/>
        <w:ind w:firstLine="567"/>
        <w:rPr>
          <w:sz w:val="20"/>
          <w:szCs w:val="20"/>
        </w:rPr>
      </w:pPr>
    </w:p>
    <w:p w14:paraId="54410ABF" w14:textId="77777777" w:rsidR="001B2311" w:rsidRPr="00FB13A1" w:rsidRDefault="001B2311" w:rsidP="001B2311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FB13A1">
        <w:rPr>
          <w:sz w:val="20"/>
          <w:szCs w:val="20"/>
        </w:rPr>
        <w:t>Hersteller:</w:t>
      </w:r>
      <w:r w:rsidRPr="00FB13A1">
        <w:rPr>
          <w:sz w:val="20"/>
          <w:szCs w:val="20"/>
        </w:rPr>
        <w:tab/>
        <w:t>Magnetic Autocontrol GmbH</w:t>
      </w:r>
      <w:r w:rsidRPr="00FB13A1">
        <w:rPr>
          <w:sz w:val="20"/>
          <w:szCs w:val="20"/>
        </w:rPr>
        <w:tab/>
      </w:r>
    </w:p>
    <w:p w14:paraId="5E463466" w14:textId="7CFFC46F" w:rsidR="001B2311" w:rsidRPr="00FB13A1" w:rsidRDefault="001B2311" w:rsidP="001B2311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FB13A1">
        <w:rPr>
          <w:sz w:val="20"/>
          <w:szCs w:val="20"/>
        </w:rPr>
        <w:t xml:space="preserve">Typ: </w:t>
      </w:r>
      <w:r w:rsidRPr="00FB13A1">
        <w:rPr>
          <w:sz w:val="20"/>
          <w:szCs w:val="20"/>
        </w:rPr>
        <w:tab/>
      </w:r>
      <w:r>
        <w:rPr>
          <w:sz w:val="20"/>
          <w:szCs w:val="20"/>
        </w:rPr>
        <w:t>GED100</w:t>
      </w:r>
    </w:p>
    <w:p w14:paraId="4655264A" w14:textId="77777777" w:rsidR="001B2311" w:rsidRPr="00FB13A1" w:rsidRDefault="001B2311" w:rsidP="001B2311">
      <w:pPr>
        <w:pStyle w:val="Default"/>
        <w:ind w:firstLine="567"/>
        <w:rPr>
          <w:sz w:val="20"/>
          <w:szCs w:val="20"/>
        </w:rPr>
      </w:pPr>
    </w:p>
    <w:p w14:paraId="4BAABAAD" w14:textId="77777777" w:rsidR="001B2311" w:rsidRPr="00FB13A1" w:rsidRDefault="001B2311" w:rsidP="001B2311">
      <w:pPr>
        <w:pStyle w:val="Default"/>
        <w:ind w:firstLine="567"/>
        <w:rPr>
          <w:sz w:val="20"/>
          <w:szCs w:val="20"/>
        </w:rPr>
      </w:pPr>
    </w:p>
    <w:p w14:paraId="6FC857DC" w14:textId="77777777" w:rsidR="001B2311" w:rsidRDefault="001B2311" w:rsidP="001B2311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175325A4" w14:textId="77777777" w:rsidR="005E61B6" w:rsidRDefault="005E61B6" w:rsidP="001E565D">
      <w:pPr>
        <w:pStyle w:val="Default"/>
        <w:ind w:left="567"/>
        <w:rPr>
          <w:b/>
          <w:bCs/>
          <w:sz w:val="20"/>
          <w:szCs w:val="20"/>
        </w:rPr>
      </w:pPr>
    </w:p>
    <w:p w14:paraId="462A1016" w14:textId="77777777" w:rsidR="001C3F3D" w:rsidRDefault="001C3F3D" w:rsidP="001E565D">
      <w:pPr>
        <w:pStyle w:val="Default"/>
        <w:ind w:left="567"/>
        <w:rPr>
          <w:b/>
          <w:bCs/>
          <w:sz w:val="20"/>
          <w:szCs w:val="20"/>
        </w:rPr>
      </w:pPr>
    </w:p>
    <w:p w14:paraId="6C3F94AC" w14:textId="77777777" w:rsidR="001B2311" w:rsidRDefault="001B2311" w:rsidP="001E565D">
      <w:pPr>
        <w:pStyle w:val="Default"/>
        <w:ind w:left="567"/>
        <w:rPr>
          <w:b/>
          <w:bCs/>
          <w:sz w:val="20"/>
          <w:szCs w:val="20"/>
        </w:rPr>
      </w:pPr>
    </w:p>
    <w:p w14:paraId="3FA984D8" w14:textId="77777777" w:rsidR="001B2311" w:rsidRDefault="001B2311" w:rsidP="001B2311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655A2497" w14:textId="77777777" w:rsidR="001B2311" w:rsidRDefault="001B2311" w:rsidP="001B2311">
      <w:pPr>
        <w:pStyle w:val="Default"/>
        <w:ind w:left="567"/>
        <w:rPr>
          <w:sz w:val="20"/>
          <w:szCs w:val="20"/>
        </w:rPr>
      </w:pPr>
    </w:p>
    <w:p w14:paraId="4E3A91B1" w14:textId="7FDE2C70" w:rsidR="001B2311" w:rsidRDefault="001B2311" w:rsidP="001B2311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Option Signal-LED für Zufallsgenerator oder GED-Erweiterung rot/grün -&gt; Funktion muss bei Bestellung angegeben werden, keine Versorgungseinheit notwendig</w:t>
      </w:r>
    </w:p>
    <w:p w14:paraId="37F40F2A" w14:textId="77777777" w:rsidR="001B2311" w:rsidRDefault="001B2311" w:rsidP="001B2311">
      <w:pPr>
        <w:pStyle w:val="Default"/>
        <w:ind w:firstLine="567"/>
        <w:rPr>
          <w:sz w:val="20"/>
          <w:szCs w:val="20"/>
        </w:rPr>
      </w:pPr>
    </w:p>
    <w:p w14:paraId="28F68C43" w14:textId="77777777" w:rsidR="001B2311" w:rsidRPr="00AF5E9E" w:rsidRDefault="001B2311" w:rsidP="001B2311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AF5E9E">
        <w:rPr>
          <w:sz w:val="20"/>
          <w:szCs w:val="20"/>
          <w:lang w:val="en-GB"/>
        </w:rPr>
        <w:t>Hersteller:</w:t>
      </w:r>
      <w:r w:rsidRPr="00AF5E9E">
        <w:rPr>
          <w:sz w:val="20"/>
          <w:szCs w:val="20"/>
          <w:lang w:val="en-GB"/>
        </w:rPr>
        <w:tab/>
        <w:t>Magnetic Autocontrol GmbH</w:t>
      </w:r>
      <w:r w:rsidRPr="00AF5E9E">
        <w:rPr>
          <w:sz w:val="20"/>
          <w:szCs w:val="20"/>
          <w:lang w:val="en-GB"/>
        </w:rPr>
        <w:tab/>
      </w:r>
    </w:p>
    <w:p w14:paraId="156F9D31" w14:textId="79F9A8BF" w:rsidR="001B2311" w:rsidRPr="00AF5E9E" w:rsidRDefault="001B2311" w:rsidP="001B2311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AF5E9E">
        <w:rPr>
          <w:sz w:val="20"/>
          <w:szCs w:val="20"/>
          <w:lang w:val="en-GB"/>
        </w:rPr>
        <w:t xml:space="preserve">Typ: </w:t>
      </w:r>
      <w:r w:rsidRPr="00AF5E9E">
        <w:rPr>
          <w:sz w:val="20"/>
          <w:szCs w:val="20"/>
          <w:lang w:val="en-GB"/>
        </w:rPr>
        <w:tab/>
        <w:t>DLED100</w:t>
      </w:r>
    </w:p>
    <w:p w14:paraId="75EE12C6" w14:textId="77777777" w:rsidR="001B2311" w:rsidRPr="00AF5E9E" w:rsidRDefault="001B2311" w:rsidP="001B2311">
      <w:pPr>
        <w:pStyle w:val="Default"/>
        <w:ind w:firstLine="567"/>
        <w:rPr>
          <w:sz w:val="20"/>
          <w:szCs w:val="20"/>
          <w:lang w:val="en-GB"/>
        </w:rPr>
      </w:pPr>
    </w:p>
    <w:p w14:paraId="49533C0D" w14:textId="77777777" w:rsidR="001B2311" w:rsidRPr="00AF5E9E" w:rsidRDefault="001B2311" w:rsidP="001B2311">
      <w:pPr>
        <w:pStyle w:val="Default"/>
        <w:ind w:firstLine="567"/>
        <w:rPr>
          <w:sz w:val="20"/>
          <w:szCs w:val="20"/>
          <w:lang w:val="en-GB"/>
        </w:rPr>
      </w:pPr>
    </w:p>
    <w:p w14:paraId="19339DF6" w14:textId="77777777" w:rsidR="001B2311" w:rsidRDefault="001B2311" w:rsidP="001B2311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73DF8B07" w14:textId="77777777" w:rsidR="001B2311" w:rsidRDefault="001B2311" w:rsidP="001E565D">
      <w:pPr>
        <w:pStyle w:val="Default"/>
        <w:ind w:left="567"/>
        <w:rPr>
          <w:b/>
          <w:bCs/>
          <w:sz w:val="20"/>
          <w:szCs w:val="20"/>
        </w:rPr>
      </w:pPr>
    </w:p>
    <w:p w14:paraId="7613A30B" w14:textId="77777777" w:rsidR="001B2311" w:rsidRDefault="001B2311" w:rsidP="001E565D">
      <w:pPr>
        <w:pStyle w:val="Default"/>
        <w:ind w:left="567"/>
        <w:rPr>
          <w:b/>
          <w:bCs/>
          <w:sz w:val="20"/>
          <w:szCs w:val="20"/>
        </w:rPr>
      </w:pPr>
    </w:p>
    <w:p w14:paraId="56B7FF6C" w14:textId="77777777" w:rsidR="001C3F3D" w:rsidRDefault="001C3F3D" w:rsidP="001E565D">
      <w:pPr>
        <w:pStyle w:val="Default"/>
        <w:ind w:left="567"/>
        <w:rPr>
          <w:b/>
          <w:bCs/>
          <w:sz w:val="20"/>
          <w:szCs w:val="20"/>
        </w:rPr>
      </w:pPr>
    </w:p>
    <w:p w14:paraId="0F864517" w14:textId="77777777" w:rsidR="001B2311" w:rsidRDefault="001B2311" w:rsidP="001B2311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2D153EB3" w14:textId="77777777" w:rsidR="001B2311" w:rsidRDefault="001B2311" w:rsidP="001B2311">
      <w:pPr>
        <w:pStyle w:val="Default"/>
        <w:ind w:left="567"/>
        <w:rPr>
          <w:sz w:val="20"/>
          <w:szCs w:val="20"/>
        </w:rPr>
      </w:pPr>
    </w:p>
    <w:p w14:paraId="23132D79" w14:textId="36B83683" w:rsidR="001B2311" w:rsidRDefault="001B2311" w:rsidP="001B2311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Option </w:t>
      </w:r>
      <w:r w:rsidR="00924AFD">
        <w:rPr>
          <w:b/>
          <w:sz w:val="20"/>
          <w:szCs w:val="20"/>
        </w:rPr>
        <w:t>Einbaupauschale Beleuchtung (je Option einmal)</w:t>
      </w:r>
    </w:p>
    <w:p w14:paraId="31C449A2" w14:textId="77777777" w:rsidR="001B2311" w:rsidRDefault="001B2311" w:rsidP="001B2311">
      <w:pPr>
        <w:pStyle w:val="Default"/>
        <w:ind w:firstLine="567"/>
        <w:rPr>
          <w:sz w:val="20"/>
          <w:szCs w:val="20"/>
        </w:rPr>
      </w:pPr>
    </w:p>
    <w:p w14:paraId="52499B0D" w14:textId="77777777" w:rsidR="001B2311" w:rsidRPr="00AF5E9E" w:rsidRDefault="001B2311" w:rsidP="001B2311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AF5E9E">
        <w:rPr>
          <w:sz w:val="20"/>
          <w:szCs w:val="20"/>
          <w:lang w:val="en-GB"/>
        </w:rPr>
        <w:t>Hersteller:</w:t>
      </w:r>
      <w:r w:rsidRPr="00AF5E9E">
        <w:rPr>
          <w:sz w:val="20"/>
          <w:szCs w:val="20"/>
          <w:lang w:val="en-GB"/>
        </w:rPr>
        <w:tab/>
        <w:t>Magnetic Autocontrol GmbH</w:t>
      </w:r>
      <w:r w:rsidRPr="00AF5E9E">
        <w:rPr>
          <w:sz w:val="20"/>
          <w:szCs w:val="20"/>
          <w:lang w:val="en-GB"/>
        </w:rPr>
        <w:tab/>
      </w:r>
    </w:p>
    <w:p w14:paraId="6CCE1B56" w14:textId="5E0AF06B" w:rsidR="001B2311" w:rsidRPr="00AF5E9E" w:rsidRDefault="001B2311" w:rsidP="001B2311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AF5E9E">
        <w:rPr>
          <w:sz w:val="20"/>
          <w:szCs w:val="20"/>
          <w:lang w:val="en-GB"/>
        </w:rPr>
        <w:t xml:space="preserve">Typ: </w:t>
      </w:r>
      <w:r w:rsidRPr="00AF5E9E">
        <w:rPr>
          <w:sz w:val="20"/>
          <w:szCs w:val="20"/>
          <w:lang w:val="en-GB"/>
        </w:rPr>
        <w:tab/>
      </w:r>
      <w:r w:rsidR="00924AFD" w:rsidRPr="00AF5E9E">
        <w:rPr>
          <w:sz w:val="20"/>
          <w:szCs w:val="20"/>
          <w:lang w:val="en-GB"/>
        </w:rPr>
        <w:t>EP11</w:t>
      </w:r>
      <w:r w:rsidRPr="00AF5E9E">
        <w:rPr>
          <w:sz w:val="20"/>
          <w:szCs w:val="20"/>
          <w:lang w:val="en-GB"/>
        </w:rPr>
        <w:t>0</w:t>
      </w:r>
    </w:p>
    <w:p w14:paraId="39FB955F" w14:textId="77777777" w:rsidR="001B2311" w:rsidRPr="00AF5E9E" w:rsidRDefault="001B2311" w:rsidP="001B2311">
      <w:pPr>
        <w:pStyle w:val="Default"/>
        <w:ind w:firstLine="567"/>
        <w:rPr>
          <w:sz w:val="20"/>
          <w:szCs w:val="20"/>
          <w:lang w:val="en-GB"/>
        </w:rPr>
      </w:pPr>
    </w:p>
    <w:p w14:paraId="039E4358" w14:textId="77777777" w:rsidR="001B2311" w:rsidRPr="00AF5E9E" w:rsidRDefault="001B2311" w:rsidP="001B2311">
      <w:pPr>
        <w:pStyle w:val="Default"/>
        <w:ind w:firstLine="567"/>
        <w:rPr>
          <w:sz w:val="20"/>
          <w:szCs w:val="20"/>
          <w:lang w:val="en-GB"/>
        </w:rPr>
      </w:pPr>
    </w:p>
    <w:p w14:paraId="698A34AC" w14:textId="77777777" w:rsidR="001B2311" w:rsidRDefault="001B2311" w:rsidP="001B2311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5E376E10" w14:textId="6BCEAD7F" w:rsidR="001C3F3D" w:rsidRDefault="001C3F3D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p w14:paraId="7D4BFA3A" w14:textId="77777777" w:rsidR="001E565D" w:rsidRDefault="001E565D" w:rsidP="001C3F3D">
      <w:pPr>
        <w:pStyle w:val="Default"/>
        <w:ind w:firstLine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>[Position: …………..]</w:t>
      </w:r>
    </w:p>
    <w:p w14:paraId="66CB7329" w14:textId="77777777" w:rsidR="001E565D" w:rsidRDefault="001E565D" w:rsidP="001E565D">
      <w:pPr>
        <w:pStyle w:val="Default"/>
        <w:ind w:left="567"/>
        <w:rPr>
          <w:sz w:val="20"/>
          <w:szCs w:val="20"/>
        </w:rPr>
      </w:pPr>
    </w:p>
    <w:p w14:paraId="260DE1E9" w14:textId="38EB6662" w:rsidR="001E565D" w:rsidRDefault="001E565D" w:rsidP="001E565D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Option</w:t>
      </w:r>
      <w:r w:rsidR="00DB01E6">
        <w:rPr>
          <w:b/>
          <w:sz w:val="20"/>
          <w:szCs w:val="20"/>
        </w:rPr>
        <w:t xml:space="preserve"> u</w:t>
      </w:r>
      <w:r w:rsidRPr="00DB01E6">
        <w:rPr>
          <w:b/>
          <w:sz w:val="20"/>
          <w:szCs w:val="20"/>
        </w:rPr>
        <w:t>mlaufende Rahmenbeleuchtung in Rot/Grün</w:t>
      </w:r>
      <w:r w:rsidR="005E61B6" w:rsidRPr="00DB01E6">
        <w:rPr>
          <w:b/>
          <w:sz w:val="20"/>
          <w:szCs w:val="20"/>
        </w:rPr>
        <w:t>, für langes mTripod (ML Version) -&gt; zzgl. EP110, Versorgungseinheit VE100 erforderlich</w:t>
      </w:r>
      <w:r w:rsidR="005E61B6">
        <w:rPr>
          <w:sz w:val="20"/>
          <w:szCs w:val="20"/>
        </w:rPr>
        <w:t xml:space="preserve"> </w:t>
      </w:r>
    </w:p>
    <w:p w14:paraId="7DA05E57" w14:textId="77777777" w:rsidR="001E565D" w:rsidRDefault="001E565D" w:rsidP="001E565D">
      <w:pPr>
        <w:pStyle w:val="Default"/>
        <w:ind w:firstLine="567"/>
        <w:rPr>
          <w:sz w:val="20"/>
          <w:szCs w:val="20"/>
        </w:rPr>
      </w:pPr>
    </w:p>
    <w:p w14:paraId="0C502060" w14:textId="77777777" w:rsidR="001E565D" w:rsidRDefault="001E565D" w:rsidP="001E565D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78F6C495" w14:textId="72E359DC" w:rsidR="001E565D" w:rsidRDefault="001E565D" w:rsidP="001E565D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 xml:space="preserve">Typ: </w:t>
      </w:r>
      <w:r>
        <w:rPr>
          <w:sz w:val="20"/>
          <w:szCs w:val="20"/>
        </w:rPr>
        <w:tab/>
        <w:t>RLED100</w:t>
      </w:r>
    </w:p>
    <w:p w14:paraId="2DE093CC" w14:textId="77777777" w:rsidR="001E565D" w:rsidRDefault="001E565D" w:rsidP="001E565D">
      <w:pPr>
        <w:pStyle w:val="Default"/>
        <w:ind w:firstLine="567"/>
        <w:rPr>
          <w:sz w:val="20"/>
          <w:szCs w:val="20"/>
        </w:rPr>
      </w:pPr>
    </w:p>
    <w:p w14:paraId="1B92C2C4" w14:textId="77777777" w:rsidR="001E565D" w:rsidRDefault="001E565D" w:rsidP="001E565D">
      <w:pPr>
        <w:pStyle w:val="Default"/>
        <w:ind w:firstLine="567"/>
        <w:rPr>
          <w:sz w:val="20"/>
          <w:szCs w:val="20"/>
        </w:rPr>
      </w:pPr>
    </w:p>
    <w:p w14:paraId="6846A1E2" w14:textId="77777777" w:rsidR="001E565D" w:rsidRDefault="001E565D" w:rsidP="001E565D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78BD3C48" w14:textId="77777777" w:rsidR="001E565D" w:rsidRDefault="001E565D" w:rsidP="001E565D">
      <w:pPr>
        <w:pStyle w:val="Default"/>
        <w:ind w:left="567"/>
        <w:rPr>
          <w:sz w:val="20"/>
          <w:szCs w:val="20"/>
        </w:rPr>
      </w:pPr>
    </w:p>
    <w:p w14:paraId="0EBE868D" w14:textId="77777777" w:rsidR="001E565D" w:rsidRDefault="001E565D" w:rsidP="008C1CC7">
      <w:pPr>
        <w:pStyle w:val="Default"/>
        <w:rPr>
          <w:sz w:val="20"/>
          <w:szCs w:val="20"/>
        </w:rPr>
      </w:pPr>
    </w:p>
    <w:p w14:paraId="6993955F" w14:textId="77777777" w:rsidR="001B2311" w:rsidRDefault="001B2311" w:rsidP="008C1CC7">
      <w:pPr>
        <w:pStyle w:val="Default"/>
        <w:rPr>
          <w:sz w:val="20"/>
          <w:szCs w:val="20"/>
        </w:rPr>
      </w:pPr>
    </w:p>
    <w:p w14:paraId="7FB436BE" w14:textId="77777777" w:rsidR="001B2311" w:rsidRDefault="001B2311" w:rsidP="001B2311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3FA504CB" w14:textId="77777777" w:rsidR="001B2311" w:rsidRDefault="001B2311" w:rsidP="001B2311">
      <w:pPr>
        <w:pStyle w:val="Default"/>
        <w:ind w:left="567"/>
        <w:rPr>
          <w:sz w:val="20"/>
          <w:szCs w:val="20"/>
        </w:rPr>
      </w:pPr>
    </w:p>
    <w:p w14:paraId="38B5BDA2" w14:textId="09EAF753" w:rsidR="001B2311" w:rsidRDefault="001B2311" w:rsidP="001B2311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 xml:space="preserve">Option </w:t>
      </w:r>
      <w:r w:rsidR="00924AFD">
        <w:rPr>
          <w:b/>
          <w:sz w:val="20"/>
          <w:szCs w:val="20"/>
        </w:rPr>
        <w:t>umlaufende Rahmenbeleuchtung in rot/grün, kurzes mTripod</w:t>
      </w:r>
      <w:r w:rsidR="00594E5B">
        <w:rPr>
          <w:b/>
          <w:sz w:val="20"/>
          <w:szCs w:val="20"/>
        </w:rPr>
        <w:t xml:space="preserve"> (MS Version) -&gt; zzgl. EP110, Versorgungseinheit VE100 erforderlich</w:t>
      </w:r>
    </w:p>
    <w:p w14:paraId="2F38BA2F" w14:textId="77777777" w:rsidR="001B2311" w:rsidRDefault="001B2311" w:rsidP="001B2311">
      <w:pPr>
        <w:pStyle w:val="Default"/>
        <w:ind w:firstLine="567"/>
        <w:rPr>
          <w:sz w:val="20"/>
          <w:szCs w:val="20"/>
        </w:rPr>
      </w:pPr>
    </w:p>
    <w:p w14:paraId="2E4B57BF" w14:textId="77777777" w:rsidR="001B2311" w:rsidRPr="00FB13A1" w:rsidRDefault="001B2311" w:rsidP="001B2311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FB13A1">
        <w:rPr>
          <w:sz w:val="20"/>
          <w:szCs w:val="20"/>
        </w:rPr>
        <w:t>Hersteller:</w:t>
      </w:r>
      <w:r w:rsidRPr="00FB13A1">
        <w:rPr>
          <w:sz w:val="20"/>
          <w:szCs w:val="20"/>
        </w:rPr>
        <w:tab/>
        <w:t>Magnetic Autocontrol GmbH</w:t>
      </w:r>
      <w:r w:rsidRPr="00FB13A1">
        <w:rPr>
          <w:sz w:val="20"/>
          <w:szCs w:val="20"/>
        </w:rPr>
        <w:tab/>
      </w:r>
    </w:p>
    <w:p w14:paraId="1B71F67B" w14:textId="5E81DADC" w:rsidR="001B2311" w:rsidRPr="00FB13A1" w:rsidRDefault="001B2311" w:rsidP="001B2311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FB13A1">
        <w:rPr>
          <w:sz w:val="20"/>
          <w:szCs w:val="20"/>
        </w:rPr>
        <w:t xml:space="preserve">Typ: </w:t>
      </w:r>
      <w:r w:rsidRPr="00FB13A1">
        <w:rPr>
          <w:sz w:val="20"/>
          <w:szCs w:val="20"/>
        </w:rPr>
        <w:tab/>
      </w:r>
      <w:r w:rsidR="00924AFD">
        <w:rPr>
          <w:sz w:val="20"/>
          <w:szCs w:val="20"/>
        </w:rPr>
        <w:t>RLED101</w:t>
      </w:r>
    </w:p>
    <w:p w14:paraId="7E099A15" w14:textId="77777777" w:rsidR="001B2311" w:rsidRPr="00FB13A1" w:rsidRDefault="001B2311" w:rsidP="001B2311">
      <w:pPr>
        <w:pStyle w:val="Default"/>
        <w:ind w:firstLine="567"/>
        <w:rPr>
          <w:sz w:val="20"/>
          <w:szCs w:val="20"/>
        </w:rPr>
      </w:pPr>
    </w:p>
    <w:p w14:paraId="516909D2" w14:textId="77777777" w:rsidR="001B2311" w:rsidRPr="00FB13A1" w:rsidRDefault="001B2311" w:rsidP="001B2311">
      <w:pPr>
        <w:pStyle w:val="Default"/>
        <w:ind w:firstLine="567"/>
        <w:rPr>
          <w:sz w:val="20"/>
          <w:szCs w:val="20"/>
        </w:rPr>
      </w:pPr>
    </w:p>
    <w:p w14:paraId="45AA903C" w14:textId="77777777" w:rsidR="001B2311" w:rsidRDefault="001B2311" w:rsidP="001B2311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3B6C2A8F" w14:textId="77777777" w:rsidR="001B2311" w:rsidRDefault="001B2311" w:rsidP="001B2311">
      <w:pPr>
        <w:pStyle w:val="Default"/>
        <w:ind w:firstLine="567"/>
        <w:jc w:val="both"/>
        <w:rPr>
          <w:sz w:val="20"/>
          <w:szCs w:val="20"/>
        </w:rPr>
      </w:pPr>
    </w:p>
    <w:p w14:paraId="5DFB43C5" w14:textId="77777777" w:rsidR="001C3F3D" w:rsidRDefault="001C3F3D" w:rsidP="001B2311">
      <w:pPr>
        <w:pStyle w:val="Default"/>
        <w:ind w:firstLine="567"/>
        <w:jc w:val="both"/>
        <w:rPr>
          <w:sz w:val="20"/>
          <w:szCs w:val="20"/>
        </w:rPr>
      </w:pPr>
    </w:p>
    <w:p w14:paraId="5DD64224" w14:textId="77777777" w:rsidR="001B2311" w:rsidRDefault="001B2311" w:rsidP="008C1CC7">
      <w:pPr>
        <w:pStyle w:val="Default"/>
        <w:rPr>
          <w:sz w:val="20"/>
          <w:szCs w:val="20"/>
        </w:rPr>
      </w:pPr>
    </w:p>
    <w:p w14:paraId="3E3C9462" w14:textId="77777777" w:rsidR="001E565D" w:rsidRDefault="001E565D" w:rsidP="001E565D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3515402E" w14:textId="77777777" w:rsidR="001E565D" w:rsidRDefault="001E565D" w:rsidP="001E565D">
      <w:pPr>
        <w:pStyle w:val="Default"/>
        <w:ind w:left="567"/>
        <w:rPr>
          <w:sz w:val="20"/>
          <w:szCs w:val="20"/>
        </w:rPr>
      </w:pPr>
    </w:p>
    <w:p w14:paraId="0B4BF09E" w14:textId="548591FA" w:rsidR="001E565D" w:rsidRDefault="001E565D" w:rsidP="001E565D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 xml:space="preserve">Option Bodenbeleuchtung </w:t>
      </w:r>
      <w:r w:rsidR="0069372D">
        <w:rPr>
          <w:b/>
          <w:sz w:val="20"/>
          <w:szCs w:val="20"/>
        </w:rPr>
        <w:t xml:space="preserve"> in Weiß, langes mTripod Gehäuse</w:t>
      </w:r>
      <w:r>
        <w:rPr>
          <w:b/>
          <w:sz w:val="20"/>
          <w:szCs w:val="20"/>
        </w:rPr>
        <w:br/>
      </w:r>
    </w:p>
    <w:p w14:paraId="7B5A90F2" w14:textId="77777777" w:rsidR="001E565D" w:rsidRDefault="001E565D" w:rsidP="001E565D">
      <w:pPr>
        <w:pStyle w:val="Default"/>
        <w:ind w:firstLine="567"/>
        <w:rPr>
          <w:sz w:val="20"/>
          <w:szCs w:val="20"/>
        </w:rPr>
      </w:pPr>
    </w:p>
    <w:p w14:paraId="5C7792EB" w14:textId="77777777" w:rsidR="001E565D" w:rsidRDefault="001E565D" w:rsidP="001E565D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724C16B6" w14:textId="77777777" w:rsidR="001E565D" w:rsidRDefault="001E565D" w:rsidP="001E565D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 xml:space="preserve">Typ: </w:t>
      </w:r>
      <w:r>
        <w:rPr>
          <w:sz w:val="20"/>
          <w:szCs w:val="20"/>
        </w:rPr>
        <w:tab/>
        <w:t>BOLED100 – Bodenbeleuchtung FlowMotion</w:t>
      </w:r>
      <w:r>
        <w:rPr>
          <w:sz w:val="20"/>
          <w:szCs w:val="20"/>
          <w:vertAlign w:val="superscript"/>
        </w:rPr>
        <w:t>®</w:t>
      </w:r>
      <w:r>
        <w:rPr>
          <w:sz w:val="20"/>
          <w:szCs w:val="20"/>
        </w:rPr>
        <w:t xml:space="preserve"> 1300 mm</w:t>
      </w:r>
      <w:r>
        <w:rPr>
          <w:sz w:val="20"/>
          <w:szCs w:val="20"/>
        </w:rPr>
        <w:tab/>
      </w:r>
    </w:p>
    <w:p w14:paraId="6C10400C" w14:textId="77777777" w:rsidR="001E565D" w:rsidRDefault="001E565D" w:rsidP="001E565D">
      <w:pPr>
        <w:pStyle w:val="Default"/>
        <w:ind w:firstLine="567"/>
        <w:rPr>
          <w:sz w:val="20"/>
          <w:szCs w:val="20"/>
        </w:rPr>
      </w:pPr>
    </w:p>
    <w:p w14:paraId="4675F6FB" w14:textId="77777777" w:rsidR="001E565D" w:rsidRDefault="001E565D" w:rsidP="001E565D">
      <w:pPr>
        <w:pStyle w:val="Default"/>
        <w:ind w:firstLine="567"/>
        <w:rPr>
          <w:sz w:val="20"/>
          <w:szCs w:val="20"/>
        </w:rPr>
      </w:pPr>
    </w:p>
    <w:p w14:paraId="3690E74E" w14:textId="77777777" w:rsidR="001E565D" w:rsidRDefault="001E565D" w:rsidP="008C1CC7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7006794B" w14:textId="77777777" w:rsidR="001E565D" w:rsidRDefault="001E565D" w:rsidP="001E565D">
      <w:pPr>
        <w:pStyle w:val="Default"/>
        <w:ind w:firstLine="567"/>
        <w:rPr>
          <w:sz w:val="20"/>
          <w:szCs w:val="20"/>
        </w:rPr>
      </w:pPr>
    </w:p>
    <w:p w14:paraId="436829E8" w14:textId="77777777" w:rsidR="001E565D" w:rsidRDefault="001E565D" w:rsidP="001E565D">
      <w:pPr>
        <w:pStyle w:val="Default"/>
        <w:ind w:firstLine="567"/>
        <w:rPr>
          <w:sz w:val="20"/>
          <w:szCs w:val="20"/>
        </w:rPr>
      </w:pPr>
    </w:p>
    <w:p w14:paraId="008A8ACB" w14:textId="77777777" w:rsidR="001C3F3D" w:rsidRDefault="001C3F3D" w:rsidP="001E565D">
      <w:pPr>
        <w:pStyle w:val="Default"/>
        <w:ind w:firstLine="567"/>
        <w:rPr>
          <w:sz w:val="20"/>
          <w:szCs w:val="20"/>
        </w:rPr>
      </w:pPr>
    </w:p>
    <w:p w14:paraId="683D3DF8" w14:textId="77777777" w:rsidR="0069372D" w:rsidRDefault="0069372D" w:rsidP="0069372D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107F3268" w14:textId="77777777" w:rsidR="0069372D" w:rsidRDefault="0069372D" w:rsidP="0069372D">
      <w:pPr>
        <w:pStyle w:val="Default"/>
        <w:ind w:left="567"/>
        <w:rPr>
          <w:sz w:val="20"/>
          <w:szCs w:val="20"/>
        </w:rPr>
      </w:pPr>
    </w:p>
    <w:p w14:paraId="7ABD750D" w14:textId="77A5FBF5" w:rsidR="0069372D" w:rsidRDefault="0069372D" w:rsidP="0069372D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 xml:space="preserve">Option Bodenbeleuchtung  in Weiß, </w:t>
      </w:r>
      <w:r w:rsidR="00DD1A85">
        <w:rPr>
          <w:b/>
          <w:sz w:val="20"/>
          <w:szCs w:val="20"/>
        </w:rPr>
        <w:t>kurzes</w:t>
      </w:r>
      <w:r>
        <w:rPr>
          <w:b/>
          <w:sz w:val="20"/>
          <w:szCs w:val="20"/>
        </w:rPr>
        <w:t xml:space="preserve"> mTripod Gehäuse</w:t>
      </w:r>
      <w:r>
        <w:rPr>
          <w:b/>
          <w:sz w:val="20"/>
          <w:szCs w:val="20"/>
        </w:rPr>
        <w:br/>
      </w:r>
      <w:r>
        <w:rPr>
          <w:sz w:val="20"/>
          <w:szCs w:val="20"/>
        </w:rPr>
        <w:t>LED-Bodenbeleuchtung als Designlicht und zur Unterstützung der Personenlenkung. Kann ein- und ausgeschaltet werden.</w:t>
      </w:r>
    </w:p>
    <w:p w14:paraId="5140798B" w14:textId="77777777" w:rsidR="0069372D" w:rsidRDefault="0069372D" w:rsidP="0069372D">
      <w:pPr>
        <w:pStyle w:val="Default"/>
        <w:ind w:firstLine="567"/>
        <w:rPr>
          <w:sz w:val="20"/>
          <w:szCs w:val="20"/>
        </w:rPr>
      </w:pPr>
    </w:p>
    <w:p w14:paraId="3183B339" w14:textId="77777777" w:rsidR="0069372D" w:rsidRDefault="0069372D" w:rsidP="0069372D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247F5080" w14:textId="5E3300C3" w:rsidR="0069372D" w:rsidRDefault="00F737A3" w:rsidP="0069372D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 xml:space="preserve">Typ: </w:t>
      </w:r>
      <w:r>
        <w:rPr>
          <w:sz w:val="20"/>
          <w:szCs w:val="20"/>
        </w:rPr>
        <w:tab/>
        <w:t>BOLED101</w:t>
      </w:r>
      <w:r w:rsidR="0069372D">
        <w:rPr>
          <w:sz w:val="20"/>
          <w:szCs w:val="20"/>
        </w:rPr>
        <w:t xml:space="preserve"> – Bodenbeleuchtung FlowMotion</w:t>
      </w:r>
      <w:r w:rsidR="0069372D">
        <w:rPr>
          <w:sz w:val="20"/>
          <w:szCs w:val="20"/>
          <w:vertAlign w:val="superscript"/>
        </w:rPr>
        <w:t>®</w:t>
      </w:r>
      <w:r>
        <w:rPr>
          <w:sz w:val="20"/>
          <w:szCs w:val="20"/>
        </w:rPr>
        <w:t xml:space="preserve"> 730</w:t>
      </w:r>
      <w:r w:rsidR="0069372D">
        <w:rPr>
          <w:sz w:val="20"/>
          <w:szCs w:val="20"/>
        </w:rPr>
        <w:t xml:space="preserve"> mm</w:t>
      </w:r>
      <w:r w:rsidR="0069372D">
        <w:rPr>
          <w:sz w:val="20"/>
          <w:szCs w:val="20"/>
        </w:rPr>
        <w:tab/>
      </w:r>
    </w:p>
    <w:p w14:paraId="433FFA38" w14:textId="77777777" w:rsidR="0069372D" w:rsidRDefault="0069372D" w:rsidP="0069372D">
      <w:pPr>
        <w:pStyle w:val="Default"/>
        <w:ind w:firstLine="567"/>
        <w:rPr>
          <w:sz w:val="20"/>
          <w:szCs w:val="20"/>
        </w:rPr>
      </w:pPr>
    </w:p>
    <w:p w14:paraId="086F0745" w14:textId="77777777" w:rsidR="0069372D" w:rsidRDefault="0069372D" w:rsidP="0069372D">
      <w:pPr>
        <w:pStyle w:val="Default"/>
        <w:ind w:firstLine="567"/>
        <w:rPr>
          <w:sz w:val="20"/>
          <w:szCs w:val="20"/>
        </w:rPr>
      </w:pPr>
    </w:p>
    <w:p w14:paraId="26769C23" w14:textId="77777777" w:rsidR="0069372D" w:rsidRDefault="0069372D" w:rsidP="0069372D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353D9DD2" w14:textId="77777777" w:rsidR="00050DCD" w:rsidRDefault="00050DCD" w:rsidP="001E565D">
      <w:pPr>
        <w:pStyle w:val="Default"/>
        <w:ind w:firstLine="567"/>
        <w:rPr>
          <w:sz w:val="20"/>
          <w:szCs w:val="20"/>
        </w:rPr>
      </w:pPr>
    </w:p>
    <w:p w14:paraId="70ADE0B6" w14:textId="77777777" w:rsidR="0069372D" w:rsidRDefault="0069372D" w:rsidP="00AF5E9E">
      <w:pPr>
        <w:pStyle w:val="Default"/>
        <w:rPr>
          <w:sz w:val="20"/>
          <w:szCs w:val="20"/>
        </w:rPr>
      </w:pPr>
    </w:p>
    <w:p w14:paraId="0B63B4FD" w14:textId="77777777" w:rsidR="001C3F3D" w:rsidRDefault="001C3F3D" w:rsidP="00AF5E9E">
      <w:pPr>
        <w:pStyle w:val="Default"/>
        <w:rPr>
          <w:sz w:val="20"/>
          <w:szCs w:val="20"/>
        </w:rPr>
      </w:pPr>
    </w:p>
    <w:p w14:paraId="56DF7CD2" w14:textId="77777777" w:rsidR="001C3F3D" w:rsidRDefault="001C3F3D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p w14:paraId="4DF9DCCA" w14:textId="0B22F361" w:rsidR="00F737A3" w:rsidRDefault="00AF5E9E" w:rsidP="00F737A3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>[</w:t>
      </w:r>
      <w:r w:rsidR="00F737A3">
        <w:rPr>
          <w:b/>
          <w:bCs/>
          <w:sz w:val="20"/>
          <w:szCs w:val="20"/>
        </w:rPr>
        <w:t>Position: …………..]</w:t>
      </w:r>
    </w:p>
    <w:p w14:paraId="059807EE" w14:textId="77777777" w:rsidR="00F737A3" w:rsidRDefault="00F737A3" w:rsidP="00F737A3">
      <w:pPr>
        <w:pStyle w:val="Default"/>
        <w:ind w:left="567"/>
        <w:rPr>
          <w:sz w:val="20"/>
          <w:szCs w:val="20"/>
        </w:rPr>
      </w:pPr>
    </w:p>
    <w:p w14:paraId="3474E112" w14:textId="5DB5FF57" w:rsidR="00F737A3" w:rsidRDefault="00F737A3" w:rsidP="00F737A3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Option Versorgungseinheit VE100, eine Versorgungseinheit kann alle elektrischen Optionen versorgen</w:t>
      </w:r>
    </w:p>
    <w:p w14:paraId="02EB3E71" w14:textId="77777777" w:rsidR="00F737A3" w:rsidRDefault="00F737A3" w:rsidP="00F737A3">
      <w:pPr>
        <w:pStyle w:val="Default"/>
        <w:ind w:firstLine="567"/>
        <w:rPr>
          <w:sz w:val="20"/>
          <w:szCs w:val="20"/>
        </w:rPr>
      </w:pPr>
    </w:p>
    <w:p w14:paraId="15C732CB" w14:textId="77777777" w:rsidR="00F737A3" w:rsidRPr="00FB13A1" w:rsidRDefault="00F737A3" w:rsidP="00F737A3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FB13A1">
        <w:rPr>
          <w:sz w:val="20"/>
          <w:szCs w:val="20"/>
        </w:rPr>
        <w:t>Hersteller:</w:t>
      </w:r>
      <w:r w:rsidRPr="00FB13A1">
        <w:rPr>
          <w:sz w:val="20"/>
          <w:szCs w:val="20"/>
        </w:rPr>
        <w:tab/>
        <w:t>Magnetic Autocontrol GmbH</w:t>
      </w:r>
      <w:r w:rsidRPr="00FB13A1">
        <w:rPr>
          <w:sz w:val="20"/>
          <w:szCs w:val="20"/>
        </w:rPr>
        <w:tab/>
      </w:r>
    </w:p>
    <w:p w14:paraId="15F46301" w14:textId="14E81E97" w:rsidR="00F737A3" w:rsidRPr="00FB13A1" w:rsidRDefault="00F737A3" w:rsidP="00F737A3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FB13A1">
        <w:rPr>
          <w:sz w:val="20"/>
          <w:szCs w:val="20"/>
        </w:rPr>
        <w:t xml:space="preserve">Typ: </w:t>
      </w:r>
      <w:r w:rsidRPr="00FB13A1">
        <w:rPr>
          <w:sz w:val="20"/>
          <w:szCs w:val="20"/>
        </w:rPr>
        <w:tab/>
      </w:r>
      <w:r w:rsidR="00CB0169">
        <w:rPr>
          <w:sz w:val="20"/>
          <w:szCs w:val="20"/>
        </w:rPr>
        <w:t>VE100</w:t>
      </w:r>
    </w:p>
    <w:p w14:paraId="5B86CBE4" w14:textId="77777777" w:rsidR="00F737A3" w:rsidRPr="00FB13A1" w:rsidRDefault="00F737A3" w:rsidP="00F737A3">
      <w:pPr>
        <w:pStyle w:val="Default"/>
        <w:ind w:firstLine="567"/>
        <w:rPr>
          <w:sz w:val="20"/>
          <w:szCs w:val="20"/>
        </w:rPr>
      </w:pPr>
    </w:p>
    <w:p w14:paraId="5D48E250" w14:textId="77777777" w:rsidR="00F737A3" w:rsidRPr="00FB13A1" w:rsidRDefault="00F737A3" w:rsidP="00F737A3">
      <w:pPr>
        <w:pStyle w:val="Default"/>
        <w:ind w:firstLine="567"/>
        <w:rPr>
          <w:sz w:val="20"/>
          <w:szCs w:val="20"/>
        </w:rPr>
      </w:pPr>
    </w:p>
    <w:p w14:paraId="501EF3E6" w14:textId="77777777" w:rsidR="00F737A3" w:rsidRDefault="00F737A3" w:rsidP="00F737A3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59929A7B" w14:textId="77777777" w:rsidR="0069372D" w:rsidRDefault="0069372D" w:rsidP="001E565D">
      <w:pPr>
        <w:pStyle w:val="Default"/>
        <w:ind w:firstLine="567"/>
        <w:rPr>
          <w:sz w:val="20"/>
          <w:szCs w:val="20"/>
        </w:rPr>
      </w:pPr>
    </w:p>
    <w:p w14:paraId="4E7F9A6B" w14:textId="77777777" w:rsidR="00F737A3" w:rsidRDefault="00F737A3" w:rsidP="001E565D">
      <w:pPr>
        <w:pStyle w:val="Default"/>
        <w:ind w:firstLine="567"/>
        <w:rPr>
          <w:sz w:val="20"/>
          <w:szCs w:val="20"/>
        </w:rPr>
      </w:pPr>
    </w:p>
    <w:p w14:paraId="46CC049E" w14:textId="77777777" w:rsidR="001C3F3D" w:rsidRDefault="001C3F3D" w:rsidP="001E565D">
      <w:pPr>
        <w:pStyle w:val="Default"/>
        <w:ind w:firstLine="567"/>
        <w:rPr>
          <w:sz w:val="20"/>
          <w:szCs w:val="20"/>
        </w:rPr>
      </w:pPr>
    </w:p>
    <w:p w14:paraId="5A737B59" w14:textId="475CA159" w:rsidR="00F737A3" w:rsidRDefault="00AF5E9E" w:rsidP="00F737A3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</w:t>
      </w:r>
      <w:r w:rsidR="00F737A3">
        <w:rPr>
          <w:b/>
          <w:bCs/>
          <w:sz w:val="20"/>
          <w:szCs w:val="20"/>
        </w:rPr>
        <w:t>Position: …………..]</w:t>
      </w:r>
    </w:p>
    <w:p w14:paraId="1B4FD894" w14:textId="77777777" w:rsidR="00F737A3" w:rsidRDefault="00F737A3" w:rsidP="00F737A3">
      <w:pPr>
        <w:pStyle w:val="Default"/>
        <w:ind w:left="567"/>
        <w:rPr>
          <w:sz w:val="20"/>
          <w:szCs w:val="20"/>
        </w:rPr>
      </w:pPr>
    </w:p>
    <w:p w14:paraId="61347809" w14:textId="2452F312" w:rsidR="00F737A3" w:rsidRDefault="00F737A3" w:rsidP="00F737A3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 xml:space="preserve">Option </w:t>
      </w:r>
      <w:r w:rsidR="00CB0169">
        <w:rPr>
          <w:b/>
          <w:sz w:val="20"/>
          <w:szCs w:val="20"/>
        </w:rPr>
        <w:t>Einbaupauschale Beleuchtung (je Option einmal)</w:t>
      </w:r>
    </w:p>
    <w:p w14:paraId="34EDDC0B" w14:textId="77777777" w:rsidR="00F737A3" w:rsidRDefault="00F737A3" w:rsidP="00F737A3">
      <w:pPr>
        <w:pStyle w:val="Default"/>
        <w:ind w:firstLine="567"/>
        <w:rPr>
          <w:sz w:val="20"/>
          <w:szCs w:val="20"/>
        </w:rPr>
      </w:pPr>
    </w:p>
    <w:p w14:paraId="241F659E" w14:textId="77777777" w:rsidR="00F737A3" w:rsidRPr="00AF5E9E" w:rsidRDefault="00F737A3" w:rsidP="00F737A3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AF5E9E">
        <w:rPr>
          <w:sz w:val="20"/>
          <w:szCs w:val="20"/>
          <w:lang w:val="en-GB"/>
        </w:rPr>
        <w:t>Hersteller:</w:t>
      </w:r>
      <w:r w:rsidRPr="00AF5E9E">
        <w:rPr>
          <w:sz w:val="20"/>
          <w:szCs w:val="20"/>
          <w:lang w:val="en-GB"/>
        </w:rPr>
        <w:tab/>
        <w:t>Magnetic Autocontrol GmbH</w:t>
      </w:r>
      <w:r w:rsidRPr="00AF5E9E">
        <w:rPr>
          <w:sz w:val="20"/>
          <w:szCs w:val="20"/>
          <w:lang w:val="en-GB"/>
        </w:rPr>
        <w:tab/>
      </w:r>
    </w:p>
    <w:p w14:paraId="638A2D25" w14:textId="413742E1" w:rsidR="00F737A3" w:rsidRPr="00AF5E9E" w:rsidRDefault="00F737A3" w:rsidP="00F737A3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AF5E9E">
        <w:rPr>
          <w:sz w:val="20"/>
          <w:szCs w:val="20"/>
          <w:lang w:val="en-GB"/>
        </w:rPr>
        <w:t xml:space="preserve">Typ: </w:t>
      </w:r>
      <w:r w:rsidRPr="00AF5E9E">
        <w:rPr>
          <w:sz w:val="20"/>
          <w:szCs w:val="20"/>
          <w:lang w:val="en-GB"/>
        </w:rPr>
        <w:tab/>
      </w:r>
      <w:r w:rsidR="00CB0169" w:rsidRPr="00AF5E9E">
        <w:rPr>
          <w:sz w:val="20"/>
          <w:szCs w:val="20"/>
          <w:lang w:val="en-GB"/>
        </w:rPr>
        <w:t>EP110</w:t>
      </w:r>
    </w:p>
    <w:p w14:paraId="46F2E0F9" w14:textId="77777777" w:rsidR="00F737A3" w:rsidRPr="00AF5E9E" w:rsidRDefault="00F737A3" w:rsidP="00F737A3">
      <w:pPr>
        <w:pStyle w:val="Default"/>
        <w:ind w:firstLine="567"/>
        <w:rPr>
          <w:sz w:val="20"/>
          <w:szCs w:val="20"/>
          <w:lang w:val="en-GB"/>
        </w:rPr>
      </w:pPr>
    </w:p>
    <w:p w14:paraId="6EAD85F3" w14:textId="77777777" w:rsidR="00F737A3" w:rsidRPr="00AF5E9E" w:rsidRDefault="00F737A3" w:rsidP="00F737A3">
      <w:pPr>
        <w:pStyle w:val="Default"/>
        <w:ind w:firstLine="567"/>
        <w:rPr>
          <w:sz w:val="20"/>
          <w:szCs w:val="20"/>
          <w:lang w:val="en-GB"/>
        </w:rPr>
      </w:pPr>
    </w:p>
    <w:p w14:paraId="11F89EC9" w14:textId="77777777" w:rsidR="00F737A3" w:rsidRDefault="00F737A3" w:rsidP="00F737A3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7C04AD26" w14:textId="77777777" w:rsidR="00F737A3" w:rsidRDefault="00F737A3" w:rsidP="001E565D">
      <w:pPr>
        <w:pStyle w:val="Default"/>
        <w:ind w:firstLine="567"/>
        <w:rPr>
          <w:sz w:val="20"/>
          <w:szCs w:val="20"/>
        </w:rPr>
      </w:pPr>
    </w:p>
    <w:p w14:paraId="09F040E4" w14:textId="77777777" w:rsidR="00F737A3" w:rsidRDefault="00F737A3" w:rsidP="001E565D">
      <w:pPr>
        <w:pStyle w:val="Default"/>
        <w:ind w:firstLine="567"/>
        <w:rPr>
          <w:sz w:val="20"/>
          <w:szCs w:val="20"/>
        </w:rPr>
      </w:pPr>
    </w:p>
    <w:p w14:paraId="56C4610D" w14:textId="77777777" w:rsidR="001C3F3D" w:rsidRDefault="001C3F3D" w:rsidP="001E565D">
      <w:pPr>
        <w:pStyle w:val="Default"/>
        <w:ind w:left="567"/>
        <w:rPr>
          <w:b/>
          <w:bCs/>
          <w:sz w:val="20"/>
          <w:szCs w:val="20"/>
        </w:rPr>
      </w:pPr>
    </w:p>
    <w:p w14:paraId="75D20734" w14:textId="1DBF6B28" w:rsidR="001E565D" w:rsidRDefault="00050DCD" w:rsidP="001E565D">
      <w:pPr>
        <w:pStyle w:val="Default"/>
        <w:ind w:left="567"/>
        <w:rPr>
          <w:b/>
          <w:sz w:val="20"/>
          <w:szCs w:val="20"/>
        </w:rPr>
      </w:pPr>
      <w:r w:rsidRPr="00AF5E9E">
        <w:rPr>
          <w:b/>
          <w:sz w:val="20"/>
          <w:szCs w:val="20"/>
        </w:rPr>
        <w:t>Sensorik/Summer</w:t>
      </w:r>
    </w:p>
    <w:p w14:paraId="4DD77DAF" w14:textId="1950A0A3" w:rsidR="00950E4B" w:rsidRPr="00AF5E9E" w:rsidRDefault="00950E4B" w:rsidP="001C3F3D">
      <w:pPr>
        <w:pStyle w:val="Default"/>
        <w:numPr>
          <w:ilvl w:val="0"/>
          <w:numId w:val="31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Versorgungseinheit VE100 erforderlich</w:t>
      </w:r>
    </w:p>
    <w:p w14:paraId="1A3FD447" w14:textId="77777777" w:rsidR="00050DCD" w:rsidRDefault="00050DCD" w:rsidP="001E565D">
      <w:pPr>
        <w:pStyle w:val="Default"/>
        <w:ind w:left="567"/>
        <w:rPr>
          <w:sz w:val="20"/>
          <w:szCs w:val="20"/>
        </w:rPr>
      </w:pPr>
    </w:p>
    <w:p w14:paraId="70F68CDF" w14:textId="77777777" w:rsidR="00050DCD" w:rsidRDefault="00050DCD" w:rsidP="00050DCD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3D874351" w14:textId="77777777" w:rsidR="00050DCD" w:rsidRDefault="00050DCD" w:rsidP="00050DCD">
      <w:pPr>
        <w:pStyle w:val="Default"/>
        <w:ind w:left="567"/>
        <w:rPr>
          <w:sz w:val="20"/>
          <w:szCs w:val="20"/>
        </w:rPr>
      </w:pPr>
    </w:p>
    <w:p w14:paraId="092E6175" w14:textId="61B7FDC5" w:rsidR="00050DCD" w:rsidRDefault="00050DCD" w:rsidP="00050DCD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Option Unterkriecherkennung  zur Erkennung eines unbefugten Durchgangs</w:t>
      </w:r>
      <w:r w:rsidR="009D32A6">
        <w:rPr>
          <w:b/>
          <w:sz w:val="20"/>
          <w:szCs w:val="20"/>
        </w:rPr>
        <w:t xml:space="preserve"> unter dem Sperrarm. (</w:t>
      </w:r>
      <w:r w:rsidR="00950E4B">
        <w:rPr>
          <w:b/>
          <w:sz w:val="20"/>
          <w:szCs w:val="20"/>
        </w:rPr>
        <w:t>a</w:t>
      </w:r>
      <w:r w:rsidR="009D32A6">
        <w:rPr>
          <w:b/>
          <w:sz w:val="20"/>
          <w:szCs w:val="20"/>
        </w:rPr>
        <w:t xml:space="preserve">kustisches Signal mit </w:t>
      </w:r>
      <w:r w:rsidR="00B544FC">
        <w:rPr>
          <w:b/>
          <w:sz w:val="20"/>
          <w:szCs w:val="20"/>
        </w:rPr>
        <w:t>ESU100</w:t>
      </w:r>
      <w:r w:rsidR="009D32A6">
        <w:rPr>
          <w:b/>
          <w:sz w:val="20"/>
          <w:szCs w:val="20"/>
        </w:rPr>
        <w:t xml:space="preserve"> möglich</w:t>
      </w:r>
      <w:r w:rsidR="00950E4B">
        <w:rPr>
          <w:b/>
          <w:sz w:val="20"/>
          <w:szCs w:val="20"/>
        </w:rPr>
        <w:t>)</w:t>
      </w:r>
      <w:r w:rsidR="009D32A6">
        <w:rPr>
          <w:b/>
          <w:sz w:val="20"/>
          <w:szCs w:val="20"/>
        </w:rPr>
        <w:t>, zzgl. EP111</w:t>
      </w:r>
      <w:r>
        <w:rPr>
          <w:b/>
          <w:sz w:val="20"/>
          <w:szCs w:val="20"/>
        </w:rPr>
        <w:br/>
      </w:r>
    </w:p>
    <w:p w14:paraId="535D6F9D" w14:textId="77777777" w:rsidR="00050DCD" w:rsidRDefault="00050DCD" w:rsidP="00050DCD">
      <w:pPr>
        <w:pStyle w:val="Default"/>
        <w:ind w:left="567"/>
        <w:rPr>
          <w:sz w:val="20"/>
          <w:szCs w:val="20"/>
        </w:rPr>
      </w:pPr>
    </w:p>
    <w:p w14:paraId="428FB705" w14:textId="77777777" w:rsidR="00050DCD" w:rsidRPr="007010B1" w:rsidRDefault="00050DCD" w:rsidP="00050DCD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7010B1">
        <w:rPr>
          <w:sz w:val="20"/>
          <w:szCs w:val="20"/>
        </w:rPr>
        <w:t xml:space="preserve">Hersteller: </w:t>
      </w:r>
      <w:r w:rsidRPr="007010B1">
        <w:rPr>
          <w:sz w:val="20"/>
          <w:szCs w:val="20"/>
        </w:rPr>
        <w:tab/>
        <w:t>Magnetic Autocontrol GmbH</w:t>
      </w:r>
      <w:r w:rsidRPr="007010B1">
        <w:rPr>
          <w:sz w:val="20"/>
          <w:szCs w:val="20"/>
        </w:rPr>
        <w:tab/>
      </w:r>
    </w:p>
    <w:p w14:paraId="1E6D249E" w14:textId="6AA404EB" w:rsidR="00050DCD" w:rsidRPr="007010B1" w:rsidRDefault="00050DCD" w:rsidP="00050DCD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7010B1">
        <w:rPr>
          <w:sz w:val="20"/>
          <w:szCs w:val="20"/>
        </w:rPr>
        <w:t xml:space="preserve">Typ: </w:t>
      </w:r>
      <w:r w:rsidRPr="007010B1">
        <w:rPr>
          <w:sz w:val="20"/>
          <w:szCs w:val="20"/>
        </w:rPr>
        <w:tab/>
        <w:t xml:space="preserve">UKE100 </w:t>
      </w:r>
    </w:p>
    <w:p w14:paraId="5C228728" w14:textId="77777777" w:rsidR="00050DCD" w:rsidRPr="007010B1" w:rsidRDefault="00050DCD" w:rsidP="00050DCD">
      <w:pPr>
        <w:pStyle w:val="Default"/>
        <w:ind w:firstLine="567"/>
        <w:rPr>
          <w:sz w:val="20"/>
          <w:szCs w:val="20"/>
        </w:rPr>
      </w:pPr>
    </w:p>
    <w:p w14:paraId="33A7E77E" w14:textId="77777777" w:rsidR="00050DCD" w:rsidRPr="007010B1" w:rsidRDefault="00050DCD" w:rsidP="00050DCD">
      <w:pPr>
        <w:pStyle w:val="Default"/>
        <w:ind w:firstLine="567"/>
        <w:rPr>
          <w:sz w:val="20"/>
          <w:szCs w:val="20"/>
        </w:rPr>
      </w:pPr>
    </w:p>
    <w:p w14:paraId="4B689E12" w14:textId="77777777" w:rsidR="00050DCD" w:rsidRDefault="00050DCD" w:rsidP="00050DCD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537E9C52" w14:textId="77777777" w:rsidR="00050DCD" w:rsidRDefault="00050DCD" w:rsidP="001E565D">
      <w:pPr>
        <w:pStyle w:val="Default"/>
        <w:ind w:left="567"/>
        <w:rPr>
          <w:sz w:val="20"/>
          <w:szCs w:val="20"/>
        </w:rPr>
      </w:pPr>
    </w:p>
    <w:p w14:paraId="0784F574" w14:textId="77777777" w:rsidR="00050DCD" w:rsidRDefault="00050DCD" w:rsidP="001E565D">
      <w:pPr>
        <w:pStyle w:val="Default"/>
        <w:ind w:left="567"/>
        <w:rPr>
          <w:sz w:val="20"/>
          <w:szCs w:val="20"/>
        </w:rPr>
      </w:pPr>
    </w:p>
    <w:p w14:paraId="1BD9F386" w14:textId="77777777" w:rsidR="001C3F3D" w:rsidRDefault="001C3F3D" w:rsidP="001E565D">
      <w:pPr>
        <w:pStyle w:val="Default"/>
        <w:ind w:left="567"/>
        <w:rPr>
          <w:sz w:val="20"/>
          <w:szCs w:val="20"/>
        </w:rPr>
      </w:pPr>
    </w:p>
    <w:p w14:paraId="156B5619" w14:textId="77777777" w:rsidR="001E565D" w:rsidRDefault="001E565D" w:rsidP="001E565D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51D2A877" w14:textId="77777777" w:rsidR="001E565D" w:rsidRDefault="001E565D" w:rsidP="001E565D">
      <w:pPr>
        <w:pStyle w:val="Default"/>
        <w:ind w:left="567"/>
        <w:rPr>
          <w:sz w:val="20"/>
          <w:szCs w:val="20"/>
        </w:rPr>
      </w:pPr>
    </w:p>
    <w:p w14:paraId="1995BD97" w14:textId="6A8F4CD3" w:rsidR="001E565D" w:rsidRDefault="001E565D" w:rsidP="001E565D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 xml:space="preserve">Option Übersteigerkennung </w:t>
      </w:r>
      <w:r w:rsidR="009D32A6">
        <w:rPr>
          <w:b/>
          <w:sz w:val="20"/>
          <w:szCs w:val="20"/>
        </w:rPr>
        <w:t xml:space="preserve"> zur Erkennung eines unbefugten Durchgangs über den Sperrarm (akustisches Signal</w:t>
      </w:r>
      <w:r w:rsidR="00B544FC">
        <w:rPr>
          <w:b/>
          <w:sz w:val="20"/>
          <w:szCs w:val="20"/>
        </w:rPr>
        <w:t xml:space="preserve"> mit ESU100 möglich</w:t>
      </w:r>
      <w:r w:rsidR="00950E4B">
        <w:rPr>
          <w:b/>
          <w:sz w:val="20"/>
          <w:szCs w:val="20"/>
        </w:rPr>
        <w:t>)</w:t>
      </w:r>
      <w:r w:rsidR="009D32A6">
        <w:rPr>
          <w:b/>
          <w:sz w:val="20"/>
          <w:szCs w:val="20"/>
        </w:rPr>
        <w:t>, zzgl. EP111</w:t>
      </w:r>
    </w:p>
    <w:p w14:paraId="209713F6" w14:textId="77777777" w:rsidR="001E565D" w:rsidRDefault="001E565D" w:rsidP="001E565D">
      <w:pPr>
        <w:pStyle w:val="Default"/>
        <w:ind w:left="567"/>
        <w:rPr>
          <w:sz w:val="20"/>
          <w:szCs w:val="20"/>
        </w:rPr>
      </w:pPr>
    </w:p>
    <w:p w14:paraId="5EE5907E" w14:textId="77777777" w:rsidR="001E565D" w:rsidRPr="007010B1" w:rsidRDefault="001E565D" w:rsidP="001E565D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7010B1">
        <w:rPr>
          <w:sz w:val="20"/>
          <w:szCs w:val="20"/>
        </w:rPr>
        <w:t xml:space="preserve">Hersteller: </w:t>
      </w:r>
      <w:r w:rsidRPr="007010B1">
        <w:rPr>
          <w:sz w:val="20"/>
          <w:szCs w:val="20"/>
        </w:rPr>
        <w:tab/>
        <w:t>Magnetic Autocontrol GmbH</w:t>
      </w:r>
      <w:r w:rsidRPr="007010B1">
        <w:rPr>
          <w:sz w:val="20"/>
          <w:szCs w:val="20"/>
        </w:rPr>
        <w:tab/>
      </w:r>
    </w:p>
    <w:p w14:paraId="27E52098" w14:textId="4C950F14" w:rsidR="001E565D" w:rsidRPr="007010B1" w:rsidRDefault="001E565D" w:rsidP="001E565D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7010B1">
        <w:rPr>
          <w:sz w:val="20"/>
          <w:szCs w:val="20"/>
        </w:rPr>
        <w:t xml:space="preserve">Typ: </w:t>
      </w:r>
      <w:r w:rsidRPr="007010B1">
        <w:rPr>
          <w:sz w:val="20"/>
          <w:szCs w:val="20"/>
        </w:rPr>
        <w:tab/>
        <w:t xml:space="preserve">USE100 </w:t>
      </w:r>
    </w:p>
    <w:p w14:paraId="1C203380" w14:textId="77777777" w:rsidR="001E565D" w:rsidRPr="007010B1" w:rsidRDefault="001E565D" w:rsidP="001E565D">
      <w:pPr>
        <w:pStyle w:val="Default"/>
        <w:ind w:firstLine="567"/>
        <w:rPr>
          <w:sz w:val="20"/>
          <w:szCs w:val="20"/>
        </w:rPr>
      </w:pPr>
    </w:p>
    <w:p w14:paraId="1A646588" w14:textId="77777777" w:rsidR="001E565D" w:rsidRPr="007010B1" w:rsidRDefault="001E565D" w:rsidP="001E565D">
      <w:pPr>
        <w:pStyle w:val="Default"/>
        <w:ind w:firstLine="567"/>
        <w:rPr>
          <w:sz w:val="20"/>
          <w:szCs w:val="20"/>
        </w:rPr>
      </w:pPr>
    </w:p>
    <w:p w14:paraId="1897D672" w14:textId="77777777" w:rsidR="001E565D" w:rsidRDefault="001E565D" w:rsidP="001E565D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140A8432" w14:textId="77777777" w:rsidR="001E565D" w:rsidRDefault="001E565D" w:rsidP="001E565D">
      <w:pPr>
        <w:pStyle w:val="Default"/>
        <w:ind w:left="567"/>
        <w:rPr>
          <w:sz w:val="20"/>
          <w:szCs w:val="20"/>
        </w:rPr>
      </w:pPr>
    </w:p>
    <w:p w14:paraId="727E2F27" w14:textId="77777777" w:rsidR="001E565D" w:rsidRDefault="001E565D" w:rsidP="001E565D">
      <w:pPr>
        <w:pStyle w:val="Default"/>
        <w:ind w:left="567"/>
        <w:rPr>
          <w:sz w:val="20"/>
          <w:szCs w:val="20"/>
        </w:rPr>
      </w:pPr>
    </w:p>
    <w:p w14:paraId="31D34B66" w14:textId="77777777" w:rsidR="00BC1A3B" w:rsidRDefault="00BC1A3B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p w14:paraId="3CD207F1" w14:textId="3C8412D5" w:rsidR="00BC1A3B" w:rsidRDefault="00BC1A3B" w:rsidP="00BC1A3B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>[Position: …………..]</w:t>
      </w:r>
    </w:p>
    <w:p w14:paraId="608770A1" w14:textId="77777777" w:rsidR="00BC1A3B" w:rsidRDefault="00BC1A3B" w:rsidP="00BC1A3B">
      <w:pPr>
        <w:pStyle w:val="Default"/>
        <w:ind w:left="567"/>
        <w:rPr>
          <w:sz w:val="20"/>
          <w:szCs w:val="20"/>
        </w:rPr>
      </w:pPr>
    </w:p>
    <w:p w14:paraId="46F8C6A6" w14:textId="315ACFC1" w:rsidR="00BC1A3B" w:rsidRDefault="00BC1A3B" w:rsidP="00BC1A3B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Option Einbaupauschale U</w:t>
      </w:r>
      <w:r w:rsidR="00E53655">
        <w:rPr>
          <w:b/>
          <w:sz w:val="20"/>
          <w:szCs w:val="20"/>
        </w:rPr>
        <w:t>nterkriech-/</w:t>
      </w:r>
      <w:r w:rsidR="00E53655" w:rsidRPr="00E53655">
        <w:rPr>
          <w:b/>
          <w:sz w:val="20"/>
          <w:szCs w:val="20"/>
        </w:rPr>
        <w:t>Ü</w:t>
      </w:r>
      <w:r>
        <w:rPr>
          <w:b/>
          <w:sz w:val="20"/>
          <w:szCs w:val="20"/>
        </w:rPr>
        <w:t>bersteigerkennung</w:t>
      </w:r>
      <w:r>
        <w:rPr>
          <w:b/>
          <w:sz w:val="20"/>
          <w:szCs w:val="20"/>
        </w:rPr>
        <w:br/>
      </w:r>
    </w:p>
    <w:p w14:paraId="50E9B94D" w14:textId="77777777" w:rsidR="00BC1A3B" w:rsidRDefault="00BC1A3B" w:rsidP="00BC1A3B">
      <w:pPr>
        <w:pStyle w:val="Default"/>
        <w:ind w:left="567"/>
        <w:rPr>
          <w:sz w:val="20"/>
          <w:szCs w:val="20"/>
        </w:rPr>
      </w:pPr>
    </w:p>
    <w:p w14:paraId="3176A780" w14:textId="77777777" w:rsidR="00BC1A3B" w:rsidRDefault="00BC1A3B" w:rsidP="00BC1A3B">
      <w:pPr>
        <w:pStyle w:val="Default"/>
        <w:tabs>
          <w:tab w:val="left" w:pos="1701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Hersteller: </w:t>
      </w:r>
      <w:r>
        <w:rPr>
          <w:sz w:val="20"/>
          <w:szCs w:val="20"/>
          <w:lang w:val="en-US"/>
        </w:rPr>
        <w:tab/>
        <w:t>Magnetic Autocontrol GmbH</w:t>
      </w:r>
      <w:r>
        <w:rPr>
          <w:sz w:val="20"/>
          <w:szCs w:val="20"/>
          <w:lang w:val="en-US"/>
        </w:rPr>
        <w:tab/>
      </w:r>
    </w:p>
    <w:p w14:paraId="30049BE3" w14:textId="30FAFF6C" w:rsidR="00BC1A3B" w:rsidRDefault="00BC1A3B" w:rsidP="00BC1A3B">
      <w:pPr>
        <w:pStyle w:val="Default"/>
        <w:tabs>
          <w:tab w:val="left" w:pos="1701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Typ: </w:t>
      </w:r>
      <w:r>
        <w:rPr>
          <w:sz w:val="20"/>
          <w:szCs w:val="20"/>
          <w:lang w:val="en-US"/>
        </w:rPr>
        <w:tab/>
        <w:t>EP111</w:t>
      </w:r>
      <w:r>
        <w:rPr>
          <w:sz w:val="20"/>
          <w:szCs w:val="20"/>
          <w:lang w:val="en-US"/>
        </w:rPr>
        <w:tab/>
      </w:r>
    </w:p>
    <w:p w14:paraId="3BDD2AC2" w14:textId="77777777" w:rsidR="00BC1A3B" w:rsidRDefault="00BC1A3B" w:rsidP="00BC1A3B">
      <w:pPr>
        <w:pStyle w:val="Default"/>
        <w:ind w:firstLine="567"/>
        <w:rPr>
          <w:sz w:val="20"/>
          <w:szCs w:val="20"/>
          <w:lang w:val="en-US"/>
        </w:rPr>
      </w:pPr>
    </w:p>
    <w:p w14:paraId="2EBE1F68" w14:textId="77777777" w:rsidR="00BC1A3B" w:rsidRDefault="00BC1A3B" w:rsidP="00BC1A3B">
      <w:pPr>
        <w:pStyle w:val="Default"/>
        <w:ind w:firstLine="567"/>
        <w:rPr>
          <w:sz w:val="20"/>
          <w:szCs w:val="20"/>
          <w:lang w:val="en-US"/>
        </w:rPr>
      </w:pPr>
    </w:p>
    <w:p w14:paraId="4EC7A4D5" w14:textId="77777777" w:rsidR="00BC1A3B" w:rsidRDefault="00BC1A3B" w:rsidP="00BC1A3B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459881EC" w14:textId="77777777" w:rsidR="00BC1A3B" w:rsidRDefault="00BC1A3B" w:rsidP="001E565D">
      <w:pPr>
        <w:pStyle w:val="Default"/>
        <w:ind w:left="567"/>
        <w:rPr>
          <w:b/>
          <w:bCs/>
          <w:sz w:val="20"/>
          <w:szCs w:val="20"/>
        </w:rPr>
      </w:pPr>
    </w:p>
    <w:p w14:paraId="06BD0F08" w14:textId="77777777" w:rsidR="00BC1A3B" w:rsidRDefault="00BC1A3B" w:rsidP="001E565D">
      <w:pPr>
        <w:pStyle w:val="Default"/>
        <w:ind w:left="567"/>
        <w:rPr>
          <w:b/>
          <w:bCs/>
          <w:sz w:val="20"/>
          <w:szCs w:val="20"/>
        </w:rPr>
      </w:pPr>
    </w:p>
    <w:p w14:paraId="1DF666A6" w14:textId="77777777" w:rsidR="00BC1A3B" w:rsidRDefault="00BC1A3B" w:rsidP="001E565D">
      <w:pPr>
        <w:pStyle w:val="Default"/>
        <w:ind w:left="567"/>
        <w:rPr>
          <w:b/>
          <w:bCs/>
          <w:sz w:val="20"/>
          <w:szCs w:val="20"/>
        </w:rPr>
      </w:pPr>
    </w:p>
    <w:p w14:paraId="37710F23" w14:textId="7CC8FCD5" w:rsidR="001E565D" w:rsidRDefault="001E565D" w:rsidP="001E565D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075E8DCE" w14:textId="77777777" w:rsidR="001E565D" w:rsidRDefault="001E565D" w:rsidP="001E565D">
      <w:pPr>
        <w:pStyle w:val="Default"/>
        <w:ind w:left="567"/>
        <w:rPr>
          <w:sz w:val="20"/>
          <w:szCs w:val="20"/>
        </w:rPr>
      </w:pPr>
    </w:p>
    <w:p w14:paraId="5172D461" w14:textId="16D7D894" w:rsidR="001E565D" w:rsidRPr="007010B1" w:rsidRDefault="001E565D" w:rsidP="001E565D">
      <w:pPr>
        <w:pStyle w:val="Default"/>
        <w:ind w:left="567"/>
        <w:rPr>
          <w:sz w:val="20"/>
          <w:szCs w:val="20"/>
          <w:lang w:val="en-US"/>
        </w:rPr>
      </w:pPr>
      <w:r>
        <w:rPr>
          <w:b/>
          <w:sz w:val="20"/>
          <w:szCs w:val="20"/>
        </w:rPr>
        <w:t xml:space="preserve">Option Einbausummer </w:t>
      </w:r>
      <w:r w:rsidR="0013504C">
        <w:rPr>
          <w:b/>
          <w:sz w:val="20"/>
          <w:szCs w:val="20"/>
        </w:rPr>
        <w:t xml:space="preserve">Puls-/Dauersignal, zzgl. </w:t>
      </w:r>
      <w:r w:rsidR="0013504C" w:rsidRPr="007010B1">
        <w:rPr>
          <w:b/>
          <w:sz w:val="20"/>
          <w:szCs w:val="20"/>
          <w:lang w:val="en-US"/>
        </w:rPr>
        <w:t>EP113</w:t>
      </w:r>
      <w:r w:rsidRPr="007010B1">
        <w:rPr>
          <w:b/>
          <w:sz w:val="20"/>
          <w:szCs w:val="20"/>
          <w:lang w:val="en-US"/>
        </w:rPr>
        <w:br/>
      </w:r>
    </w:p>
    <w:p w14:paraId="3D4A5E16" w14:textId="77777777" w:rsidR="001E565D" w:rsidRPr="007010B1" w:rsidRDefault="001E565D" w:rsidP="001E565D">
      <w:pPr>
        <w:pStyle w:val="Default"/>
        <w:ind w:left="567"/>
        <w:rPr>
          <w:sz w:val="20"/>
          <w:szCs w:val="20"/>
          <w:lang w:val="en-US"/>
        </w:rPr>
      </w:pPr>
    </w:p>
    <w:p w14:paraId="69084B74" w14:textId="77777777" w:rsidR="001E565D" w:rsidRPr="007010B1" w:rsidRDefault="001E565D" w:rsidP="001E565D">
      <w:pPr>
        <w:pStyle w:val="Default"/>
        <w:tabs>
          <w:tab w:val="left" w:pos="1701"/>
        </w:tabs>
        <w:ind w:firstLine="567"/>
        <w:rPr>
          <w:sz w:val="20"/>
          <w:szCs w:val="20"/>
          <w:lang w:val="en-US"/>
        </w:rPr>
      </w:pPr>
      <w:r w:rsidRPr="007010B1">
        <w:rPr>
          <w:sz w:val="20"/>
          <w:szCs w:val="20"/>
          <w:lang w:val="en-US"/>
        </w:rPr>
        <w:t xml:space="preserve">Hersteller: </w:t>
      </w:r>
      <w:r w:rsidRPr="007010B1">
        <w:rPr>
          <w:sz w:val="20"/>
          <w:szCs w:val="20"/>
          <w:lang w:val="en-US"/>
        </w:rPr>
        <w:tab/>
        <w:t>Magnetic Autocontrol GmbH</w:t>
      </w:r>
      <w:r w:rsidRPr="007010B1">
        <w:rPr>
          <w:sz w:val="20"/>
          <w:szCs w:val="20"/>
          <w:lang w:val="en-US"/>
        </w:rPr>
        <w:tab/>
      </w:r>
    </w:p>
    <w:p w14:paraId="7E439CB2" w14:textId="51B7CE7A" w:rsidR="001E565D" w:rsidRDefault="001E565D" w:rsidP="001E565D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 xml:space="preserve">Typ: </w:t>
      </w:r>
      <w:r>
        <w:rPr>
          <w:sz w:val="20"/>
          <w:szCs w:val="20"/>
        </w:rPr>
        <w:tab/>
        <w:t>ESU</w:t>
      </w:r>
      <w:r w:rsidR="0013504C">
        <w:rPr>
          <w:sz w:val="20"/>
          <w:szCs w:val="20"/>
        </w:rPr>
        <w:t>100</w:t>
      </w:r>
    </w:p>
    <w:p w14:paraId="02DF46AA" w14:textId="77777777" w:rsidR="001E565D" w:rsidRDefault="001E565D" w:rsidP="001E565D">
      <w:pPr>
        <w:pStyle w:val="Default"/>
        <w:ind w:firstLine="567"/>
        <w:rPr>
          <w:sz w:val="20"/>
          <w:szCs w:val="20"/>
        </w:rPr>
      </w:pPr>
    </w:p>
    <w:p w14:paraId="4AA68DBF" w14:textId="77777777" w:rsidR="001E565D" w:rsidRDefault="001E565D" w:rsidP="001E565D">
      <w:pPr>
        <w:pStyle w:val="Default"/>
        <w:ind w:firstLine="567"/>
        <w:rPr>
          <w:sz w:val="20"/>
          <w:szCs w:val="20"/>
        </w:rPr>
      </w:pPr>
    </w:p>
    <w:p w14:paraId="7298B5BF" w14:textId="77777777" w:rsidR="001E565D" w:rsidRDefault="001E565D" w:rsidP="001E565D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67815DAA" w14:textId="77777777" w:rsidR="001E565D" w:rsidRDefault="001E565D" w:rsidP="001E565D">
      <w:pPr>
        <w:pStyle w:val="Default"/>
        <w:ind w:left="567"/>
        <w:rPr>
          <w:sz w:val="20"/>
          <w:szCs w:val="20"/>
        </w:rPr>
      </w:pPr>
    </w:p>
    <w:p w14:paraId="1EFEDEA5" w14:textId="77777777" w:rsidR="001E565D" w:rsidRDefault="001E565D" w:rsidP="0013504C">
      <w:pPr>
        <w:pStyle w:val="Default"/>
        <w:rPr>
          <w:sz w:val="20"/>
          <w:szCs w:val="20"/>
        </w:rPr>
      </w:pPr>
    </w:p>
    <w:p w14:paraId="32B01B96" w14:textId="77777777" w:rsidR="001E565D" w:rsidRDefault="001E565D" w:rsidP="001E565D">
      <w:pPr>
        <w:pStyle w:val="Default"/>
        <w:ind w:firstLine="567"/>
        <w:rPr>
          <w:sz w:val="20"/>
          <w:szCs w:val="20"/>
        </w:rPr>
      </w:pPr>
    </w:p>
    <w:p w14:paraId="291F1373" w14:textId="1CAE3E9F" w:rsidR="001E565D" w:rsidRDefault="001E565D" w:rsidP="001E565D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2839E0F8" w14:textId="77777777" w:rsidR="001E565D" w:rsidRDefault="001E565D" w:rsidP="001E565D">
      <w:pPr>
        <w:pStyle w:val="Default"/>
        <w:ind w:left="567"/>
        <w:rPr>
          <w:sz w:val="20"/>
          <w:szCs w:val="20"/>
        </w:rPr>
      </w:pPr>
    </w:p>
    <w:p w14:paraId="4F785ACA" w14:textId="4F1B4D00" w:rsidR="001E565D" w:rsidRDefault="001E565D" w:rsidP="001E565D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 xml:space="preserve">Option </w:t>
      </w:r>
      <w:r w:rsidR="0013504C">
        <w:rPr>
          <w:b/>
          <w:sz w:val="20"/>
          <w:szCs w:val="20"/>
        </w:rPr>
        <w:t>Einbaupauschale Zubehör (je Option einmal)</w:t>
      </w:r>
      <w:r>
        <w:rPr>
          <w:b/>
          <w:sz w:val="20"/>
          <w:szCs w:val="20"/>
        </w:rPr>
        <w:br/>
      </w:r>
    </w:p>
    <w:p w14:paraId="573FE946" w14:textId="77777777" w:rsidR="001E565D" w:rsidRDefault="001E565D" w:rsidP="001E565D">
      <w:pPr>
        <w:pStyle w:val="Default"/>
        <w:ind w:left="567"/>
        <w:rPr>
          <w:sz w:val="20"/>
          <w:szCs w:val="20"/>
        </w:rPr>
      </w:pPr>
    </w:p>
    <w:p w14:paraId="49E4FFDD" w14:textId="77777777" w:rsidR="001E565D" w:rsidRDefault="001E565D" w:rsidP="001E565D">
      <w:pPr>
        <w:pStyle w:val="Default"/>
        <w:tabs>
          <w:tab w:val="left" w:pos="1701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Hersteller: </w:t>
      </w:r>
      <w:r>
        <w:rPr>
          <w:sz w:val="20"/>
          <w:szCs w:val="20"/>
          <w:lang w:val="en-US"/>
        </w:rPr>
        <w:tab/>
        <w:t>Magnetic Autocontrol GmbH</w:t>
      </w:r>
      <w:r>
        <w:rPr>
          <w:sz w:val="20"/>
          <w:szCs w:val="20"/>
          <w:lang w:val="en-US"/>
        </w:rPr>
        <w:tab/>
      </w:r>
    </w:p>
    <w:p w14:paraId="7138AE87" w14:textId="0CBB4646" w:rsidR="001E565D" w:rsidRDefault="001E565D" w:rsidP="001E565D">
      <w:pPr>
        <w:pStyle w:val="Default"/>
        <w:tabs>
          <w:tab w:val="left" w:pos="1701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Typ: </w:t>
      </w:r>
      <w:r>
        <w:rPr>
          <w:sz w:val="20"/>
          <w:szCs w:val="20"/>
          <w:lang w:val="en-US"/>
        </w:rPr>
        <w:tab/>
      </w:r>
      <w:r w:rsidR="0013504C">
        <w:rPr>
          <w:sz w:val="20"/>
          <w:szCs w:val="20"/>
          <w:lang w:val="en-US"/>
        </w:rPr>
        <w:t>EP113</w:t>
      </w:r>
      <w:r>
        <w:rPr>
          <w:sz w:val="20"/>
          <w:szCs w:val="20"/>
          <w:lang w:val="en-US"/>
        </w:rPr>
        <w:tab/>
      </w:r>
    </w:p>
    <w:p w14:paraId="268C6ACE" w14:textId="77777777" w:rsidR="001E565D" w:rsidRDefault="001E565D" w:rsidP="001E565D">
      <w:pPr>
        <w:pStyle w:val="Default"/>
        <w:ind w:firstLine="567"/>
        <w:rPr>
          <w:sz w:val="20"/>
          <w:szCs w:val="20"/>
          <w:lang w:val="en-US"/>
        </w:rPr>
      </w:pPr>
    </w:p>
    <w:p w14:paraId="73EA1AC1" w14:textId="77777777" w:rsidR="001E565D" w:rsidRDefault="001E565D" w:rsidP="001E565D">
      <w:pPr>
        <w:pStyle w:val="Default"/>
        <w:ind w:firstLine="567"/>
        <w:rPr>
          <w:sz w:val="20"/>
          <w:szCs w:val="20"/>
          <w:lang w:val="en-US"/>
        </w:rPr>
      </w:pPr>
    </w:p>
    <w:p w14:paraId="7711479C" w14:textId="77777777" w:rsidR="001E565D" w:rsidRDefault="001E565D" w:rsidP="001E565D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6CF52248" w14:textId="77777777" w:rsidR="001E565D" w:rsidRDefault="001E565D" w:rsidP="001E565D">
      <w:pPr>
        <w:pStyle w:val="Default"/>
        <w:ind w:firstLine="567"/>
        <w:rPr>
          <w:sz w:val="20"/>
          <w:szCs w:val="20"/>
        </w:rPr>
      </w:pPr>
    </w:p>
    <w:p w14:paraId="133112AE" w14:textId="77777777" w:rsidR="001E565D" w:rsidRDefault="001E565D" w:rsidP="001E565D">
      <w:pPr>
        <w:pStyle w:val="Default"/>
        <w:ind w:left="567"/>
        <w:rPr>
          <w:sz w:val="20"/>
          <w:szCs w:val="20"/>
        </w:rPr>
      </w:pPr>
    </w:p>
    <w:p w14:paraId="59FB6D1D" w14:textId="77777777" w:rsidR="001C3F3D" w:rsidRDefault="001C3F3D" w:rsidP="001E565D">
      <w:pPr>
        <w:pStyle w:val="Default"/>
        <w:ind w:left="567"/>
        <w:rPr>
          <w:b/>
          <w:sz w:val="20"/>
          <w:szCs w:val="20"/>
        </w:rPr>
      </w:pPr>
    </w:p>
    <w:p w14:paraId="34DB957A" w14:textId="67024242" w:rsidR="0013504C" w:rsidRDefault="0013504C" w:rsidP="001E565D">
      <w:pPr>
        <w:pStyle w:val="Default"/>
        <w:ind w:left="567"/>
        <w:rPr>
          <w:b/>
          <w:sz w:val="20"/>
          <w:szCs w:val="20"/>
        </w:rPr>
      </w:pPr>
      <w:r w:rsidRPr="00AF5E9E">
        <w:rPr>
          <w:b/>
          <w:sz w:val="20"/>
          <w:szCs w:val="20"/>
        </w:rPr>
        <w:t>Interfaces</w:t>
      </w:r>
    </w:p>
    <w:p w14:paraId="03E0F429" w14:textId="77777777" w:rsidR="00E53655" w:rsidRPr="00AF5E9E" w:rsidRDefault="00E53655" w:rsidP="001E565D">
      <w:pPr>
        <w:pStyle w:val="Default"/>
        <w:ind w:left="567"/>
        <w:rPr>
          <w:b/>
          <w:sz w:val="20"/>
          <w:szCs w:val="20"/>
        </w:rPr>
      </w:pPr>
    </w:p>
    <w:p w14:paraId="464B4B6F" w14:textId="77777777" w:rsidR="001E565D" w:rsidRDefault="001E565D" w:rsidP="00AF5E9E">
      <w:pPr>
        <w:pStyle w:val="Default"/>
        <w:rPr>
          <w:sz w:val="20"/>
          <w:szCs w:val="20"/>
        </w:rPr>
      </w:pPr>
    </w:p>
    <w:p w14:paraId="5199C700" w14:textId="77777777" w:rsidR="001E565D" w:rsidRDefault="001E565D" w:rsidP="001E565D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13743780" w14:textId="77777777" w:rsidR="001E565D" w:rsidRDefault="001E565D" w:rsidP="001E565D">
      <w:pPr>
        <w:pStyle w:val="Default"/>
        <w:ind w:left="567"/>
        <w:rPr>
          <w:sz w:val="20"/>
          <w:szCs w:val="20"/>
        </w:rPr>
      </w:pPr>
    </w:p>
    <w:p w14:paraId="6C81DD93" w14:textId="357C1305" w:rsidR="001E565D" w:rsidRDefault="001E565D" w:rsidP="001E565D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Option Ethernet-</w:t>
      </w:r>
      <w:r w:rsidR="00A93415">
        <w:rPr>
          <w:b/>
          <w:sz w:val="20"/>
          <w:szCs w:val="20"/>
        </w:rPr>
        <w:t>Schnittstelle als Steckmodul</w:t>
      </w:r>
      <w:r>
        <w:rPr>
          <w:b/>
          <w:sz w:val="20"/>
          <w:szCs w:val="20"/>
        </w:rPr>
        <w:br/>
      </w:r>
    </w:p>
    <w:p w14:paraId="4D1E3375" w14:textId="77777777" w:rsidR="001E565D" w:rsidRDefault="001E565D" w:rsidP="001E565D">
      <w:pPr>
        <w:pStyle w:val="Default"/>
        <w:ind w:left="567"/>
        <w:rPr>
          <w:sz w:val="20"/>
          <w:szCs w:val="20"/>
        </w:rPr>
      </w:pPr>
    </w:p>
    <w:p w14:paraId="1AA8EE71" w14:textId="77777777" w:rsidR="001E565D" w:rsidRDefault="001E565D" w:rsidP="001E565D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 xml:space="preserve">Hersteller: 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5DD01DD8" w14:textId="6B2EF927" w:rsidR="001E565D" w:rsidRDefault="001E565D" w:rsidP="001E565D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 xml:space="preserve">Typ: </w:t>
      </w:r>
      <w:r>
        <w:rPr>
          <w:sz w:val="20"/>
          <w:szCs w:val="20"/>
        </w:rPr>
        <w:tab/>
        <w:t xml:space="preserve">EM01 </w:t>
      </w:r>
    </w:p>
    <w:p w14:paraId="1415DB89" w14:textId="77777777" w:rsidR="001E565D" w:rsidRDefault="001E565D" w:rsidP="001E565D">
      <w:pPr>
        <w:pStyle w:val="Default"/>
        <w:ind w:firstLine="567"/>
        <w:rPr>
          <w:sz w:val="20"/>
          <w:szCs w:val="20"/>
        </w:rPr>
      </w:pPr>
    </w:p>
    <w:p w14:paraId="2593D81C" w14:textId="77777777" w:rsidR="001E565D" w:rsidRDefault="001E565D" w:rsidP="001E565D">
      <w:pPr>
        <w:pStyle w:val="Default"/>
        <w:ind w:firstLine="567"/>
        <w:rPr>
          <w:sz w:val="20"/>
          <w:szCs w:val="20"/>
        </w:rPr>
      </w:pPr>
    </w:p>
    <w:p w14:paraId="33D66CA2" w14:textId="77777777" w:rsidR="001E565D" w:rsidRDefault="001E565D" w:rsidP="001E565D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4412611D" w14:textId="77777777" w:rsidR="001E565D" w:rsidRDefault="001E565D" w:rsidP="001E565D">
      <w:pPr>
        <w:pStyle w:val="Default"/>
        <w:ind w:left="567"/>
        <w:rPr>
          <w:sz w:val="20"/>
          <w:szCs w:val="20"/>
        </w:rPr>
      </w:pPr>
    </w:p>
    <w:p w14:paraId="10245C58" w14:textId="77777777" w:rsidR="001E565D" w:rsidRDefault="001E565D" w:rsidP="001E565D">
      <w:pPr>
        <w:pStyle w:val="Default"/>
        <w:ind w:left="567"/>
        <w:rPr>
          <w:sz w:val="20"/>
          <w:szCs w:val="20"/>
        </w:rPr>
      </w:pPr>
    </w:p>
    <w:p w14:paraId="71E98FAB" w14:textId="77777777" w:rsidR="00476041" w:rsidRDefault="00476041" w:rsidP="00476041">
      <w:pPr>
        <w:pStyle w:val="Default"/>
        <w:ind w:left="567"/>
        <w:rPr>
          <w:sz w:val="20"/>
          <w:szCs w:val="20"/>
        </w:rPr>
      </w:pPr>
    </w:p>
    <w:p w14:paraId="58A86E0F" w14:textId="38A9056E" w:rsidR="00E53655" w:rsidRPr="00E53655" w:rsidRDefault="00E53655" w:rsidP="00E53655">
      <w:pPr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14:paraId="776CCF04" w14:textId="67DD5A0D" w:rsidR="001E565D" w:rsidRPr="00AF5E9E" w:rsidRDefault="00476041" w:rsidP="00A93415">
      <w:pPr>
        <w:pStyle w:val="Default"/>
        <w:ind w:firstLine="567"/>
        <w:rPr>
          <w:b/>
          <w:sz w:val="20"/>
          <w:szCs w:val="20"/>
        </w:rPr>
      </w:pPr>
      <w:r w:rsidRPr="00AF5E9E">
        <w:rPr>
          <w:b/>
          <w:sz w:val="20"/>
          <w:szCs w:val="20"/>
        </w:rPr>
        <w:lastRenderedPageBreak/>
        <w:t>Service-Modul</w:t>
      </w:r>
    </w:p>
    <w:p w14:paraId="3CFD98D8" w14:textId="77777777" w:rsidR="00476041" w:rsidRDefault="00476041" w:rsidP="001E565D">
      <w:pPr>
        <w:pStyle w:val="Default"/>
        <w:ind w:left="567"/>
        <w:rPr>
          <w:sz w:val="20"/>
          <w:szCs w:val="20"/>
        </w:rPr>
      </w:pPr>
    </w:p>
    <w:p w14:paraId="44DC3460" w14:textId="70D4A64F" w:rsidR="00476041" w:rsidRDefault="00476041" w:rsidP="00476041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 xml:space="preserve">Option Service-Modul zur Aktualisierung der Steuerungssoftware und </w:t>
      </w:r>
      <w:r w:rsidR="00AF5E9E">
        <w:rPr>
          <w:b/>
          <w:sz w:val="20"/>
          <w:szCs w:val="20"/>
        </w:rPr>
        <w:t>d</w:t>
      </w:r>
      <w:r>
        <w:rPr>
          <w:b/>
          <w:sz w:val="20"/>
          <w:szCs w:val="20"/>
        </w:rPr>
        <w:t xml:space="preserve">er Parameter </w:t>
      </w:r>
      <w:r>
        <w:rPr>
          <w:b/>
          <w:sz w:val="20"/>
          <w:szCs w:val="20"/>
        </w:rPr>
        <w:br/>
      </w:r>
    </w:p>
    <w:p w14:paraId="4ED218EC" w14:textId="77777777" w:rsidR="00476041" w:rsidRDefault="00476041" w:rsidP="00476041">
      <w:pPr>
        <w:pStyle w:val="Default"/>
        <w:ind w:left="567"/>
        <w:rPr>
          <w:sz w:val="20"/>
          <w:szCs w:val="20"/>
        </w:rPr>
      </w:pPr>
    </w:p>
    <w:p w14:paraId="6D12EB9A" w14:textId="77777777" w:rsidR="00476041" w:rsidRDefault="00476041" w:rsidP="00476041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 xml:space="preserve">Hersteller: 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09E552EF" w14:textId="594F5F29" w:rsidR="00476041" w:rsidRDefault="00476041" w:rsidP="00476041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 xml:space="preserve">Typ: </w:t>
      </w:r>
      <w:r>
        <w:rPr>
          <w:sz w:val="20"/>
          <w:szCs w:val="20"/>
        </w:rPr>
        <w:tab/>
        <w:t>SM01</w:t>
      </w:r>
    </w:p>
    <w:p w14:paraId="3DAB4229" w14:textId="77777777" w:rsidR="00476041" w:rsidRDefault="00476041" w:rsidP="00476041">
      <w:pPr>
        <w:pStyle w:val="Default"/>
        <w:ind w:firstLine="567"/>
        <w:rPr>
          <w:sz w:val="20"/>
          <w:szCs w:val="20"/>
        </w:rPr>
      </w:pPr>
    </w:p>
    <w:p w14:paraId="6E160698" w14:textId="77777777" w:rsidR="00476041" w:rsidRDefault="00476041" w:rsidP="00476041">
      <w:pPr>
        <w:pStyle w:val="Default"/>
        <w:ind w:firstLine="567"/>
        <w:rPr>
          <w:sz w:val="20"/>
          <w:szCs w:val="20"/>
        </w:rPr>
      </w:pPr>
    </w:p>
    <w:p w14:paraId="5E07DE0B" w14:textId="77777777" w:rsidR="00476041" w:rsidRDefault="00476041" w:rsidP="00476041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31D49EC8" w14:textId="77777777" w:rsidR="00476041" w:rsidRDefault="00476041" w:rsidP="001E565D">
      <w:pPr>
        <w:pStyle w:val="Default"/>
        <w:ind w:left="567"/>
        <w:rPr>
          <w:sz w:val="20"/>
          <w:szCs w:val="20"/>
        </w:rPr>
      </w:pPr>
    </w:p>
    <w:p w14:paraId="0B939687" w14:textId="77777777" w:rsidR="00785493" w:rsidRDefault="00785493" w:rsidP="001E565D">
      <w:pPr>
        <w:pStyle w:val="Default"/>
        <w:ind w:left="567"/>
        <w:rPr>
          <w:sz w:val="20"/>
          <w:szCs w:val="20"/>
        </w:rPr>
      </w:pPr>
    </w:p>
    <w:p w14:paraId="55027C30" w14:textId="77777777" w:rsidR="00476041" w:rsidRDefault="00476041" w:rsidP="001E565D">
      <w:pPr>
        <w:pStyle w:val="Default"/>
        <w:ind w:left="567"/>
        <w:rPr>
          <w:sz w:val="20"/>
          <w:szCs w:val="20"/>
        </w:rPr>
      </w:pPr>
    </w:p>
    <w:p w14:paraId="642CC8F9" w14:textId="60A5D984" w:rsidR="00785493" w:rsidRPr="00AF5E9E" w:rsidRDefault="00785493" w:rsidP="001E565D">
      <w:pPr>
        <w:pStyle w:val="Default"/>
        <w:ind w:left="567"/>
        <w:rPr>
          <w:b/>
          <w:sz w:val="20"/>
          <w:szCs w:val="20"/>
        </w:rPr>
      </w:pPr>
      <w:r w:rsidRPr="00AF5E9E">
        <w:rPr>
          <w:b/>
          <w:sz w:val="20"/>
          <w:szCs w:val="20"/>
        </w:rPr>
        <w:t>Externes Bedienpult</w:t>
      </w:r>
    </w:p>
    <w:p w14:paraId="2526E82D" w14:textId="77777777" w:rsidR="00785493" w:rsidRDefault="00785493" w:rsidP="001E565D">
      <w:pPr>
        <w:pStyle w:val="Default"/>
        <w:ind w:left="567"/>
        <w:rPr>
          <w:sz w:val="20"/>
          <w:szCs w:val="20"/>
        </w:rPr>
      </w:pPr>
    </w:p>
    <w:p w14:paraId="0BEA324C" w14:textId="66454C78" w:rsidR="00785493" w:rsidRDefault="00785493" w:rsidP="00785493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 xml:space="preserve">Option Bedienpult 1 Kanal zur Ansteuerung von einem Gerät </w:t>
      </w:r>
      <w:r>
        <w:rPr>
          <w:b/>
          <w:sz w:val="20"/>
          <w:szCs w:val="20"/>
        </w:rPr>
        <w:br/>
      </w:r>
    </w:p>
    <w:p w14:paraId="32983A7E" w14:textId="77777777" w:rsidR="00785493" w:rsidRDefault="00785493" w:rsidP="00785493">
      <w:pPr>
        <w:pStyle w:val="Default"/>
        <w:ind w:left="567"/>
        <w:rPr>
          <w:sz w:val="20"/>
          <w:szCs w:val="20"/>
        </w:rPr>
      </w:pPr>
    </w:p>
    <w:p w14:paraId="1508C60C" w14:textId="77777777" w:rsidR="00785493" w:rsidRPr="00AF5E9E" w:rsidRDefault="00785493" w:rsidP="00785493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AF5E9E">
        <w:rPr>
          <w:sz w:val="20"/>
          <w:szCs w:val="20"/>
          <w:lang w:val="en-GB"/>
        </w:rPr>
        <w:t xml:space="preserve">Hersteller: </w:t>
      </w:r>
      <w:r w:rsidRPr="00AF5E9E">
        <w:rPr>
          <w:sz w:val="20"/>
          <w:szCs w:val="20"/>
          <w:lang w:val="en-GB"/>
        </w:rPr>
        <w:tab/>
        <w:t>Magnetic Autocontrol GmbH</w:t>
      </w:r>
      <w:r w:rsidRPr="00AF5E9E">
        <w:rPr>
          <w:sz w:val="20"/>
          <w:szCs w:val="20"/>
          <w:lang w:val="en-GB"/>
        </w:rPr>
        <w:tab/>
      </w:r>
    </w:p>
    <w:p w14:paraId="0CA27EC6" w14:textId="04B802FA" w:rsidR="00785493" w:rsidRPr="00AF5E9E" w:rsidRDefault="00785493" w:rsidP="00785493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AF5E9E">
        <w:rPr>
          <w:sz w:val="20"/>
          <w:szCs w:val="20"/>
          <w:lang w:val="en-GB"/>
        </w:rPr>
        <w:t xml:space="preserve">Typ: </w:t>
      </w:r>
      <w:r w:rsidRPr="00AF5E9E">
        <w:rPr>
          <w:sz w:val="20"/>
          <w:szCs w:val="20"/>
          <w:lang w:val="en-GB"/>
        </w:rPr>
        <w:tab/>
        <w:t>PULT01</w:t>
      </w:r>
    </w:p>
    <w:p w14:paraId="50E61F30" w14:textId="77777777" w:rsidR="00785493" w:rsidRPr="00AF5E9E" w:rsidRDefault="00785493" w:rsidP="00785493">
      <w:pPr>
        <w:pStyle w:val="Default"/>
        <w:ind w:firstLine="567"/>
        <w:rPr>
          <w:sz w:val="20"/>
          <w:szCs w:val="20"/>
          <w:lang w:val="en-GB"/>
        </w:rPr>
      </w:pPr>
    </w:p>
    <w:p w14:paraId="27474330" w14:textId="77777777" w:rsidR="00785493" w:rsidRPr="00AF5E9E" w:rsidRDefault="00785493" w:rsidP="00785493">
      <w:pPr>
        <w:pStyle w:val="Default"/>
        <w:ind w:firstLine="567"/>
        <w:rPr>
          <w:sz w:val="20"/>
          <w:szCs w:val="20"/>
          <w:lang w:val="en-GB"/>
        </w:rPr>
      </w:pPr>
    </w:p>
    <w:p w14:paraId="73E95E9A" w14:textId="77777777" w:rsidR="00785493" w:rsidRDefault="00785493" w:rsidP="00785493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55968E9E" w14:textId="77777777" w:rsidR="00785493" w:rsidRDefault="00785493" w:rsidP="001E565D">
      <w:pPr>
        <w:pStyle w:val="Default"/>
        <w:ind w:left="567"/>
        <w:rPr>
          <w:sz w:val="20"/>
          <w:szCs w:val="20"/>
        </w:rPr>
      </w:pPr>
    </w:p>
    <w:p w14:paraId="244ED4F9" w14:textId="77777777" w:rsidR="001E565D" w:rsidRDefault="001E565D" w:rsidP="001E565D">
      <w:pPr>
        <w:pStyle w:val="Default"/>
        <w:ind w:left="567"/>
        <w:rPr>
          <w:sz w:val="20"/>
          <w:szCs w:val="20"/>
        </w:rPr>
      </w:pPr>
    </w:p>
    <w:p w14:paraId="5A3EB4F8" w14:textId="77777777" w:rsidR="00785493" w:rsidRDefault="00785493" w:rsidP="001E565D">
      <w:pPr>
        <w:pStyle w:val="Default"/>
        <w:ind w:left="567"/>
        <w:rPr>
          <w:sz w:val="20"/>
          <w:szCs w:val="20"/>
        </w:rPr>
      </w:pPr>
    </w:p>
    <w:p w14:paraId="28CE261B" w14:textId="0C4A6372" w:rsidR="00785493" w:rsidRDefault="00785493" w:rsidP="00785493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Option Bedienpult 2 Kanal zur Ansteuerung von zwei Geräten</w:t>
      </w:r>
      <w:r>
        <w:rPr>
          <w:b/>
          <w:sz w:val="20"/>
          <w:szCs w:val="20"/>
        </w:rPr>
        <w:br/>
      </w:r>
    </w:p>
    <w:p w14:paraId="079894C8" w14:textId="77777777" w:rsidR="00785493" w:rsidRDefault="00785493" w:rsidP="00785493">
      <w:pPr>
        <w:pStyle w:val="Default"/>
        <w:ind w:left="567"/>
        <w:rPr>
          <w:sz w:val="20"/>
          <w:szCs w:val="20"/>
        </w:rPr>
      </w:pPr>
    </w:p>
    <w:p w14:paraId="03906E43" w14:textId="77777777" w:rsidR="00785493" w:rsidRPr="00AF5E9E" w:rsidRDefault="00785493" w:rsidP="00785493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AF5E9E">
        <w:rPr>
          <w:sz w:val="20"/>
          <w:szCs w:val="20"/>
          <w:lang w:val="en-GB"/>
        </w:rPr>
        <w:t xml:space="preserve">Hersteller: </w:t>
      </w:r>
      <w:r w:rsidRPr="00AF5E9E">
        <w:rPr>
          <w:sz w:val="20"/>
          <w:szCs w:val="20"/>
          <w:lang w:val="en-GB"/>
        </w:rPr>
        <w:tab/>
        <w:t>Magnetic Autocontrol GmbH</w:t>
      </w:r>
      <w:r w:rsidRPr="00AF5E9E">
        <w:rPr>
          <w:sz w:val="20"/>
          <w:szCs w:val="20"/>
          <w:lang w:val="en-GB"/>
        </w:rPr>
        <w:tab/>
      </w:r>
    </w:p>
    <w:p w14:paraId="56E2BD41" w14:textId="4ED92361" w:rsidR="00785493" w:rsidRPr="00AF5E9E" w:rsidRDefault="00785493" w:rsidP="00785493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AF5E9E">
        <w:rPr>
          <w:sz w:val="20"/>
          <w:szCs w:val="20"/>
          <w:lang w:val="en-GB"/>
        </w:rPr>
        <w:t xml:space="preserve">Typ: </w:t>
      </w:r>
      <w:r w:rsidRPr="00AF5E9E">
        <w:rPr>
          <w:sz w:val="20"/>
          <w:szCs w:val="20"/>
          <w:lang w:val="en-GB"/>
        </w:rPr>
        <w:tab/>
        <w:t>P</w:t>
      </w:r>
      <w:r w:rsidRPr="00785493">
        <w:rPr>
          <w:sz w:val="20"/>
          <w:szCs w:val="20"/>
          <w:lang w:val="en-GB"/>
        </w:rPr>
        <w:t>ULT02</w:t>
      </w:r>
    </w:p>
    <w:p w14:paraId="53835A4D" w14:textId="77777777" w:rsidR="00785493" w:rsidRPr="00AF5E9E" w:rsidRDefault="00785493" w:rsidP="00785493">
      <w:pPr>
        <w:pStyle w:val="Default"/>
        <w:ind w:firstLine="567"/>
        <w:rPr>
          <w:sz w:val="20"/>
          <w:szCs w:val="20"/>
          <w:lang w:val="en-GB"/>
        </w:rPr>
      </w:pPr>
    </w:p>
    <w:p w14:paraId="712C2731" w14:textId="77777777" w:rsidR="00785493" w:rsidRPr="00AF5E9E" w:rsidRDefault="00785493" w:rsidP="00785493">
      <w:pPr>
        <w:pStyle w:val="Default"/>
        <w:ind w:firstLine="567"/>
        <w:rPr>
          <w:sz w:val="20"/>
          <w:szCs w:val="20"/>
          <w:lang w:val="en-GB"/>
        </w:rPr>
      </w:pPr>
    </w:p>
    <w:p w14:paraId="45E8803B" w14:textId="77777777" w:rsidR="00785493" w:rsidRDefault="00785493" w:rsidP="00785493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2256DB75" w14:textId="77777777" w:rsidR="00785493" w:rsidRDefault="00785493" w:rsidP="001E565D">
      <w:pPr>
        <w:pStyle w:val="Default"/>
        <w:ind w:left="567"/>
        <w:rPr>
          <w:sz w:val="20"/>
          <w:szCs w:val="20"/>
        </w:rPr>
      </w:pPr>
    </w:p>
    <w:p w14:paraId="7A2E54A8" w14:textId="77777777" w:rsidR="00785493" w:rsidRDefault="00785493" w:rsidP="001E565D">
      <w:pPr>
        <w:pStyle w:val="Default"/>
        <w:ind w:left="567"/>
        <w:rPr>
          <w:sz w:val="20"/>
          <w:szCs w:val="20"/>
        </w:rPr>
      </w:pPr>
    </w:p>
    <w:p w14:paraId="792DD88A" w14:textId="77777777" w:rsidR="00785493" w:rsidRDefault="00785493" w:rsidP="001E565D">
      <w:pPr>
        <w:pStyle w:val="Default"/>
        <w:ind w:left="567"/>
        <w:rPr>
          <w:sz w:val="20"/>
          <w:szCs w:val="20"/>
        </w:rPr>
      </w:pPr>
    </w:p>
    <w:p w14:paraId="32B176EB" w14:textId="5D2BF3A1" w:rsidR="00785493" w:rsidRPr="00AF5E9E" w:rsidRDefault="00785493" w:rsidP="001E565D">
      <w:pPr>
        <w:pStyle w:val="Default"/>
        <w:ind w:left="567"/>
        <w:rPr>
          <w:b/>
          <w:sz w:val="20"/>
          <w:szCs w:val="20"/>
        </w:rPr>
      </w:pPr>
      <w:r w:rsidRPr="00AF5E9E">
        <w:rPr>
          <w:b/>
          <w:sz w:val="20"/>
          <w:szCs w:val="20"/>
        </w:rPr>
        <w:t xml:space="preserve">Fundamentoptionen </w:t>
      </w:r>
    </w:p>
    <w:p w14:paraId="7B2F222B" w14:textId="77777777" w:rsidR="00785493" w:rsidRDefault="00785493" w:rsidP="001E565D">
      <w:pPr>
        <w:pStyle w:val="Default"/>
        <w:ind w:left="567"/>
        <w:rPr>
          <w:sz w:val="20"/>
          <w:szCs w:val="20"/>
        </w:rPr>
      </w:pPr>
    </w:p>
    <w:p w14:paraId="7F4D2C7F" w14:textId="77777777" w:rsidR="001E565D" w:rsidRDefault="001E565D" w:rsidP="001E565D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[Position: …………..]</w:t>
      </w:r>
    </w:p>
    <w:p w14:paraId="4EB0EE62" w14:textId="77777777" w:rsidR="001E565D" w:rsidRDefault="001E565D" w:rsidP="001E565D">
      <w:pPr>
        <w:pStyle w:val="Default"/>
        <w:ind w:left="567"/>
        <w:rPr>
          <w:sz w:val="20"/>
          <w:szCs w:val="20"/>
        </w:rPr>
      </w:pPr>
    </w:p>
    <w:p w14:paraId="74B61551" w14:textId="58A3304A" w:rsidR="001E565D" w:rsidRDefault="001E565D" w:rsidP="001E565D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 xml:space="preserve">Option </w:t>
      </w:r>
      <w:r w:rsidR="00867EFF">
        <w:rPr>
          <w:b/>
          <w:sz w:val="20"/>
          <w:szCs w:val="20"/>
        </w:rPr>
        <w:t xml:space="preserve"> Ausrichteschablone aus Metall für FlowMotion</w:t>
      </w:r>
      <w:r w:rsidR="00867EFF" w:rsidRPr="00A93415">
        <w:rPr>
          <w:b/>
          <w:sz w:val="20"/>
          <w:szCs w:val="20"/>
          <w:vertAlign w:val="superscript"/>
        </w:rPr>
        <w:t xml:space="preserve">®  </w:t>
      </w:r>
      <w:r w:rsidR="00A93415" w:rsidRPr="00A93415">
        <w:rPr>
          <w:b/>
          <w:sz w:val="20"/>
          <w:szCs w:val="20"/>
          <w:vertAlign w:val="superscript"/>
        </w:rPr>
        <w:t>(</w:t>
      </w:r>
      <w:r w:rsidR="00867EFF" w:rsidRPr="00A93415">
        <w:rPr>
          <w:b/>
          <w:sz w:val="20"/>
          <w:szCs w:val="20"/>
        </w:rPr>
        <w:t>mTripod ML/MS, mWing)</w:t>
      </w:r>
      <w:r w:rsidRPr="00A93415">
        <w:rPr>
          <w:b/>
          <w:sz w:val="20"/>
          <w:szCs w:val="20"/>
        </w:rPr>
        <w:br/>
      </w:r>
    </w:p>
    <w:p w14:paraId="085CBDF7" w14:textId="77777777" w:rsidR="001E565D" w:rsidRDefault="001E565D" w:rsidP="001E565D">
      <w:pPr>
        <w:pStyle w:val="Default"/>
        <w:ind w:left="567"/>
        <w:rPr>
          <w:sz w:val="20"/>
          <w:szCs w:val="20"/>
        </w:rPr>
      </w:pPr>
    </w:p>
    <w:p w14:paraId="68F051D1" w14:textId="77777777" w:rsidR="001E565D" w:rsidRPr="00AF5E9E" w:rsidRDefault="001E565D" w:rsidP="001E565D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AF5E9E">
        <w:rPr>
          <w:sz w:val="20"/>
          <w:szCs w:val="20"/>
          <w:lang w:val="en-GB"/>
        </w:rPr>
        <w:t xml:space="preserve">Hersteller: </w:t>
      </w:r>
      <w:r w:rsidRPr="00AF5E9E">
        <w:rPr>
          <w:sz w:val="20"/>
          <w:szCs w:val="20"/>
          <w:lang w:val="en-GB"/>
        </w:rPr>
        <w:tab/>
        <w:t>Magnetic Autocontrol GmbH</w:t>
      </w:r>
      <w:r w:rsidRPr="00AF5E9E">
        <w:rPr>
          <w:sz w:val="20"/>
          <w:szCs w:val="20"/>
          <w:lang w:val="en-GB"/>
        </w:rPr>
        <w:tab/>
      </w:r>
    </w:p>
    <w:p w14:paraId="667FBBC1" w14:textId="56DA285D" w:rsidR="001E565D" w:rsidRPr="00AF5E9E" w:rsidRDefault="001E565D" w:rsidP="001E565D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AF5E9E">
        <w:rPr>
          <w:sz w:val="20"/>
          <w:szCs w:val="20"/>
          <w:lang w:val="en-GB"/>
        </w:rPr>
        <w:t xml:space="preserve">Typ: </w:t>
      </w:r>
      <w:r w:rsidRPr="00AF5E9E">
        <w:rPr>
          <w:sz w:val="20"/>
          <w:szCs w:val="20"/>
          <w:lang w:val="en-GB"/>
        </w:rPr>
        <w:tab/>
      </w:r>
      <w:r w:rsidR="00867EFF" w:rsidRPr="00AF5E9E">
        <w:rPr>
          <w:sz w:val="20"/>
          <w:szCs w:val="20"/>
          <w:lang w:val="en-GB"/>
        </w:rPr>
        <w:t>ARS100</w:t>
      </w:r>
    </w:p>
    <w:p w14:paraId="4D52CC7B" w14:textId="77777777" w:rsidR="001E565D" w:rsidRPr="00AF5E9E" w:rsidRDefault="001E565D" w:rsidP="001E565D">
      <w:pPr>
        <w:pStyle w:val="Default"/>
        <w:ind w:firstLine="567"/>
        <w:rPr>
          <w:sz w:val="20"/>
          <w:szCs w:val="20"/>
          <w:lang w:val="en-GB"/>
        </w:rPr>
      </w:pPr>
    </w:p>
    <w:p w14:paraId="7C7B5DB3" w14:textId="77777777" w:rsidR="001E565D" w:rsidRPr="00AF5E9E" w:rsidRDefault="001E565D" w:rsidP="001E565D">
      <w:pPr>
        <w:pStyle w:val="Default"/>
        <w:ind w:firstLine="567"/>
        <w:rPr>
          <w:sz w:val="20"/>
          <w:szCs w:val="20"/>
          <w:lang w:val="en-GB"/>
        </w:rPr>
      </w:pPr>
    </w:p>
    <w:p w14:paraId="69B36BA4" w14:textId="0A4B6B54" w:rsidR="00867EFF" w:rsidRDefault="001E565D" w:rsidP="00867EFF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23355B1B" w14:textId="41350448" w:rsidR="00867EFF" w:rsidRDefault="00867EFF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sz w:val="20"/>
          <w:szCs w:val="20"/>
        </w:rPr>
        <w:br w:type="page"/>
      </w:r>
    </w:p>
    <w:p w14:paraId="29F223FC" w14:textId="77777777" w:rsidR="00867EFF" w:rsidRDefault="00867EFF" w:rsidP="00AF5E9E">
      <w:pPr>
        <w:pStyle w:val="Default"/>
        <w:jc w:val="both"/>
        <w:rPr>
          <w:sz w:val="20"/>
          <w:szCs w:val="20"/>
        </w:rPr>
      </w:pPr>
    </w:p>
    <w:p w14:paraId="64A5BA1A" w14:textId="1645492C" w:rsidR="00867EFF" w:rsidRPr="00AF5E9E" w:rsidRDefault="00867EFF" w:rsidP="00867EFF">
      <w:pPr>
        <w:pStyle w:val="Default"/>
        <w:ind w:firstLine="567"/>
        <w:jc w:val="both"/>
        <w:rPr>
          <w:b/>
          <w:sz w:val="20"/>
          <w:szCs w:val="20"/>
        </w:rPr>
      </w:pPr>
      <w:r w:rsidRPr="00AF5E9E">
        <w:rPr>
          <w:b/>
          <w:sz w:val="20"/>
          <w:szCs w:val="20"/>
        </w:rPr>
        <w:t>Option 1: direkte Montage</w:t>
      </w:r>
    </w:p>
    <w:p w14:paraId="44E16750" w14:textId="77777777" w:rsidR="00867EFF" w:rsidRDefault="00867EFF" w:rsidP="00867EFF">
      <w:pPr>
        <w:pStyle w:val="Default"/>
        <w:ind w:firstLine="567"/>
        <w:jc w:val="both"/>
        <w:rPr>
          <w:sz w:val="20"/>
          <w:szCs w:val="20"/>
        </w:rPr>
      </w:pPr>
    </w:p>
    <w:p w14:paraId="7B14E00B" w14:textId="77777777" w:rsidR="00867EFF" w:rsidRDefault="00867EFF" w:rsidP="00867EFF">
      <w:pPr>
        <w:pStyle w:val="Default"/>
        <w:ind w:firstLine="567"/>
        <w:jc w:val="both"/>
        <w:rPr>
          <w:sz w:val="20"/>
          <w:szCs w:val="20"/>
        </w:rPr>
      </w:pPr>
    </w:p>
    <w:p w14:paraId="3089B96F" w14:textId="409B9614" w:rsidR="00867EFF" w:rsidRDefault="00867EFF" w:rsidP="00422E26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Option Befestigungsset zur Montage auf dem Fertigfußboden</w:t>
      </w:r>
      <w:r>
        <w:rPr>
          <w:b/>
          <w:sz w:val="20"/>
          <w:szCs w:val="20"/>
        </w:rPr>
        <w:br/>
      </w:r>
    </w:p>
    <w:p w14:paraId="2E9BA361" w14:textId="77777777" w:rsidR="00867EFF" w:rsidRPr="00AF5E9E" w:rsidRDefault="00867EFF" w:rsidP="00867EFF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AF5E9E">
        <w:rPr>
          <w:sz w:val="20"/>
          <w:szCs w:val="20"/>
        </w:rPr>
        <w:t xml:space="preserve">Hersteller: </w:t>
      </w:r>
      <w:r w:rsidRPr="00AF5E9E">
        <w:rPr>
          <w:sz w:val="20"/>
          <w:szCs w:val="20"/>
        </w:rPr>
        <w:tab/>
        <w:t>Magnetic Autocontrol GmbH</w:t>
      </w:r>
      <w:r w:rsidRPr="00AF5E9E">
        <w:rPr>
          <w:sz w:val="20"/>
          <w:szCs w:val="20"/>
        </w:rPr>
        <w:tab/>
      </w:r>
    </w:p>
    <w:p w14:paraId="23D781BA" w14:textId="714D6553" w:rsidR="00867EFF" w:rsidRPr="00AF5E9E" w:rsidRDefault="00867EFF" w:rsidP="00867EFF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AF5E9E">
        <w:rPr>
          <w:sz w:val="20"/>
          <w:szCs w:val="20"/>
        </w:rPr>
        <w:t xml:space="preserve">Typ: </w:t>
      </w:r>
      <w:r w:rsidRPr="00AF5E9E">
        <w:rPr>
          <w:sz w:val="20"/>
          <w:szCs w:val="20"/>
        </w:rPr>
        <w:tab/>
        <w:t>BSS100</w:t>
      </w:r>
    </w:p>
    <w:p w14:paraId="1D988CF9" w14:textId="77777777" w:rsidR="00867EFF" w:rsidRPr="00AF5E9E" w:rsidRDefault="00867EFF" w:rsidP="00867EFF">
      <w:pPr>
        <w:pStyle w:val="Default"/>
        <w:ind w:firstLine="567"/>
        <w:rPr>
          <w:sz w:val="20"/>
          <w:szCs w:val="20"/>
        </w:rPr>
      </w:pPr>
    </w:p>
    <w:p w14:paraId="0064DC1E" w14:textId="77777777" w:rsidR="00867EFF" w:rsidRPr="00AF5E9E" w:rsidRDefault="00867EFF" w:rsidP="00867EFF">
      <w:pPr>
        <w:pStyle w:val="Default"/>
        <w:ind w:firstLine="567"/>
        <w:rPr>
          <w:sz w:val="20"/>
          <w:szCs w:val="20"/>
        </w:rPr>
      </w:pPr>
    </w:p>
    <w:p w14:paraId="50F4DD32" w14:textId="385D0C18" w:rsidR="00867EFF" w:rsidRDefault="00867EFF" w:rsidP="00867EFF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6635D068" w14:textId="77777777" w:rsidR="00867EFF" w:rsidRDefault="00867EFF" w:rsidP="00867EFF">
      <w:pPr>
        <w:pStyle w:val="Default"/>
        <w:ind w:firstLine="567"/>
        <w:jc w:val="both"/>
        <w:rPr>
          <w:sz w:val="20"/>
          <w:szCs w:val="20"/>
        </w:rPr>
      </w:pPr>
    </w:p>
    <w:p w14:paraId="39891AF8" w14:textId="77777777" w:rsidR="00867EFF" w:rsidRDefault="00867EFF" w:rsidP="00867EFF">
      <w:pPr>
        <w:pStyle w:val="Default"/>
        <w:ind w:firstLine="567"/>
        <w:jc w:val="both"/>
        <w:rPr>
          <w:sz w:val="20"/>
          <w:szCs w:val="20"/>
        </w:rPr>
      </w:pPr>
    </w:p>
    <w:p w14:paraId="3532627D" w14:textId="77777777" w:rsidR="00A93415" w:rsidRDefault="00A93415" w:rsidP="00867EFF">
      <w:pPr>
        <w:pStyle w:val="Default"/>
        <w:ind w:firstLine="567"/>
        <w:jc w:val="both"/>
        <w:rPr>
          <w:sz w:val="20"/>
          <w:szCs w:val="20"/>
        </w:rPr>
      </w:pPr>
    </w:p>
    <w:p w14:paraId="5BDC793A" w14:textId="0BFCA5DB" w:rsidR="00867EFF" w:rsidRPr="00AF5E9E" w:rsidRDefault="00867EFF" w:rsidP="00867EFF">
      <w:pPr>
        <w:pStyle w:val="Default"/>
        <w:ind w:firstLine="567"/>
        <w:jc w:val="both"/>
        <w:rPr>
          <w:b/>
          <w:sz w:val="20"/>
          <w:szCs w:val="20"/>
        </w:rPr>
      </w:pPr>
      <w:r w:rsidRPr="00AF5E9E">
        <w:rPr>
          <w:b/>
          <w:sz w:val="20"/>
          <w:szCs w:val="20"/>
        </w:rPr>
        <w:t>Option 2a: Montage an Rohfussboden ML</w:t>
      </w:r>
    </w:p>
    <w:p w14:paraId="69BCD322" w14:textId="77777777" w:rsidR="00867EFF" w:rsidRDefault="00867EFF" w:rsidP="00867EFF">
      <w:pPr>
        <w:pStyle w:val="Default"/>
        <w:ind w:firstLine="567"/>
        <w:jc w:val="both"/>
        <w:rPr>
          <w:sz w:val="20"/>
          <w:szCs w:val="20"/>
        </w:rPr>
      </w:pPr>
    </w:p>
    <w:p w14:paraId="56B90A30" w14:textId="078068BE" w:rsidR="00867EFF" w:rsidRDefault="00867EFF" w:rsidP="00422E26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 xml:space="preserve">Option </w:t>
      </w:r>
      <w:r w:rsidR="00AF5E9E">
        <w:rPr>
          <w:b/>
          <w:sz w:val="20"/>
          <w:szCs w:val="20"/>
        </w:rPr>
        <w:t>Fundamentrahmen FlowMotion</w:t>
      </w:r>
      <w:r w:rsidR="00A93415">
        <w:rPr>
          <w:b/>
          <w:bCs/>
          <w:sz w:val="20"/>
          <w:szCs w:val="20"/>
          <w:vertAlign w:val="superscript"/>
        </w:rPr>
        <w:t>®</w:t>
      </w:r>
      <w:r w:rsidR="00AF5E9E">
        <w:rPr>
          <w:b/>
          <w:sz w:val="20"/>
          <w:szCs w:val="20"/>
        </w:rPr>
        <w:t xml:space="preserve"> lang (ML)</w:t>
      </w:r>
      <w:r w:rsidR="00B72211">
        <w:rPr>
          <w:b/>
          <w:sz w:val="20"/>
          <w:szCs w:val="20"/>
        </w:rPr>
        <w:t>,</w:t>
      </w:r>
      <w:r w:rsidR="00AF5E9E">
        <w:rPr>
          <w:b/>
          <w:sz w:val="20"/>
          <w:szCs w:val="20"/>
        </w:rPr>
        <w:t xml:space="preserve"> zur Überbrückung von Fußbodenheizung/Strich und verkleben</w:t>
      </w:r>
      <w:r>
        <w:rPr>
          <w:b/>
          <w:sz w:val="20"/>
          <w:szCs w:val="20"/>
        </w:rPr>
        <w:br/>
      </w:r>
    </w:p>
    <w:p w14:paraId="13C8C40F" w14:textId="77777777" w:rsidR="00867EFF" w:rsidRPr="00AF5E9E" w:rsidRDefault="00867EFF" w:rsidP="00867EFF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AF5E9E">
        <w:rPr>
          <w:sz w:val="20"/>
          <w:szCs w:val="20"/>
        </w:rPr>
        <w:t xml:space="preserve">Hersteller: </w:t>
      </w:r>
      <w:r w:rsidRPr="00AF5E9E">
        <w:rPr>
          <w:sz w:val="20"/>
          <w:szCs w:val="20"/>
        </w:rPr>
        <w:tab/>
        <w:t>Magnetic Autocontrol GmbH</w:t>
      </w:r>
      <w:r w:rsidRPr="00AF5E9E">
        <w:rPr>
          <w:sz w:val="20"/>
          <w:szCs w:val="20"/>
        </w:rPr>
        <w:tab/>
      </w:r>
    </w:p>
    <w:p w14:paraId="18162727" w14:textId="54AF878F" w:rsidR="00867EFF" w:rsidRPr="00AF5E9E" w:rsidRDefault="00867EFF" w:rsidP="00867EFF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AF5E9E">
        <w:rPr>
          <w:sz w:val="20"/>
          <w:szCs w:val="20"/>
        </w:rPr>
        <w:t xml:space="preserve">Typ: </w:t>
      </w:r>
      <w:r w:rsidR="00AF5E9E">
        <w:rPr>
          <w:sz w:val="20"/>
          <w:szCs w:val="20"/>
        </w:rPr>
        <w:t>FURA</w:t>
      </w:r>
      <w:r w:rsidRPr="00AF5E9E">
        <w:rPr>
          <w:sz w:val="20"/>
          <w:szCs w:val="20"/>
        </w:rPr>
        <w:t>100</w:t>
      </w:r>
    </w:p>
    <w:p w14:paraId="24E8C362" w14:textId="77777777" w:rsidR="00867EFF" w:rsidRPr="00AF5E9E" w:rsidRDefault="00867EFF" w:rsidP="00867EFF">
      <w:pPr>
        <w:pStyle w:val="Default"/>
        <w:ind w:firstLine="567"/>
        <w:rPr>
          <w:sz w:val="20"/>
          <w:szCs w:val="20"/>
        </w:rPr>
      </w:pPr>
    </w:p>
    <w:p w14:paraId="109C53A2" w14:textId="77777777" w:rsidR="00867EFF" w:rsidRPr="00AF5E9E" w:rsidRDefault="00867EFF" w:rsidP="00867EFF">
      <w:pPr>
        <w:pStyle w:val="Default"/>
        <w:ind w:firstLine="567"/>
        <w:rPr>
          <w:sz w:val="20"/>
          <w:szCs w:val="20"/>
        </w:rPr>
      </w:pPr>
    </w:p>
    <w:p w14:paraId="584116D6" w14:textId="77777777" w:rsidR="00867EFF" w:rsidRDefault="00867EFF" w:rsidP="00867EFF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01B306F3" w14:textId="77777777" w:rsidR="00AF5E9E" w:rsidRDefault="00AF5E9E" w:rsidP="00867EFF">
      <w:pPr>
        <w:pStyle w:val="Default"/>
        <w:ind w:firstLine="567"/>
        <w:jc w:val="both"/>
        <w:rPr>
          <w:sz w:val="20"/>
          <w:szCs w:val="20"/>
        </w:rPr>
      </w:pPr>
    </w:p>
    <w:p w14:paraId="636AFDE9" w14:textId="77777777" w:rsidR="00AF5E9E" w:rsidRDefault="00AF5E9E" w:rsidP="00AF5E9E">
      <w:pPr>
        <w:pStyle w:val="Default"/>
        <w:ind w:left="567"/>
        <w:rPr>
          <w:b/>
          <w:sz w:val="20"/>
          <w:szCs w:val="20"/>
        </w:rPr>
      </w:pPr>
    </w:p>
    <w:p w14:paraId="7DBC78E3" w14:textId="77777777" w:rsidR="00AF5E9E" w:rsidRDefault="00AF5E9E" w:rsidP="00AF5E9E">
      <w:pPr>
        <w:pStyle w:val="Default"/>
        <w:ind w:left="567"/>
        <w:rPr>
          <w:b/>
          <w:sz w:val="20"/>
          <w:szCs w:val="20"/>
        </w:rPr>
      </w:pPr>
    </w:p>
    <w:p w14:paraId="19446955" w14:textId="4491B182" w:rsidR="00AF5E9E" w:rsidRDefault="00AF5E9E" w:rsidP="00422E26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Option Gewindestangen und Metallplatte</w:t>
      </w:r>
      <w:r>
        <w:rPr>
          <w:b/>
          <w:sz w:val="20"/>
          <w:szCs w:val="20"/>
        </w:rPr>
        <w:br/>
      </w:r>
    </w:p>
    <w:p w14:paraId="70899786" w14:textId="77777777" w:rsidR="00AF5E9E" w:rsidRPr="00AF5E9E" w:rsidRDefault="00AF5E9E" w:rsidP="00AF5E9E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AF5E9E">
        <w:rPr>
          <w:sz w:val="20"/>
          <w:szCs w:val="20"/>
        </w:rPr>
        <w:t xml:space="preserve">Hersteller: </w:t>
      </w:r>
      <w:r w:rsidRPr="00AF5E9E">
        <w:rPr>
          <w:sz w:val="20"/>
          <w:szCs w:val="20"/>
        </w:rPr>
        <w:tab/>
        <w:t>Magnetic Autocontrol GmbH</w:t>
      </w:r>
      <w:r w:rsidRPr="00AF5E9E">
        <w:rPr>
          <w:sz w:val="20"/>
          <w:szCs w:val="20"/>
        </w:rPr>
        <w:tab/>
      </w:r>
    </w:p>
    <w:p w14:paraId="6986F1FA" w14:textId="63A5A556" w:rsidR="00AF5E9E" w:rsidRPr="00AF5E9E" w:rsidRDefault="00AF5E9E" w:rsidP="00AF5E9E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AF5E9E">
        <w:rPr>
          <w:sz w:val="20"/>
          <w:szCs w:val="20"/>
        </w:rPr>
        <w:t xml:space="preserve">Typ: </w:t>
      </w:r>
      <w:r>
        <w:rPr>
          <w:sz w:val="20"/>
          <w:szCs w:val="20"/>
        </w:rPr>
        <w:t>BSSFURA</w:t>
      </w:r>
      <w:r w:rsidRPr="00AF5E9E">
        <w:rPr>
          <w:sz w:val="20"/>
          <w:szCs w:val="20"/>
        </w:rPr>
        <w:t>100</w:t>
      </w:r>
    </w:p>
    <w:p w14:paraId="78FDFF39" w14:textId="77777777" w:rsidR="00AF5E9E" w:rsidRPr="00AF5E9E" w:rsidRDefault="00AF5E9E" w:rsidP="00AF5E9E">
      <w:pPr>
        <w:pStyle w:val="Default"/>
        <w:ind w:firstLine="567"/>
        <w:rPr>
          <w:sz w:val="20"/>
          <w:szCs w:val="20"/>
        </w:rPr>
      </w:pPr>
    </w:p>
    <w:p w14:paraId="43353421" w14:textId="77777777" w:rsidR="00AF5E9E" w:rsidRPr="00AF5E9E" w:rsidRDefault="00AF5E9E" w:rsidP="00AF5E9E">
      <w:pPr>
        <w:pStyle w:val="Default"/>
        <w:ind w:firstLine="567"/>
        <w:rPr>
          <w:sz w:val="20"/>
          <w:szCs w:val="20"/>
        </w:rPr>
      </w:pPr>
    </w:p>
    <w:p w14:paraId="6B1DAABB" w14:textId="77777777" w:rsidR="00AF5E9E" w:rsidRDefault="00AF5E9E" w:rsidP="00AF5E9E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161384AF" w14:textId="77777777" w:rsidR="00B72211" w:rsidRDefault="00B72211" w:rsidP="00AF5E9E">
      <w:pPr>
        <w:pStyle w:val="Default"/>
        <w:ind w:firstLine="567"/>
        <w:jc w:val="both"/>
        <w:rPr>
          <w:sz w:val="20"/>
          <w:szCs w:val="20"/>
        </w:rPr>
      </w:pPr>
    </w:p>
    <w:p w14:paraId="05D5F4D6" w14:textId="77777777" w:rsidR="00B72211" w:rsidRDefault="00B72211" w:rsidP="00AF5E9E">
      <w:pPr>
        <w:pStyle w:val="Default"/>
        <w:ind w:firstLine="567"/>
        <w:jc w:val="both"/>
        <w:rPr>
          <w:sz w:val="20"/>
          <w:szCs w:val="20"/>
        </w:rPr>
      </w:pPr>
    </w:p>
    <w:p w14:paraId="7C1E5F40" w14:textId="77777777" w:rsidR="00B72211" w:rsidRDefault="00B72211" w:rsidP="00AF5E9E">
      <w:pPr>
        <w:pStyle w:val="Default"/>
        <w:ind w:firstLine="567"/>
        <w:jc w:val="both"/>
        <w:rPr>
          <w:sz w:val="20"/>
          <w:szCs w:val="20"/>
        </w:rPr>
      </w:pPr>
    </w:p>
    <w:p w14:paraId="0B967E76" w14:textId="5F39D18A" w:rsidR="00B72211" w:rsidRDefault="00B72211" w:rsidP="00B72211">
      <w:pPr>
        <w:pStyle w:val="Default"/>
        <w:ind w:firstLine="56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Option 2b: Montage an Rohfussboden MS</w:t>
      </w:r>
    </w:p>
    <w:p w14:paraId="40045620" w14:textId="77777777" w:rsidR="00B72211" w:rsidRDefault="00B72211" w:rsidP="00B72211">
      <w:pPr>
        <w:pStyle w:val="Default"/>
        <w:ind w:firstLine="567"/>
        <w:jc w:val="both"/>
        <w:rPr>
          <w:b/>
          <w:sz w:val="20"/>
          <w:szCs w:val="20"/>
        </w:rPr>
      </w:pPr>
    </w:p>
    <w:p w14:paraId="1CD9FAED" w14:textId="77777777" w:rsidR="008C4300" w:rsidRDefault="008C4300" w:rsidP="00422E26">
      <w:pPr>
        <w:pStyle w:val="Default"/>
        <w:ind w:left="567"/>
        <w:rPr>
          <w:b/>
          <w:sz w:val="20"/>
          <w:szCs w:val="20"/>
        </w:rPr>
      </w:pPr>
    </w:p>
    <w:p w14:paraId="795C5B08" w14:textId="643EFD0A" w:rsidR="00B72211" w:rsidRDefault="00B72211" w:rsidP="00422E26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Option Fundamentrahmen FlowMotion</w:t>
      </w:r>
      <w:r w:rsidR="00A93415">
        <w:rPr>
          <w:b/>
          <w:bCs/>
          <w:sz w:val="20"/>
          <w:szCs w:val="20"/>
          <w:vertAlign w:val="superscript"/>
        </w:rPr>
        <w:t>®</w:t>
      </w:r>
      <w:r>
        <w:rPr>
          <w:b/>
          <w:sz w:val="20"/>
          <w:szCs w:val="20"/>
        </w:rPr>
        <w:t xml:space="preserve"> kurz (MS), zur Überbrückung von Fußbodenheizung/Strich und verkleben</w:t>
      </w:r>
      <w:r>
        <w:rPr>
          <w:b/>
          <w:sz w:val="20"/>
          <w:szCs w:val="20"/>
        </w:rPr>
        <w:br/>
      </w:r>
    </w:p>
    <w:p w14:paraId="671D3076" w14:textId="77777777" w:rsidR="00B72211" w:rsidRPr="00AF5E9E" w:rsidRDefault="00B72211" w:rsidP="00B72211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AF5E9E">
        <w:rPr>
          <w:sz w:val="20"/>
          <w:szCs w:val="20"/>
        </w:rPr>
        <w:t xml:space="preserve">Hersteller: </w:t>
      </w:r>
      <w:r w:rsidRPr="00AF5E9E">
        <w:rPr>
          <w:sz w:val="20"/>
          <w:szCs w:val="20"/>
        </w:rPr>
        <w:tab/>
        <w:t>Magnetic Autocontrol GmbH</w:t>
      </w:r>
      <w:r w:rsidRPr="00AF5E9E">
        <w:rPr>
          <w:sz w:val="20"/>
          <w:szCs w:val="20"/>
        </w:rPr>
        <w:tab/>
      </w:r>
    </w:p>
    <w:p w14:paraId="65D90C56" w14:textId="6F82B738" w:rsidR="00B72211" w:rsidRPr="00AF5E9E" w:rsidRDefault="00B72211" w:rsidP="00B72211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AF5E9E">
        <w:rPr>
          <w:sz w:val="20"/>
          <w:szCs w:val="20"/>
        </w:rPr>
        <w:t xml:space="preserve">Typ: </w:t>
      </w:r>
      <w:r>
        <w:rPr>
          <w:sz w:val="20"/>
          <w:szCs w:val="20"/>
        </w:rPr>
        <w:t>FURA101</w:t>
      </w:r>
    </w:p>
    <w:p w14:paraId="52BB278B" w14:textId="77777777" w:rsidR="00B72211" w:rsidRPr="00AF5E9E" w:rsidRDefault="00B72211" w:rsidP="00B72211">
      <w:pPr>
        <w:pStyle w:val="Default"/>
        <w:ind w:firstLine="567"/>
        <w:rPr>
          <w:sz w:val="20"/>
          <w:szCs w:val="20"/>
        </w:rPr>
      </w:pPr>
    </w:p>
    <w:p w14:paraId="70E8D357" w14:textId="77777777" w:rsidR="00B72211" w:rsidRPr="00AF5E9E" w:rsidRDefault="00B72211" w:rsidP="00B72211">
      <w:pPr>
        <w:pStyle w:val="Default"/>
        <w:ind w:firstLine="567"/>
        <w:rPr>
          <w:sz w:val="20"/>
          <w:szCs w:val="20"/>
        </w:rPr>
      </w:pPr>
    </w:p>
    <w:p w14:paraId="2F009443" w14:textId="77777777" w:rsidR="00B72211" w:rsidRDefault="00B72211" w:rsidP="00B72211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26C88596" w14:textId="77777777" w:rsidR="00B72211" w:rsidRDefault="00B72211" w:rsidP="00B72211">
      <w:pPr>
        <w:pStyle w:val="Default"/>
        <w:ind w:firstLine="567"/>
        <w:jc w:val="both"/>
        <w:rPr>
          <w:sz w:val="20"/>
          <w:szCs w:val="20"/>
        </w:rPr>
      </w:pPr>
    </w:p>
    <w:p w14:paraId="75B98B2E" w14:textId="77777777" w:rsidR="00B72211" w:rsidRDefault="00B72211" w:rsidP="00B72211">
      <w:pPr>
        <w:pStyle w:val="Default"/>
        <w:ind w:firstLine="567"/>
        <w:jc w:val="both"/>
        <w:rPr>
          <w:sz w:val="20"/>
          <w:szCs w:val="20"/>
        </w:rPr>
      </w:pPr>
    </w:p>
    <w:p w14:paraId="6A1D4CAF" w14:textId="77777777" w:rsidR="00B72211" w:rsidRDefault="00B72211" w:rsidP="00B72211">
      <w:pPr>
        <w:pStyle w:val="Default"/>
        <w:ind w:firstLine="567"/>
        <w:jc w:val="both"/>
        <w:rPr>
          <w:sz w:val="20"/>
          <w:szCs w:val="20"/>
        </w:rPr>
      </w:pPr>
    </w:p>
    <w:p w14:paraId="6E00675D" w14:textId="77777777" w:rsidR="00B72211" w:rsidRDefault="00B72211" w:rsidP="00B72211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Option Gewindestangen und Metallplatte</w:t>
      </w:r>
      <w:r>
        <w:rPr>
          <w:b/>
          <w:sz w:val="20"/>
          <w:szCs w:val="20"/>
        </w:rPr>
        <w:br/>
      </w:r>
    </w:p>
    <w:p w14:paraId="208A4A35" w14:textId="77777777" w:rsidR="00B72211" w:rsidRDefault="00B72211" w:rsidP="00B72211">
      <w:pPr>
        <w:pStyle w:val="Default"/>
        <w:ind w:left="567"/>
        <w:rPr>
          <w:sz w:val="20"/>
          <w:szCs w:val="20"/>
        </w:rPr>
      </w:pPr>
    </w:p>
    <w:p w14:paraId="744D9629" w14:textId="77777777" w:rsidR="00B72211" w:rsidRPr="00AF5E9E" w:rsidRDefault="00B72211" w:rsidP="00B72211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AF5E9E">
        <w:rPr>
          <w:sz w:val="20"/>
          <w:szCs w:val="20"/>
        </w:rPr>
        <w:t xml:space="preserve">Hersteller: </w:t>
      </w:r>
      <w:r w:rsidRPr="00AF5E9E">
        <w:rPr>
          <w:sz w:val="20"/>
          <w:szCs w:val="20"/>
        </w:rPr>
        <w:tab/>
        <w:t>Magnetic Autocontrol GmbH</w:t>
      </w:r>
      <w:r w:rsidRPr="00AF5E9E">
        <w:rPr>
          <w:sz w:val="20"/>
          <w:szCs w:val="20"/>
        </w:rPr>
        <w:tab/>
      </w:r>
    </w:p>
    <w:p w14:paraId="5F86AAF6" w14:textId="12B6C054" w:rsidR="00B72211" w:rsidRPr="00AF5E9E" w:rsidRDefault="00B72211" w:rsidP="00B72211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AF5E9E">
        <w:rPr>
          <w:sz w:val="20"/>
          <w:szCs w:val="20"/>
        </w:rPr>
        <w:t xml:space="preserve">Typ: </w:t>
      </w:r>
      <w:r>
        <w:rPr>
          <w:sz w:val="20"/>
          <w:szCs w:val="20"/>
        </w:rPr>
        <w:t>BSSFURA101</w:t>
      </w:r>
    </w:p>
    <w:p w14:paraId="4C599A2D" w14:textId="77777777" w:rsidR="00B72211" w:rsidRPr="00AF5E9E" w:rsidRDefault="00B72211" w:rsidP="00B72211">
      <w:pPr>
        <w:pStyle w:val="Default"/>
        <w:ind w:firstLine="567"/>
        <w:rPr>
          <w:sz w:val="20"/>
          <w:szCs w:val="20"/>
        </w:rPr>
      </w:pPr>
    </w:p>
    <w:p w14:paraId="247C7F06" w14:textId="77777777" w:rsidR="00B72211" w:rsidRPr="00AF5E9E" w:rsidRDefault="00B72211" w:rsidP="00B72211">
      <w:pPr>
        <w:pStyle w:val="Default"/>
        <w:ind w:firstLine="567"/>
        <w:rPr>
          <w:sz w:val="20"/>
          <w:szCs w:val="20"/>
        </w:rPr>
      </w:pPr>
    </w:p>
    <w:p w14:paraId="5721D861" w14:textId="77777777" w:rsidR="00B72211" w:rsidRDefault="00B72211" w:rsidP="00B72211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0113C1DA" w14:textId="77777777" w:rsidR="00B72211" w:rsidRDefault="00B72211" w:rsidP="00B72211">
      <w:pPr>
        <w:pStyle w:val="Default"/>
        <w:ind w:firstLine="567"/>
        <w:jc w:val="both"/>
        <w:rPr>
          <w:sz w:val="20"/>
          <w:szCs w:val="20"/>
        </w:rPr>
      </w:pPr>
    </w:p>
    <w:p w14:paraId="0168EF4F" w14:textId="77777777" w:rsidR="00B72211" w:rsidRPr="00AF5E9E" w:rsidRDefault="00B72211" w:rsidP="00B72211">
      <w:pPr>
        <w:pStyle w:val="Default"/>
        <w:ind w:firstLine="567"/>
        <w:jc w:val="both"/>
        <w:rPr>
          <w:b/>
          <w:sz w:val="20"/>
          <w:szCs w:val="20"/>
        </w:rPr>
      </w:pPr>
    </w:p>
    <w:p w14:paraId="53A54F63" w14:textId="68F930D2" w:rsidR="00A93415" w:rsidRDefault="00A93415">
      <w:pPr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14:paraId="477EAB49" w14:textId="52A69624" w:rsidR="00B72211" w:rsidRDefault="00B72211" w:rsidP="00A93415">
      <w:pPr>
        <w:pStyle w:val="Default"/>
        <w:ind w:firstLine="56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Option 3: Klebeplatte</w:t>
      </w:r>
    </w:p>
    <w:p w14:paraId="617DEFCD" w14:textId="77777777" w:rsidR="00B72211" w:rsidRDefault="00B72211" w:rsidP="00B72211">
      <w:pPr>
        <w:pStyle w:val="Default"/>
        <w:ind w:firstLine="567"/>
        <w:jc w:val="both"/>
        <w:rPr>
          <w:b/>
          <w:sz w:val="20"/>
          <w:szCs w:val="20"/>
        </w:rPr>
      </w:pPr>
    </w:p>
    <w:p w14:paraId="376574F9" w14:textId="5F7E556D" w:rsidR="00B72211" w:rsidRDefault="00B72211" w:rsidP="00B72211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Option Fun</w:t>
      </w:r>
      <w:r w:rsidR="004A03C2">
        <w:rPr>
          <w:b/>
          <w:sz w:val="20"/>
          <w:szCs w:val="20"/>
        </w:rPr>
        <w:t>damentrahmen FlowMotion</w:t>
      </w:r>
      <w:r w:rsidR="00A93415">
        <w:rPr>
          <w:b/>
          <w:bCs/>
          <w:sz w:val="20"/>
          <w:szCs w:val="20"/>
          <w:vertAlign w:val="superscript"/>
        </w:rPr>
        <w:t>®</w:t>
      </w:r>
      <w:r w:rsidR="004A03C2">
        <w:rPr>
          <w:b/>
          <w:sz w:val="20"/>
          <w:szCs w:val="20"/>
        </w:rPr>
        <w:t xml:space="preserve"> lang (ML</w:t>
      </w:r>
      <w:r>
        <w:rPr>
          <w:b/>
          <w:sz w:val="20"/>
          <w:szCs w:val="20"/>
        </w:rPr>
        <w:t>), zur Überbrückung von Fußbodenheizung/Strich und verkleben</w:t>
      </w:r>
      <w:r>
        <w:rPr>
          <w:b/>
          <w:sz w:val="20"/>
          <w:szCs w:val="20"/>
        </w:rPr>
        <w:br/>
      </w:r>
    </w:p>
    <w:p w14:paraId="4A4544B4" w14:textId="77777777" w:rsidR="00B72211" w:rsidRDefault="00B72211" w:rsidP="00B72211">
      <w:pPr>
        <w:pStyle w:val="Default"/>
        <w:ind w:left="567"/>
        <w:rPr>
          <w:sz w:val="20"/>
          <w:szCs w:val="20"/>
        </w:rPr>
      </w:pPr>
    </w:p>
    <w:p w14:paraId="5E699BD5" w14:textId="77777777" w:rsidR="00B72211" w:rsidRPr="00AF5E9E" w:rsidRDefault="00B72211" w:rsidP="00B72211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AF5E9E">
        <w:rPr>
          <w:sz w:val="20"/>
          <w:szCs w:val="20"/>
        </w:rPr>
        <w:t xml:space="preserve">Hersteller: </w:t>
      </w:r>
      <w:r w:rsidRPr="00AF5E9E">
        <w:rPr>
          <w:sz w:val="20"/>
          <w:szCs w:val="20"/>
        </w:rPr>
        <w:tab/>
        <w:t>Magnetic Autocontrol GmbH</w:t>
      </w:r>
      <w:r w:rsidRPr="00AF5E9E">
        <w:rPr>
          <w:sz w:val="20"/>
          <w:szCs w:val="20"/>
        </w:rPr>
        <w:tab/>
      </w:r>
    </w:p>
    <w:p w14:paraId="148C308B" w14:textId="3B3B93A6" w:rsidR="00B72211" w:rsidRPr="00AF5E9E" w:rsidRDefault="00B72211" w:rsidP="00B72211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AF5E9E">
        <w:rPr>
          <w:sz w:val="20"/>
          <w:szCs w:val="20"/>
        </w:rPr>
        <w:t xml:space="preserve">Typ: </w:t>
      </w:r>
      <w:r>
        <w:rPr>
          <w:sz w:val="20"/>
          <w:szCs w:val="20"/>
        </w:rPr>
        <w:t>FURA</w:t>
      </w:r>
      <w:r w:rsidR="004A03C2">
        <w:rPr>
          <w:sz w:val="20"/>
          <w:szCs w:val="20"/>
        </w:rPr>
        <w:t>100</w:t>
      </w:r>
    </w:p>
    <w:p w14:paraId="612F0921" w14:textId="77777777" w:rsidR="00B72211" w:rsidRPr="00AF5E9E" w:rsidRDefault="00B72211" w:rsidP="00B72211">
      <w:pPr>
        <w:pStyle w:val="Default"/>
        <w:ind w:firstLine="567"/>
        <w:rPr>
          <w:sz w:val="20"/>
          <w:szCs w:val="20"/>
        </w:rPr>
      </w:pPr>
    </w:p>
    <w:p w14:paraId="647E1F83" w14:textId="77777777" w:rsidR="00B72211" w:rsidRPr="00AF5E9E" w:rsidRDefault="00B72211" w:rsidP="00B72211">
      <w:pPr>
        <w:pStyle w:val="Default"/>
        <w:ind w:firstLine="567"/>
        <w:rPr>
          <w:sz w:val="20"/>
          <w:szCs w:val="20"/>
        </w:rPr>
      </w:pPr>
    </w:p>
    <w:p w14:paraId="558BCD57" w14:textId="77777777" w:rsidR="00B72211" w:rsidRDefault="00B72211" w:rsidP="00B72211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6F5159E5" w14:textId="77777777" w:rsidR="00B72211" w:rsidRDefault="00B72211" w:rsidP="00B72211">
      <w:pPr>
        <w:pStyle w:val="Default"/>
        <w:ind w:firstLine="567"/>
        <w:jc w:val="both"/>
        <w:rPr>
          <w:sz w:val="20"/>
          <w:szCs w:val="20"/>
        </w:rPr>
      </w:pPr>
    </w:p>
    <w:p w14:paraId="1EF2977C" w14:textId="77777777" w:rsidR="00B72211" w:rsidRDefault="00B72211" w:rsidP="00B72211">
      <w:pPr>
        <w:pStyle w:val="Default"/>
        <w:ind w:firstLine="567"/>
        <w:jc w:val="both"/>
        <w:rPr>
          <w:sz w:val="20"/>
          <w:szCs w:val="20"/>
        </w:rPr>
      </w:pPr>
    </w:p>
    <w:p w14:paraId="5BAA3C19" w14:textId="77777777" w:rsidR="00B72211" w:rsidRDefault="00B72211" w:rsidP="00B72211">
      <w:pPr>
        <w:pStyle w:val="Default"/>
        <w:ind w:firstLine="567"/>
        <w:jc w:val="both"/>
        <w:rPr>
          <w:sz w:val="20"/>
          <w:szCs w:val="20"/>
        </w:rPr>
      </w:pPr>
    </w:p>
    <w:p w14:paraId="3D4AC126" w14:textId="0CA02CEA" w:rsidR="004A03C2" w:rsidRDefault="004A03C2" w:rsidP="004A03C2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Option Fundamentrahmen FlowMotion</w:t>
      </w:r>
      <w:r w:rsidR="00A93415">
        <w:rPr>
          <w:b/>
          <w:bCs/>
          <w:sz w:val="20"/>
          <w:szCs w:val="20"/>
          <w:vertAlign w:val="superscript"/>
        </w:rPr>
        <w:t>®</w:t>
      </w:r>
      <w:r>
        <w:rPr>
          <w:b/>
          <w:sz w:val="20"/>
          <w:szCs w:val="20"/>
        </w:rPr>
        <w:t xml:space="preserve"> kurz (MS), zur Überbrückung von Fußbodenheizung/Strich und verkleben</w:t>
      </w:r>
      <w:r>
        <w:rPr>
          <w:b/>
          <w:sz w:val="20"/>
          <w:szCs w:val="20"/>
        </w:rPr>
        <w:br/>
      </w:r>
    </w:p>
    <w:p w14:paraId="77E0A844" w14:textId="77777777" w:rsidR="004A03C2" w:rsidRDefault="004A03C2" w:rsidP="004A03C2">
      <w:pPr>
        <w:pStyle w:val="Default"/>
        <w:ind w:left="567"/>
        <w:rPr>
          <w:sz w:val="20"/>
          <w:szCs w:val="20"/>
        </w:rPr>
      </w:pPr>
    </w:p>
    <w:p w14:paraId="00A43444" w14:textId="77777777" w:rsidR="004A03C2" w:rsidRPr="00AF5E9E" w:rsidRDefault="004A03C2" w:rsidP="004A03C2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AF5E9E">
        <w:rPr>
          <w:sz w:val="20"/>
          <w:szCs w:val="20"/>
        </w:rPr>
        <w:t xml:space="preserve">Hersteller: </w:t>
      </w:r>
      <w:r w:rsidRPr="00AF5E9E">
        <w:rPr>
          <w:sz w:val="20"/>
          <w:szCs w:val="20"/>
        </w:rPr>
        <w:tab/>
        <w:t>Magnetic Autocontrol GmbH</w:t>
      </w:r>
      <w:r w:rsidRPr="00AF5E9E">
        <w:rPr>
          <w:sz w:val="20"/>
          <w:szCs w:val="20"/>
        </w:rPr>
        <w:tab/>
      </w:r>
    </w:p>
    <w:p w14:paraId="3675B60C" w14:textId="32D1FFEF" w:rsidR="004A03C2" w:rsidRPr="00AF5E9E" w:rsidRDefault="004A03C2" w:rsidP="004A03C2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AF5E9E">
        <w:rPr>
          <w:sz w:val="20"/>
          <w:szCs w:val="20"/>
        </w:rPr>
        <w:t xml:space="preserve">Typ: </w:t>
      </w:r>
      <w:r>
        <w:rPr>
          <w:sz w:val="20"/>
          <w:szCs w:val="20"/>
        </w:rPr>
        <w:t>FURA101</w:t>
      </w:r>
    </w:p>
    <w:p w14:paraId="5CD5BDAE" w14:textId="77777777" w:rsidR="004A03C2" w:rsidRPr="00AF5E9E" w:rsidRDefault="004A03C2" w:rsidP="004A03C2">
      <w:pPr>
        <w:pStyle w:val="Default"/>
        <w:ind w:firstLine="567"/>
        <w:rPr>
          <w:sz w:val="20"/>
          <w:szCs w:val="20"/>
        </w:rPr>
      </w:pPr>
    </w:p>
    <w:p w14:paraId="0EDAA0EB" w14:textId="77777777" w:rsidR="004A03C2" w:rsidRPr="00AF5E9E" w:rsidRDefault="004A03C2" w:rsidP="004A03C2">
      <w:pPr>
        <w:pStyle w:val="Default"/>
        <w:ind w:firstLine="567"/>
        <w:rPr>
          <w:sz w:val="20"/>
          <w:szCs w:val="20"/>
        </w:rPr>
      </w:pPr>
    </w:p>
    <w:p w14:paraId="745C0FA4" w14:textId="77777777" w:rsidR="004A03C2" w:rsidRDefault="004A03C2" w:rsidP="004A03C2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130589BB" w14:textId="77777777" w:rsidR="004A03C2" w:rsidRDefault="004A03C2" w:rsidP="004A03C2">
      <w:pPr>
        <w:pStyle w:val="Default"/>
        <w:ind w:firstLine="567"/>
        <w:jc w:val="both"/>
        <w:rPr>
          <w:sz w:val="20"/>
          <w:szCs w:val="20"/>
        </w:rPr>
      </w:pPr>
    </w:p>
    <w:p w14:paraId="56817C4F" w14:textId="77777777" w:rsidR="004A03C2" w:rsidRDefault="004A03C2" w:rsidP="004A03C2">
      <w:pPr>
        <w:pStyle w:val="Default"/>
        <w:ind w:firstLine="567"/>
        <w:jc w:val="both"/>
        <w:rPr>
          <w:sz w:val="20"/>
          <w:szCs w:val="20"/>
        </w:rPr>
      </w:pPr>
    </w:p>
    <w:p w14:paraId="0A8D3036" w14:textId="77777777" w:rsidR="004A03C2" w:rsidRDefault="004A03C2" w:rsidP="004A03C2">
      <w:pPr>
        <w:pStyle w:val="Default"/>
        <w:ind w:left="567"/>
        <w:rPr>
          <w:b/>
          <w:sz w:val="20"/>
          <w:szCs w:val="20"/>
        </w:rPr>
      </w:pPr>
    </w:p>
    <w:p w14:paraId="2977BD61" w14:textId="77E7B936" w:rsidR="004A03C2" w:rsidRDefault="004A03C2" w:rsidP="004A03C2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Option Kleberkartuschen FlowMotion</w:t>
      </w:r>
      <w:r w:rsidR="00A93415">
        <w:rPr>
          <w:b/>
          <w:bCs/>
          <w:sz w:val="20"/>
          <w:szCs w:val="20"/>
          <w:vertAlign w:val="superscript"/>
        </w:rPr>
        <w:t>®</w:t>
      </w:r>
      <w:r>
        <w:rPr>
          <w:b/>
          <w:sz w:val="20"/>
          <w:szCs w:val="20"/>
        </w:rPr>
        <w:t xml:space="preserve"> zum Verkleben auf einem Fertigfußboden</w:t>
      </w:r>
      <w:r>
        <w:rPr>
          <w:b/>
          <w:sz w:val="20"/>
          <w:szCs w:val="20"/>
        </w:rPr>
        <w:br/>
      </w:r>
    </w:p>
    <w:p w14:paraId="71A8F5F9" w14:textId="77777777" w:rsidR="004A03C2" w:rsidRDefault="004A03C2" w:rsidP="004A03C2">
      <w:pPr>
        <w:pStyle w:val="Default"/>
        <w:ind w:left="567"/>
        <w:rPr>
          <w:sz w:val="20"/>
          <w:szCs w:val="20"/>
        </w:rPr>
      </w:pPr>
    </w:p>
    <w:p w14:paraId="79F13316" w14:textId="77777777" w:rsidR="004A03C2" w:rsidRPr="00AF5E9E" w:rsidRDefault="004A03C2" w:rsidP="004A03C2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AF5E9E">
        <w:rPr>
          <w:sz w:val="20"/>
          <w:szCs w:val="20"/>
        </w:rPr>
        <w:t xml:space="preserve">Hersteller: </w:t>
      </w:r>
      <w:r w:rsidRPr="00AF5E9E">
        <w:rPr>
          <w:sz w:val="20"/>
          <w:szCs w:val="20"/>
        </w:rPr>
        <w:tab/>
        <w:t>Magnetic Autocontrol GmbH</w:t>
      </w:r>
      <w:r w:rsidRPr="00AF5E9E">
        <w:rPr>
          <w:sz w:val="20"/>
          <w:szCs w:val="20"/>
        </w:rPr>
        <w:tab/>
      </w:r>
    </w:p>
    <w:p w14:paraId="3541C6E8" w14:textId="5AC227D0" w:rsidR="004A03C2" w:rsidRPr="00AF5E9E" w:rsidRDefault="004A03C2" w:rsidP="004A03C2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AF5E9E">
        <w:rPr>
          <w:sz w:val="20"/>
          <w:szCs w:val="20"/>
        </w:rPr>
        <w:t xml:space="preserve">Typ: </w:t>
      </w:r>
      <w:r>
        <w:rPr>
          <w:sz w:val="20"/>
          <w:szCs w:val="20"/>
        </w:rPr>
        <w:t>BSSKL100</w:t>
      </w:r>
    </w:p>
    <w:p w14:paraId="37788C1F" w14:textId="77777777" w:rsidR="004A03C2" w:rsidRPr="00AF5E9E" w:rsidRDefault="004A03C2" w:rsidP="004A03C2">
      <w:pPr>
        <w:pStyle w:val="Default"/>
        <w:ind w:firstLine="567"/>
        <w:rPr>
          <w:sz w:val="20"/>
          <w:szCs w:val="20"/>
        </w:rPr>
      </w:pPr>
    </w:p>
    <w:p w14:paraId="26A452EF" w14:textId="77777777" w:rsidR="004A03C2" w:rsidRPr="00AF5E9E" w:rsidRDefault="004A03C2" w:rsidP="004A03C2">
      <w:pPr>
        <w:pStyle w:val="Default"/>
        <w:ind w:firstLine="567"/>
        <w:rPr>
          <w:sz w:val="20"/>
          <w:szCs w:val="20"/>
        </w:rPr>
      </w:pPr>
    </w:p>
    <w:p w14:paraId="090E7438" w14:textId="77777777" w:rsidR="004A03C2" w:rsidRDefault="004A03C2" w:rsidP="004A03C2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408AD770" w14:textId="77777777" w:rsidR="004A03C2" w:rsidRDefault="004A03C2" w:rsidP="004A03C2">
      <w:pPr>
        <w:pStyle w:val="Default"/>
        <w:ind w:firstLine="567"/>
        <w:jc w:val="both"/>
        <w:rPr>
          <w:sz w:val="20"/>
          <w:szCs w:val="20"/>
        </w:rPr>
      </w:pPr>
    </w:p>
    <w:p w14:paraId="7CF8A28B" w14:textId="77777777" w:rsidR="004A03C2" w:rsidRDefault="004A03C2" w:rsidP="004A03C2">
      <w:pPr>
        <w:pStyle w:val="Default"/>
        <w:ind w:firstLine="567"/>
        <w:jc w:val="both"/>
        <w:rPr>
          <w:sz w:val="20"/>
          <w:szCs w:val="20"/>
        </w:rPr>
      </w:pPr>
    </w:p>
    <w:p w14:paraId="6980B464" w14:textId="77777777" w:rsidR="004A03C2" w:rsidRDefault="004A03C2" w:rsidP="004A03C2">
      <w:pPr>
        <w:pStyle w:val="Default"/>
        <w:ind w:firstLine="567"/>
        <w:jc w:val="both"/>
        <w:rPr>
          <w:sz w:val="20"/>
          <w:szCs w:val="20"/>
        </w:rPr>
      </w:pPr>
    </w:p>
    <w:p w14:paraId="3D88D449" w14:textId="77777777" w:rsidR="004A03C2" w:rsidRDefault="004A03C2" w:rsidP="004A03C2">
      <w:pPr>
        <w:pStyle w:val="Default"/>
        <w:ind w:left="567"/>
        <w:rPr>
          <w:b/>
          <w:sz w:val="20"/>
          <w:szCs w:val="20"/>
        </w:rPr>
      </w:pPr>
      <w:r>
        <w:rPr>
          <w:b/>
          <w:sz w:val="20"/>
          <w:szCs w:val="20"/>
        </w:rPr>
        <w:t>Option 4: Pflastersteinmontage</w:t>
      </w:r>
    </w:p>
    <w:p w14:paraId="7B3D5622" w14:textId="77777777" w:rsidR="004A03C2" w:rsidRDefault="004A03C2" w:rsidP="004A03C2">
      <w:pPr>
        <w:pStyle w:val="Default"/>
        <w:ind w:left="567"/>
        <w:rPr>
          <w:b/>
          <w:sz w:val="20"/>
          <w:szCs w:val="20"/>
        </w:rPr>
      </w:pPr>
    </w:p>
    <w:p w14:paraId="1BCF2708" w14:textId="77777777" w:rsidR="00A93415" w:rsidRDefault="004A03C2" w:rsidP="004A03C2">
      <w:pPr>
        <w:pStyle w:val="Default"/>
        <w:ind w:left="567"/>
        <w:rPr>
          <w:b/>
          <w:sz w:val="20"/>
          <w:szCs w:val="20"/>
        </w:rPr>
      </w:pPr>
      <w:r>
        <w:rPr>
          <w:b/>
          <w:sz w:val="20"/>
          <w:szCs w:val="20"/>
        </w:rPr>
        <w:t>Option Fundamentrahmen FlowMotion</w:t>
      </w:r>
      <w:r w:rsidR="00A93415">
        <w:rPr>
          <w:b/>
          <w:bCs/>
          <w:sz w:val="20"/>
          <w:szCs w:val="20"/>
          <w:vertAlign w:val="superscript"/>
        </w:rPr>
        <w:t>®</w:t>
      </w:r>
      <w:r>
        <w:rPr>
          <w:b/>
          <w:sz w:val="20"/>
          <w:szCs w:val="20"/>
        </w:rPr>
        <w:t xml:space="preserve"> lang (ML), zur Verwendung für Pflastersteine, </w:t>
      </w:r>
    </w:p>
    <w:p w14:paraId="404F2DFA" w14:textId="75192E27" w:rsidR="004A03C2" w:rsidRDefault="004A03C2" w:rsidP="004A03C2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Höhe = 150 mm</w:t>
      </w:r>
      <w:r>
        <w:rPr>
          <w:b/>
          <w:sz w:val="20"/>
          <w:szCs w:val="20"/>
        </w:rPr>
        <w:br/>
      </w:r>
    </w:p>
    <w:p w14:paraId="38A3B666" w14:textId="77777777" w:rsidR="004A03C2" w:rsidRDefault="004A03C2" w:rsidP="004A03C2">
      <w:pPr>
        <w:pStyle w:val="Default"/>
        <w:ind w:left="567"/>
        <w:rPr>
          <w:sz w:val="20"/>
          <w:szCs w:val="20"/>
        </w:rPr>
      </w:pPr>
    </w:p>
    <w:p w14:paraId="7B993414" w14:textId="77777777" w:rsidR="004A03C2" w:rsidRPr="00AF5E9E" w:rsidRDefault="004A03C2" w:rsidP="004A03C2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AF5E9E">
        <w:rPr>
          <w:sz w:val="20"/>
          <w:szCs w:val="20"/>
        </w:rPr>
        <w:t xml:space="preserve">Hersteller: </w:t>
      </w:r>
      <w:r w:rsidRPr="00AF5E9E">
        <w:rPr>
          <w:sz w:val="20"/>
          <w:szCs w:val="20"/>
        </w:rPr>
        <w:tab/>
        <w:t>Magnetic Autocontrol GmbH</w:t>
      </w:r>
      <w:r w:rsidRPr="00AF5E9E">
        <w:rPr>
          <w:sz w:val="20"/>
          <w:szCs w:val="20"/>
        </w:rPr>
        <w:tab/>
      </w:r>
    </w:p>
    <w:p w14:paraId="3F6FD8FA" w14:textId="2C403B01" w:rsidR="004A03C2" w:rsidRPr="00AF5E9E" w:rsidRDefault="004A03C2" w:rsidP="004A03C2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AF5E9E">
        <w:rPr>
          <w:sz w:val="20"/>
          <w:szCs w:val="20"/>
        </w:rPr>
        <w:t xml:space="preserve">Typ: </w:t>
      </w:r>
      <w:r>
        <w:rPr>
          <w:sz w:val="20"/>
          <w:szCs w:val="20"/>
        </w:rPr>
        <w:t>FURA102</w:t>
      </w:r>
    </w:p>
    <w:p w14:paraId="40E3D672" w14:textId="77777777" w:rsidR="004A03C2" w:rsidRPr="00AF5E9E" w:rsidRDefault="004A03C2" w:rsidP="004A03C2">
      <w:pPr>
        <w:pStyle w:val="Default"/>
        <w:ind w:firstLine="567"/>
        <w:rPr>
          <w:sz w:val="20"/>
          <w:szCs w:val="20"/>
        </w:rPr>
      </w:pPr>
    </w:p>
    <w:p w14:paraId="7FA6B544" w14:textId="77777777" w:rsidR="004A03C2" w:rsidRPr="00AF5E9E" w:rsidRDefault="004A03C2" w:rsidP="004A03C2">
      <w:pPr>
        <w:pStyle w:val="Default"/>
        <w:ind w:firstLine="567"/>
        <w:rPr>
          <w:sz w:val="20"/>
          <w:szCs w:val="20"/>
        </w:rPr>
      </w:pPr>
    </w:p>
    <w:p w14:paraId="3984FA73" w14:textId="77777777" w:rsidR="004A03C2" w:rsidRDefault="004A03C2" w:rsidP="004A03C2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74A663BD" w14:textId="77777777" w:rsidR="004A03C2" w:rsidRDefault="004A03C2" w:rsidP="004A03C2">
      <w:pPr>
        <w:pStyle w:val="Default"/>
        <w:ind w:firstLine="567"/>
        <w:jc w:val="both"/>
        <w:rPr>
          <w:sz w:val="20"/>
          <w:szCs w:val="20"/>
        </w:rPr>
      </w:pPr>
    </w:p>
    <w:p w14:paraId="66902F99" w14:textId="77777777" w:rsidR="004A03C2" w:rsidRDefault="004A03C2" w:rsidP="004A03C2">
      <w:pPr>
        <w:pStyle w:val="Default"/>
        <w:ind w:firstLine="567"/>
        <w:jc w:val="both"/>
        <w:rPr>
          <w:sz w:val="20"/>
          <w:szCs w:val="20"/>
        </w:rPr>
      </w:pPr>
    </w:p>
    <w:p w14:paraId="447EF3AC" w14:textId="77777777" w:rsidR="004A03C2" w:rsidRDefault="004A03C2" w:rsidP="004A03C2">
      <w:pPr>
        <w:pStyle w:val="Default"/>
        <w:ind w:firstLine="567"/>
        <w:jc w:val="both"/>
        <w:rPr>
          <w:sz w:val="20"/>
          <w:szCs w:val="20"/>
        </w:rPr>
      </w:pPr>
    </w:p>
    <w:p w14:paraId="5ED9B3D9" w14:textId="77777777" w:rsidR="00D75156" w:rsidRDefault="004A03C2" w:rsidP="004A03C2">
      <w:pPr>
        <w:pStyle w:val="Default"/>
        <w:ind w:left="567"/>
        <w:rPr>
          <w:b/>
          <w:sz w:val="20"/>
          <w:szCs w:val="20"/>
        </w:rPr>
      </w:pPr>
      <w:r>
        <w:rPr>
          <w:b/>
          <w:sz w:val="20"/>
          <w:szCs w:val="20"/>
        </w:rPr>
        <w:t>Option Fundamentrahmen FlowMotion</w:t>
      </w:r>
      <w:r w:rsidR="00D75156">
        <w:rPr>
          <w:b/>
          <w:bCs/>
          <w:sz w:val="20"/>
          <w:szCs w:val="20"/>
          <w:vertAlign w:val="superscript"/>
        </w:rPr>
        <w:t>®</w:t>
      </w:r>
      <w:r>
        <w:rPr>
          <w:b/>
          <w:sz w:val="20"/>
          <w:szCs w:val="20"/>
        </w:rPr>
        <w:t xml:space="preserve"> kurz (MS), zur Verwendung für Pflastersteine, </w:t>
      </w:r>
    </w:p>
    <w:p w14:paraId="01F52CD4" w14:textId="60D57FE5" w:rsidR="004A03C2" w:rsidRDefault="004A03C2" w:rsidP="004A03C2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>Höhe = 150 mm</w:t>
      </w:r>
      <w:r>
        <w:rPr>
          <w:b/>
          <w:sz w:val="20"/>
          <w:szCs w:val="20"/>
        </w:rPr>
        <w:br/>
      </w:r>
    </w:p>
    <w:p w14:paraId="35C5740B" w14:textId="77777777" w:rsidR="004A03C2" w:rsidRDefault="004A03C2" w:rsidP="004A03C2">
      <w:pPr>
        <w:pStyle w:val="Default"/>
        <w:ind w:left="567"/>
        <w:rPr>
          <w:sz w:val="20"/>
          <w:szCs w:val="20"/>
        </w:rPr>
      </w:pPr>
    </w:p>
    <w:p w14:paraId="73019839" w14:textId="77777777" w:rsidR="004A03C2" w:rsidRPr="00AF5E9E" w:rsidRDefault="004A03C2" w:rsidP="004A03C2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AF5E9E">
        <w:rPr>
          <w:sz w:val="20"/>
          <w:szCs w:val="20"/>
        </w:rPr>
        <w:t xml:space="preserve">Hersteller: </w:t>
      </w:r>
      <w:r w:rsidRPr="00AF5E9E">
        <w:rPr>
          <w:sz w:val="20"/>
          <w:szCs w:val="20"/>
        </w:rPr>
        <w:tab/>
        <w:t>Magnetic Autocontrol GmbH</w:t>
      </w:r>
      <w:r w:rsidRPr="00AF5E9E">
        <w:rPr>
          <w:sz w:val="20"/>
          <w:szCs w:val="20"/>
        </w:rPr>
        <w:tab/>
      </w:r>
    </w:p>
    <w:p w14:paraId="1F39A577" w14:textId="39BE4707" w:rsidR="004A03C2" w:rsidRPr="00AF5E9E" w:rsidRDefault="004A03C2" w:rsidP="004A03C2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AF5E9E">
        <w:rPr>
          <w:sz w:val="20"/>
          <w:szCs w:val="20"/>
        </w:rPr>
        <w:t xml:space="preserve">Typ: </w:t>
      </w:r>
      <w:r>
        <w:rPr>
          <w:sz w:val="20"/>
          <w:szCs w:val="20"/>
        </w:rPr>
        <w:t>FURA104</w:t>
      </w:r>
    </w:p>
    <w:p w14:paraId="018D894C" w14:textId="77777777" w:rsidR="004A03C2" w:rsidRPr="00AF5E9E" w:rsidRDefault="004A03C2" w:rsidP="004A03C2">
      <w:pPr>
        <w:pStyle w:val="Default"/>
        <w:ind w:firstLine="567"/>
        <w:rPr>
          <w:sz w:val="20"/>
          <w:szCs w:val="20"/>
        </w:rPr>
      </w:pPr>
    </w:p>
    <w:p w14:paraId="2DD8CB87" w14:textId="77777777" w:rsidR="004A03C2" w:rsidRPr="00AF5E9E" w:rsidRDefault="004A03C2" w:rsidP="004A03C2">
      <w:pPr>
        <w:pStyle w:val="Default"/>
        <w:ind w:firstLine="567"/>
        <w:rPr>
          <w:sz w:val="20"/>
          <w:szCs w:val="20"/>
        </w:rPr>
      </w:pPr>
    </w:p>
    <w:p w14:paraId="7104C63E" w14:textId="77777777" w:rsidR="004A03C2" w:rsidRDefault="004A03C2" w:rsidP="004A03C2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439A869A" w14:textId="77777777" w:rsidR="004A03C2" w:rsidRDefault="004A03C2" w:rsidP="004A03C2">
      <w:pPr>
        <w:pStyle w:val="Default"/>
        <w:ind w:firstLine="567"/>
        <w:jc w:val="both"/>
        <w:rPr>
          <w:sz w:val="20"/>
          <w:szCs w:val="20"/>
        </w:rPr>
      </w:pPr>
    </w:p>
    <w:p w14:paraId="1A2A9053" w14:textId="79985BE4" w:rsidR="00D75156" w:rsidRDefault="00D75156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sz w:val="20"/>
          <w:szCs w:val="20"/>
        </w:rPr>
        <w:br w:type="page"/>
      </w:r>
    </w:p>
    <w:p w14:paraId="162DF96C" w14:textId="19C7A3D6" w:rsidR="004A03C2" w:rsidRDefault="004A03C2" w:rsidP="00D75156">
      <w:pPr>
        <w:pStyle w:val="Default"/>
        <w:ind w:firstLine="567"/>
        <w:rPr>
          <w:sz w:val="20"/>
          <w:szCs w:val="20"/>
        </w:rPr>
      </w:pPr>
      <w:r>
        <w:rPr>
          <w:b/>
          <w:sz w:val="20"/>
          <w:szCs w:val="20"/>
        </w:rPr>
        <w:lastRenderedPageBreak/>
        <w:t>Option Befestigungsset zur Montage auf dem Fertigfußboden</w:t>
      </w:r>
      <w:r>
        <w:rPr>
          <w:b/>
          <w:sz w:val="20"/>
          <w:szCs w:val="20"/>
        </w:rPr>
        <w:br/>
      </w:r>
    </w:p>
    <w:p w14:paraId="7CC65F80" w14:textId="77777777" w:rsidR="004A03C2" w:rsidRDefault="004A03C2" w:rsidP="004A03C2">
      <w:pPr>
        <w:pStyle w:val="Default"/>
        <w:ind w:left="567"/>
        <w:rPr>
          <w:sz w:val="20"/>
          <w:szCs w:val="20"/>
        </w:rPr>
      </w:pPr>
    </w:p>
    <w:p w14:paraId="614AA556" w14:textId="77777777" w:rsidR="004A03C2" w:rsidRPr="00AF5E9E" w:rsidRDefault="004A03C2" w:rsidP="004A03C2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AF5E9E">
        <w:rPr>
          <w:sz w:val="20"/>
          <w:szCs w:val="20"/>
        </w:rPr>
        <w:t xml:space="preserve">Hersteller: </w:t>
      </w:r>
      <w:r w:rsidRPr="00AF5E9E">
        <w:rPr>
          <w:sz w:val="20"/>
          <w:szCs w:val="20"/>
        </w:rPr>
        <w:tab/>
        <w:t>Magnetic Autocontrol GmbH</w:t>
      </w:r>
      <w:r w:rsidRPr="00AF5E9E">
        <w:rPr>
          <w:sz w:val="20"/>
          <w:szCs w:val="20"/>
        </w:rPr>
        <w:tab/>
      </w:r>
    </w:p>
    <w:p w14:paraId="07B5CD8E" w14:textId="5D73449A" w:rsidR="004A03C2" w:rsidRPr="00AF5E9E" w:rsidRDefault="004A03C2" w:rsidP="004A03C2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AF5E9E">
        <w:rPr>
          <w:sz w:val="20"/>
          <w:szCs w:val="20"/>
        </w:rPr>
        <w:t xml:space="preserve">Typ: </w:t>
      </w:r>
      <w:r>
        <w:rPr>
          <w:sz w:val="20"/>
          <w:szCs w:val="20"/>
        </w:rPr>
        <w:t>BSS100</w:t>
      </w:r>
    </w:p>
    <w:p w14:paraId="649B76FB" w14:textId="77777777" w:rsidR="004A03C2" w:rsidRPr="00AF5E9E" w:rsidRDefault="004A03C2" w:rsidP="004A03C2">
      <w:pPr>
        <w:pStyle w:val="Default"/>
        <w:ind w:firstLine="567"/>
        <w:rPr>
          <w:sz w:val="20"/>
          <w:szCs w:val="20"/>
        </w:rPr>
      </w:pPr>
    </w:p>
    <w:p w14:paraId="3B307671" w14:textId="77777777" w:rsidR="004A03C2" w:rsidRPr="00AF5E9E" w:rsidRDefault="004A03C2" w:rsidP="004A03C2">
      <w:pPr>
        <w:pStyle w:val="Default"/>
        <w:ind w:firstLine="567"/>
        <w:rPr>
          <w:sz w:val="20"/>
          <w:szCs w:val="20"/>
        </w:rPr>
      </w:pPr>
    </w:p>
    <w:p w14:paraId="4D3C9F2C" w14:textId="77777777" w:rsidR="004A03C2" w:rsidRDefault="004A03C2" w:rsidP="004A03C2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6DEF737A" w14:textId="77777777" w:rsidR="004A03C2" w:rsidRDefault="004A03C2" w:rsidP="004A03C2">
      <w:pPr>
        <w:pStyle w:val="Default"/>
        <w:ind w:firstLine="567"/>
        <w:jc w:val="both"/>
        <w:rPr>
          <w:sz w:val="20"/>
          <w:szCs w:val="20"/>
        </w:rPr>
      </w:pPr>
    </w:p>
    <w:p w14:paraId="5556E753" w14:textId="77777777" w:rsidR="004A03C2" w:rsidRDefault="004A03C2" w:rsidP="004A03C2">
      <w:pPr>
        <w:pStyle w:val="Default"/>
        <w:ind w:firstLine="567"/>
        <w:jc w:val="both"/>
        <w:rPr>
          <w:sz w:val="20"/>
          <w:szCs w:val="20"/>
        </w:rPr>
      </w:pPr>
    </w:p>
    <w:p w14:paraId="099550F3" w14:textId="77777777" w:rsidR="004A03C2" w:rsidRDefault="004A03C2" w:rsidP="004A03C2">
      <w:pPr>
        <w:pStyle w:val="Default"/>
        <w:ind w:firstLine="567"/>
        <w:jc w:val="both"/>
        <w:rPr>
          <w:sz w:val="20"/>
          <w:szCs w:val="20"/>
        </w:rPr>
      </w:pPr>
    </w:p>
    <w:p w14:paraId="48D7A63D" w14:textId="2C024D34" w:rsidR="004A03C2" w:rsidRDefault="004A03C2" w:rsidP="004A03C2">
      <w:pPr>
        <w:pStyle w:val="Default"/>
        <w:ind w:left="567"/>
        <w:rPr>
          <w:b/>
          <w:sz w:val="20"/>
          <w:szCs w:val="20"/>
        </w:rPr>
      </w:pPr>
      <w:r>
        <w:rPr>
          <w:b/>
          <w:sz w:val="20"/>
          <w:szCs w:val="20"/>
        </w:rPr>
        <w:t>Option 5: Plattform</w:t>
      </w:r>
    </w:p>
    <w:p w14:paraId="7712EC5B" w14:textId="77777777" w:rsidR="004A03C2" w:rsidRDefault="004A03C2" w:rsidP="004A03C2">
      <w:pPr>
        <w:pStyle w:val="Default"/>
        <w:ind w:left="567"/>
        <w:rPr>
          <w:b/>
          <w:sz w:val="20"/>
          <w:szCs w:val="20"/>
        </w:rPr>
      </w:pPr>
    </w:p>
    <w:p w14:paraId="656EF0E9" w14:textId="0025C687" w:rsidR="004A03C2" w:rsidRDefault="004A03C2" w:rsidP="004A03C2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 xml:space="preserve">Option Sockel/Plattform Edelstahl, mTripod ML/MS, 1 Durchgang </w:t>
      </w:r>
    </w:p>
    <w:p w14:paraId="6C1CF7B4" w14:textId="77777777" w:rsidR="004A03C2" w:rsidRDefault="004A03C2" w:rsidP="004A03C2">
      <w:pPr>
        <w:pStyle w:val="Default"/>
        <w:ind w:left="567"/>
        <w:rPr>
          <w:sz w:val="20"/>
          <w:szCs w:val="20"/>
        </w:rPr>
      </w:pPr>
    </w:p>
    <w:p w14:paraId="2E57A529" w14:textId="77777777" w:rsidR="004A03C2" w:rsidRPr="00AF5E9E" w:rsidRDefault="004A03C2" w:rsidP="004A03C2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AF5E9E">
        <w:rPr>
          <w:sz w:val="20"/>
          <w:szCs w:val="20"/>
        </w:rPr>
        <w:t xml:space="preserve">Hersteller: </w:t>
      </w:r>
      <w:r w:rsidRPr="00AF5E9E">
        <w:rPr>
          <w:sz w:val="20"/>
          <w:szCs w:val="20"/>
        </w:rPr>
        <w:tab/>
        <w:t>Magnetic Autocontrol GmbH</w:t>
      </w:r>
      <w:r w:rsidRPr="00AF5E9E">
        <w:rPr>
          <w:sz w:val="20"/>
          <w:szCs w:val="20"/>
        </w:rPr>
        <w:tab/>
      </w:r>
    </w:p>
    <w:p w14:paraId="7367D79B" w14:textId="7B312AD8" w:rsidR="004A03C2" w:rsidRPr="00AF5E9E" w:rsidRDefault="004A03C2" w:rsidP="004A03C2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AF5E9E">
        <w:rPr>
          <w:sz w:val="20"/>
          <w:szCs w:val="20"/>
        </w:rPr>
        <w:t xml:space="preserve">Typ: </w:t>
      </w:r>
      <w:r>
        <w:rPr>
          <w:sz w:val="20"/>
          <w:szCs w:val="20"/>
        </w:rPr>
        <w:t>FMMS_TP</w:t>
      </w:r>
    </w:p>
    <w:p w14:paraId="71C73A9C" w14:textId="77777777" w:rsidR="004A03C2" w:rsidRPr="00AF5E9E" w:rsidRDefault="004A03C2" w:rsidP="004A03C2">
      <w:pPr>
        <w:pStyle w:val="Default"/>
        <w:ind w:firstLine="567"/>
        <w:rPr>
          <w:sz w:val="20"/>
          <w:szCs w:val="20"/>
        </w:rPr>
      </w:pPr>
    </w:p>
    <w:p w14:paraId="032062B2" w14:textId="77777777" w:rsidR="004A03C2" w:rsidRPr="00AF5E9E" w:rsidRDefault="004A03C2" w:rsidP="004A03C2">
      <w:pPr>
        <w:pStyle w:val="Default"/>
        <w:ind w:firstLine="567"/>
        <w:rPr>
          <w:sz w:val="20"/>
          <w:szCs w:val="20"/>
        </w:rPr>
      </w:pPr>
    </w:p>
    <w:p w14:paraId="0C76E90F" w14:textId="77777777" w:rsidR="004A03C2" w:rsidRDefault="004A03C2" w:rsidP="004A03C2">
      <w:pPr>
        <w:pStyle w:val="Default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Menge: …………..      Einheit: St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EP: …………..</w:t>
      </w:r>
      <w:r>
        <w:rPr>
          <w:sz w:val="20"/>
          <w:szCs w:val="20"/>
        </w:rPr>
        <w:tab/>
        <w:t>GP: …………..</w:t>
      </w:r>
    </w:p>
    <w:p w14:paraId="4C1E550B" w14:textId="77777777" w:rsidR="00AF5E9E" w:rsidRDefault="00AF5E9E" w:rsidP="00867EFF">
      <w:pPr>
        <w:pStyle w:val="Default"/>
        <w:ind w:firstLine="567"/>
        <w:jc w:val="both"/>
        <w:rPr>
          <w:sz w:val="20"/>
          <w:szCs w:val="20"/>
        </w:rPr>
      </w:pPr>
    </w:p>
    <w:p w14:paraId="128ACF16" w14:textId="77777777" w:rsidR="005B7461" w:rsidRPr="001E565D" w:rsidRDefault="005B7461" w:rsidP="00D75156">
      <w:pPr>
        <w:pStyle w:val="Default"/>
        <w:rPr>
          <w:b/>
          <w:bCs/>
          <w:color w:val="auto"/>
          <w:sz w:val="20"/>
          <w:szCs w:val="20"/>
        </w:rPr>
      </w:pPr>
    </w:p>
    <w:sectPr w:rsidR="005B7461" w:rsidRPr="001E565D" w:rsidSect="001C20B3">
      <w:headerReference w:type="default" r:id="rId8"/>
      <w:footerReference w:type="default" r:id="rId9"/>
      <w:pgSz w:w="11900" w:h="16840"/>
      <w:pgMar w:top="1418" w:right="567" w:bottom="1134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DE871B" w14:textId="77777777" w:rsidR="001C3F3D" w:rsidRDefault="001C3F3D" w:rsidP="00C05D8B">
      <w:r>
        <w:separator/>
      </w:r>
    </w:p>
  </w:endnote>
  <w:endnote w:type="continuationSeparator" w:id="0">
    <w:p w14:paraId="2F5733C5" w14:textId="77777777" w:rsidR="001C3F3D" w:rsidRDefault="001C3F3D" w:rsidP="00C05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porateSBQ-Regular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1B07B4" w14:textId="2BD96199" w:rsidR="001C3F3D" w:rsidRPr="004B4327" w:rsidRDefault="001C3F3D" w:rsidP="001C20B3">
    <w:pPr>
      <w:pStyle w:val="Fuzeile"/>
      <w:tabs>
        <w:tab w:val="clear" w:pos="4536"/>
        <w:tab w:val="clear" w:pos="9072"/>
        <w:tab w:val="center" w:pos="5103"/>
        <w:tab w:val="right" w:pos="10206"/>
      </w:tabs>
      <w:ind w:left="567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FILENAME   \* MERGEFORMAT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56270001DE.docx</w:t>
    </w:r>
    <w:r>
      <w:rPr>
        <w:rFonts w:ascii="Arial" w:hAnsi="Arial" w:cs="Arial"/>
        <w:sz w:val="16"/>
        <w:szCs w:val="16"/>
      </w:rPr>
      <w:fldChar w:fldCharType="end"/>
    </w:r>
    <w:r w:rsidRPr="004B4327">
      <w:rPr>
        <w:rFonts w:ascii="Arial" w:hAnsi="Arial" w:cs="Arial"/>
        <w:sz w:val="16"/>
        <w:szCs w:val="16"/>
      </w:rPr>
      <w:tab/>
    </w:r>
    <w:r w:rsidRPr="004B4327">
      <w:rPr>
        <w:rFonts w:ascii="Arial" w:hAnsi="Arial" w:cs="Arial"/>
        <w:sz w:val="16"/>
        <w:szCs w:val="16"/>
      </w:rPr>
      <w:fldChar w:fldCharType="begin"/>
    </w:r>
    <w:r w:rsidRPr="004B4327">
      <w:rPr>
        <w:rFonts w:ascii="Arial" w:hAnsi="Arial" w:cs="Arial"/>
        <w:sz w:val="16"/>
        <w:szCs w:val="16"/>
      </w:rPr>
      <w:instrText>PAGE   \* MERGEFORMAT</w:instrText>
    </w:r>
    <w:r w:rsidRPr="004B4327">
      <w:rPr>
        <w:rFonts w:ascii="Arial" w:hAnsi="Arial" w:cs="Arial"/>
        <w:sz w:val="16"/>
        <w:szCs w:val="16"/>
      </w:rPr>
      <w:fldChar w:fldCharType="separate"/>
    </w:r>
    <w:r w:rsidR="0001459A">
      <w:rPr>
        <w:rFonts w:ascii="Arial" w:hAnsi="Arial" w:cs="Arial"/>
        <w:noProof/>
        <w:sz w:val="16"/>
        <w:szCs w:val="16"/>
      </w:rPr>
      <w:t>4</w:t>
    </w:r>
    <w:r w:rsidRPr="004B4327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>/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  \* MERGEFORMAT </w:instrText>
    </w:r>
    <w:r>
      <w:rPr>
        <w:rFonts w:ascii="Arial" w:hAnsi="Arial" w:cs="Arial"/>
        <w:sz w:val="16"/>
        <w:szCs w:val="16"/>
      </w:rPr>
      <w:fldChar w:fldCharType="separate"/>
    </w:r>
    <w:r w:rsidR="0001459A">
      <w:rPr>
        <w:rFonts w:ascii="Arial" w:hAnsi="Arial" w:cs="Arial"/>
        <w:noProof/>
        <w:sz w:val="16"/>
        <w:szCs w:val="16"/>
      </w:rPr>
      <w:t>14</w:t>
    </w:r>
    <w:r>
      <w:rPr>
        <w:rFonts w:ascii="Arial" w:hAnsi="Arial" w:cs="Arial"/>
        <w:sz w:val="16"/>
        <w:szCs w:val="16"/>
      </w:rPr>
      <w:fldChar w:fldCharType="end"/>
    </w:r>
    <w:r w:rsidRPr="004B4327"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DATE   \* MERGEFORMAT </w:instrText>
    </w:r>
    <w:r>
      <w:rPr>
        <w:rFonts w:ascii="Arial" w:hAnsi="Arial" w:cs="Arial"/>
        <w:sz w:val="16"/>
        <w:szCs w:val="16"/>
      </w:rPr>
      <w:fldChar w:fldCharType="separate"/>
    </w:r>
    <w:r w:rsidR="007010B1">
      <w:rPr>
        <w:rFonts w:ascii="Arial" w:hAnsi="Arial" w:cs="Arial"/>
        <w:noProof/>
        <w:sz w:val="16"/>
        <w:szCs w:val="16"/>
      </w:rPr>
      <w:t>21.12.2021</w:t>
    </w:r>
    <w:r>
      <w:rPr>
        <w:rFonts w:ascii="Arial" w:hAnsi="Arial" w:cs="Arial"/>
        <w:sz w:val="16"/>
        <w:szCs w:val="16"/>
      </w:rPr>
      <w:fldChar w:fldCharType="end"/>
    </w:r>
  </w:p>
  <w:p w14:paraId="16036D11" w14:textId="77777777" w:rsidR="001C3F3D" w:rsidRDefault="001C3F3D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206831" w14:textId="77777777" w:rsidR="001C3F3D" w:rsidRDefault="001C3F3D" w:rsidP="00C05D8B">
      <w:r>
        <w:separator/>
      </w:r>
    </w:p>
  </w:footnote>
  <w:footnote w:type="continuationSeparator" w:id="0">
    <w:p w14:paraId="77F291A8" w14:textId="77777777" w:rsidR="001C3F3D" w:rsidRDefault="001C3F3D" w:rsidP="00C05D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F600C7" w14:textId="77777777" w:rsidR="001C3F3D" w:rsidRPr="00C05D8B" w:rsidRDefault="001C3F3D" w:rsidP="00A858A9">
    <w:pPr>
      <w:pStyle w:val="Kopfzeile"/>
      <w:tabs>
        <w:tab w:val="clear" w:pos="4536"/>
        <w:tab w:val="clear" w:pos="9072"/>
      </w:tabs>
    </w:pPr>
    <w:r>
      <w:rPr>
        <w:noProof/>
        <w:lang w:eastAsia="de-DE"/>
      </w:rPr>
      <w:drawing>
        <wp:anchor distT="0" distB="0" distL="114300" distR="114300" simplePos="0" relativeHeight="251658240" behindDoc="0" locked="0" layoutInCell="1" allowOverlap="1" wp14:anchorId="618332E6" wp14:editId="01448CEE">
          <wp:simplePos x="0" y="0"/>
          <wp:positionH relativeFrom="leftMargin">
            <wp:posOffset>0</wp:posOffset>
          </wp:positionH>
          <wp:positionV relativeFrom="topMargin">
            <wp:posOffset>0</wp:posOffset>
          </wp:positionV>
          <wp:extent cx="7560000" cy="898928"/>
          <wp:effectExtent l="0" t="0" r="0" b="0"/>
          <wp:wrapNone/>
          <wp:docPr id="1" name="Bild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G16-112_Briefbogen_Deutschland_Seite2_obe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98928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DB1DCB"/>
    <w:multiLevelType w:val="hybridMultilevel"/>
    <w:tmpl w:val="24B80D92"/>
    <w:lvl w:ilvl="0" w:tplc="F3F0BE54">
      <w:numFmt w:val="bullet"/>
      <w:lvlText w:val=""/>
      <w:lvlJc w:val="left"/>
      <w:pPr>
        <w:ind w:left="927" w:hanging="360"/>
      </w:pPr>
      <w:rPr>
        <w:rFonts w:ascii="Wingdings" w:eastAsiaTheme="minorHAnsi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55241FA3"/>
    <w:multiLevelType w:val="hybridMultilevel"/>
    <w:tmpl w:val="BB64A082"/>
    <w:lvl w:ilvl="0" w:tplc="34D648D6">
      <w:start w:val="1"/>
      <w:numFmt w:val="bullet"/>
      <w:lvlText w:val="-"/>
      <w:lvlJc w:val="left"/>
      <w:pPr>
        <w:ind w:left="1287" w:hanging="360"/>
      </w:pPr>
      <w:rPr>
        <w:rFonts w:ascii="Arial" w:hAnsi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D61A6B"/>
    <w:multiLevelType w:val="hybridMultilevel"/>
    <w:tmpl w:val="83EA0D50"/>
    <w:lvl w:ilvl="0" w:tplc="B05E7276">
      <w:start w:val="8"/>
      <w:numFmt w:val="bullet"/>
      <w:lvlText w:val="-"/>
      <w:lvlJc w:val="left"/>
      <w:pPr>
        <w:ind w:left="927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79841D5A"/>
    <w:multiLevelType w:val="multilevel"/>
    <w:tmpl w:val="D90AF916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3"/>
  </w:num>
  <w:num w:numId="5">
    <w:abstractNumId w:val="3"/>
  </w:num>
  <w:num w:numId="6">
    <w:abstractNumId w:val="3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2"/>
  </w:num>
  <w:num w:numId="29">
    <w:abstractNumId w:val="1"/>
  </w:num>
  <w:num w:numId="30">
    <w:abstractNumId w:val="1"/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461"/>
    <w:rsid w:val="00006505"/>
    <w:rsid w:val="0001459A"/>
    <w:rsid w:val="00050DCD"/>
    <w:rsid w:val="000D0E1F"/>
    <w:rsid w:val="00114BA9"/>
    <w:rsid w:val="0013504C"/>
    <w:rsid w:val="001401FC"/>
    <w:rsid w:val="001841FA"/>
    <w:rsid w:val="001B2311"/>
    <w:rsid w:val="001B7A8D"/>
    <w:rsid w:val="001C0CC6"/>
    <w:rsid w:val="001C1DBB"/>
    <w:rsid w:val="001C20B3"/>
    <w:rsid w:val="001C3F3D"/>
    <w:rsid w:val="001E565D"/>
    <w:rsid w:val="001F53EB"/>
    <w:rsid w:val="00225FB1"/>
    <w:rsid w:val="00267104"/>
    <w:rsid w:val="002932A5"/>
    <w:rsid w:val="002B51DE"/>
    <w:rsid w:val="002C0F2D"/>
    <w:rsid w:val="002F373B"/>
    <w:rsid w:val="00310EB9"/>
    <w:rsid w:val="003237DF"/>
    <w:rsid w:val="00332ED6"/>
    <w:rsid w:val="0033518A"/>
    <w:rsid w:val="00347728"/>
    <w:rsid w:val="00417E3F"/>
    <w:rsid w:val="00422E26"/>
    <w:rsid w:val="0044683F"/>
    <w:rsid w:val="00476041"/>
    <w:rsid w:val="00480DD8"/>
    <w:rsid w:val="00491AC7"/>
    <w:rsid w:val="004A03C2"/>
    <w:rsid w:val="004B4327"/>
    <w:rsid w:val="004F509D"/>
    <w:rsid w:val="00500122"/>
    <w:rsid w:val="005656A1"/>
    <w:rsid w:val="00576421"/>
    <w:rsid w:val="0059182A"/>
    <w:rsid w:val="00594E5B"/>
    <w:rsid w:val="005B7461"/>
    <w:rsid w:val="005C67DE"/>
    <w:rsid w:val="005D0EE4"/>
    <w:rsid w:val="005D3DB9"/>
    <w:rsid w:val="005E61B6"/>
    <w:rsid w:val="005F4A9C"/>
    <w:rsid w:val="005F68AA"/>
    <w:rsid w:val="00686587"/>
    <w:rsid w:val="0069372D"/>
    <w:rsid w:val="006E15AF"/>
    <w:rsid w:val="006F6686"/>
    <w:rsid w:val="007010B1"/>
    <w:rsid w:val="00702A1A"/>
    <w:rsid w:val="007137EA"/>
    <w:rsid w:val="00745988"/>
    <w:rsid w:val="00784CBD"/>
    <w:rsid w:val="00785493"/>
    <w:rsid w:val="00790652"/>
    <w:rsid w:val="007A0027"/>
    <w:rsid w:val="007D1454"/>
    <w:rsid w:val="008407C6"/>
    <w:rsid w:val="00867EFF"/>
    <w:rsid w:val="008C1CC7"/>
    <w:rsid w:val="008C4300"/>
    <w:rsid w:val="008D1C6D"/>
    <w:rsid w:val="008E5625"/>
    <w:rsid w:val="008F520F"/>
    <w:rsid w:val="00924AFD"/>
    <w:rsid w:val="009259FD"/>
    <w:rsid w:val="00950E4B"/>
    <w:rsid w:val="00987990"/>
    <w:rsid w:val="00997A9E"/>
    <w:rsid w:val="009A75A8"/>
    <w:rsid w:val="009C1497"/>
    <w:rsid w:val="009C6028"/>
    <w:rsid w:val="009D32A6"/>
    <w:rsid w:val="00A16DA0"/>
    <w:rsid w:val="00A858A9"/>
    <w:rsid w:val="00A91894"/>
    <w:rsid w:val="00A93415"/>
    <w:rsid w:val="00AA1327"/>
    <w:rsid w:val="00AF5E9E"/>
    <w:rsid w:val="00AF7402"/>
    <w:rsid w:val="00B4733B"/>
    <w:rsid w:val="00B544FC"/>
    <w:rsid w:val="00B634CE"/>
    <w:rsid w:val="00B72211"/>
    <w:rsid w:val="00B9643B"/>
    <w:rsid w:val="00BC1A3B"/>
    <w:rsid w:val="00BC78AE"/>
    <w:rsid w:val="00C05D8B"/>
    <w:rsid w:val="00C20D29"/>
    <w:rsid w:val="00C26593"/>
    <w:rsid w:val="00C65B16"/>
    <w:rsid w:val="00C8658D"/>
    <w:rsid w:val="00CB0169"/>
    <w:rsid w:val="00CD445B"/>
    <w:rsid w:val="00CE4DF7"/>
    <w:rsid w:val="00D27A7C"/>
    <w:rsid w:val="00D42D08"/>
    <w:rsid w:val="00D75156"/>
    <w:rsid w:val="00D77EEE"/>
    <w:rsid w:val="00DB01E6"/>
    <w:rsid w:val="00DB4A34"/>
    <w:rsid w:val="00DB60E0"/>
    <w:rsid w:val="00DD1A85"/>
    <w:rsid w:val="00E53655"/>
    <w:rsid w:val="00E81F9A"/>
    <w:rsid w:val="00EB19FD"/>
    <w:rsid w:val="00EB3F3F"/>
    <w:rsid w:val="00EE079A"/>
    <w:rsid w:val="00F36E75"/>
    <w:rsid w:val="00F421C9"/>
    <w:rsid w:val="00F463A7"/>
    <w:rsid w:val="00F737A3"/>
    <w:rsid w:val="00F80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  <w14:docId w14:val="396ACA97"/>
  <w14:defaultImageDpi w14:val="300"/>
  <w15:docId w15:val="{4B4E332B-2932-4233-BE50-BFEA2C685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porateSBQ-Regular" w:eastAsiaTheme="minorEastAsia" w:hAnsi="CorporateSBQ-Regular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B7461"/>
    <w:pPr>
      <w:spacing w:after="200" w:line="276" w:lineRule="auto"/>
    </w:pPr>
    <w:rPr>
      <w:rFonts w:asciiTheme="minorHAnsi" w:eastAsiaTheme="minorHAnsi" w:hAnsiTheme="minorHAns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5F68AA"/>
    <w:pPr>
      <w:keepNext/>
      <w:numPr>
        <w:numId w:val="27"/>
      </w:numPr>
      <w:outlineLvl w:val="0"/>
    </w:pPr>
    <w:rPr>
      <w:rFonts w:eastAsia="Times New Roman" w:cs="Times New Roman"/>
      <w:b/>
      <w:sz w:val="32"/>
      <w:szCs w:val="20"/>
    </w:rPr>
  </w:style>
  <w:style w:type="paragraph" w:styleId="berschrift2">
    <w:name w:val="heading 2"/>
    <w:basedOn w:val="Standard"/>
    <w:next w:val="Standard"/>
    <w:link w:val="berschrift2Zchn"/>
    <w:qFormat/>
    <w:rsid w:val="005F68AA"/>
    <w:pPr>
      <w:keepNext/>
      <w:numPr>
        <w:ilvl w:val="1"/>
        <w:numId w:val="27"/>
      </w:numPr>
      <w:jc w:val="both"/>
      <w:outlineLvl w:val="1"/>
    </w:pPr>
    <w:rPr>
      <w:rFonts w:eastAsia="Times New Roman" w:cs="Times New Roman"/>
      <w:b/>
      <w:sz w:val="28"/>
      <w:szCs w:val="20"/>
    </w:rPr>
  </w:style>
  <w:style w:type="paragraph" w:styleId="berschrift3">
    <w:name w:val="heading 3"/>
    <w:basedOn w:val="Standard"/>
    <w:next w:val="Standard"/>
    <w:link w:val="berschrift3Zchn"/>
    <w:qFormat/>
    <w:rsid w:val="005F68AA"/>
    <w:pPr>
      <w:keepNext/>
      <w:numPr>
        <w:ilvl w:val="2"/>
        <w:numId w:val="27"/>
      </w:numPr>
      <w:jc w:val="both"/>
      <w:outlineLvl w:val="2"/>
    </w:pPr>
    <w:rPr>
      <w:rFonts w:eastAsia="Times New Roman" w:cs="Times New Roman"/>
      <w:b/>
      <w:sz w:val="20"/>
      <w:szCs w:val="20"/>
    </w:rPr>
  </w:style>
  <w:style w:type="paragraph" w:styleId="berschrift4">
    <w:name w:val="heading 4"/>
    <w:basedOn w:val="Standard"/>
    <w:next w:val="Standard"/>
    <w:link w:val="berschrift4Zchn"/>
    <w:qFormat/>
    <w:rsid w:val="005F68AA"/>
    <w:pPr>
      <w:keepNext/>
      <w:numPr>
        <w:ilvl w:val="3"/>
        <w:numId w:val="27"/>
      </w:numPr>
      <w:spacing w:before="240" w:after="60"/>
      <w:outlineLvl w:val="3"/>
    </w:pPr>
    <w:rPr>
      <w:rFonts w:eastAsia="Times New Roman" w:cs="Times New Roman"/>
      <w:b/>
      <w:szCs w:val="20"/>
    </w:rPr>
  </w:style>
  <w:style w:type="paragraph" w:styleId="berschrift5">
    <w:name w:val="heading 5"/>
    <w:basedOn w:val="Standard"/>
    <w:next w:val="Standard"/>
    <w:link w:val="berschrift5Zchn"/>
    <w:qFormat/>
    <w:rsid w:val="005F68AA"/>
    <w:pPr>
      <w:numPr>
        <w:ilvl w:val="4"/>
        <w:numId w:val="27"/>
      </w:numPr>
      <w:spacing w:before="240" w:after="60"/>
      <w:outlineLvl w:val="4"/>
    </w:pPr>
    <w:rPr>
      <w:rFonts w:eastAsia="Times New Roman" w:cs="Times New Roman"/>
      <w:szCs w:val="20"/>
    </w:rPr>
  </w:style>
  <w:style w:type="paragraph" w:styleId="berschrift6">
    <w:name w:val="heading 6"/>
    <w:basedOn w:val="Standard"/>
    <w:next w:val="Standard"/>
    <w:link w:val="berschrift6Zchn"/>
    <w:qFormat/>
    <w:rsid w:val="005F68AA"/>
    <w:pPr>
      <w:numPr>
        <w:ilvl w:val="5"/>
        <w:numId w:val="27"/>
      </w:numPr>
      <w:spacing w:before="240" w:after="60"/>
      <w:outlineLvl w:val="5"/>
    </w:pPr>
    <w:rPr>
      <w:rFonts w:eastAsia="Times New Roman" w:cs="Times New Roman"/>
      <w:i/>
      <w:szCs w:val="20"/>
    </w:rPr>
  </w:style>
  <w:style w:type="paragraph" w:styleId="berschrift7">
    <w:name w:val="heading 7"/>
    <w:basedOn w:val="Standard"/>
    <w:next w:val="Standard"/>
    <w:link w:val="berschrift7Zchn"/>
    <w:qFormat/>
    <w:rsid w:val="005F68AA"/>
    <w:pPr>
      <w:numPr>
        <w:ilvl w:val="6"/>
        <w:numId w:val="27"/>
      </w:numPr>
      <w:spacing w:before="240" w:after="60"/>
      <w:outlineLvl w:val="6"/>
    </w:pPr>
    <w:rPr>
      <w:rFonts w:eastAsia="Times New Roman" w:cs="Times New Roman"/>
      <w:sz w:val="20"/>
      <w:szCs w:val="20"/>
    </w:rPr>
  </w:style>
  <w:style w:type="paragraph" w:styleId="berschrift8">
    <w:name w:val="heading 8"/>
    <w:basedOn w:val="Standard"/>
    <w:next w:val="Standard"/>
    <w:link w:val="berschrift8Zchn"/>
    <w:qFormat/>
    <w:rsid w:val="005F68AA"/>
    <w:pPr>
      <w:numPr>
        <w:ilvl w:val="7"/>
        <w:numId w:val="27"/>
      </w:numPr>
      <w:spacing w:before="240" w:after="60"/>
      <w:outlineLvl w:val="7"/>
    </w:pPr>
    <w:rPr>
      <w:rFonts w:eastAsia="Times New Roman" w:cs="Times New Roman"/>
      <w:i/>
      <w:sz w:val="20"/>
      <w:szCs w:val="20"/>
    </w:rPr>
  </w:style>
  <w:style w:type="paragraph" w:styleId="berschrift9">
    <w:name w:val="heading 9"/>
    <w:basedOn w:val="Standard"/>
    <w:next w:val="Standard"/>
    <w:link w:val="berschrift9Zchn"/>
    <w:qFormat/>
    <w:rsid w:val="005F68AA"/>
    <w:pPr>
      <w:numPr>
        <w:ilvl w:val="8"/>
        <w:numId w:val="2"/>
      </w:numPr>
      <w:spacing w:before="240" w:after="60"/>
      <w:outlineLvl w:val="8"/>
    </w:pPr>
    <w:rPr>
      <w:rFonts w:eastAsia="Times New Roman" w:cs="Times New Roman"/>
      <w:b/>
      <w:i/>
      <w:sz w:val="18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B51DE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B51DE"/>
    <w:rPr>
      <w:rFonts w:ascii="Lucida Grande" w:hAnsi="Lucida Grande" w:cs="Lucida Grande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C05D8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05D8B"/>
  </w:style>
  <w:style w:type="paragraph" w:styleId="Fuzeile">
    <w:name w:val="footer"/>
    <w:basedOn w:val="Standard"/>
    <w:link w:val="FuzeileZchn"/>
    <w:uiPriority w:val="99"/>
    <w:unhideWhenUsed/>
    <w:rsid w:val="00C05D8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05D8B"/>
  </w:style>
  <w:style w:type="character" w:styleId="SchwacheHervorhebung">
    <w:name w:val="Subtle Emphasis"/>
    <w:basedOn w:val="Absatz-Standardschriftart"/>
    <w:uiPriority w:val="19"/>
    <w:qFormat/>
    <w:rsid w:val="005F68AA"/>
    <w:rPr>
      <w:i/>
      <w:iCs/>
      <w:color w:val="808080" w:themeColor="text1" w:themeTint="7F"/>
    </w:rPr>
  </w:style>
  <w:style w:type="character" w:customStyle="1" w:styleId="berschrift1Zchn">
    <w:name w:val="Überschrift 1 Zchn"/>
    <w:basedOn w:val="Absatz-Standardschriftart"/>
    <w:link w:val="berschrift1"/>
    <w:rsid w:val="005F68AA"/>
    <w:rPr>
      <w:rFonts w:asciiTheme="majorHAnsi" w:eastAsia="Times New Roman" w:hAnsiTheme="majorHAnsi" w:cs="Times New Roman"/>
      <w:b/>
      <w:sz w:val="32"/>
      <w:szCs w:val="20"/>
    </w:rPr>
  </w:style>
  <w:style w:type="character" w:customStyle="1" w:styleId="berschrift2Zchn">
    <w:name w:val="Überschrift 2 Zchn"/>
    <w:basedOn w:val="Absatz-Standardschriftart"/>
    <w:link w:val="berschrift2"/>
    <w:rsid w:val="005F68AA"/>
    <w:rPr>
      <w:rFonts w:asciiTheme="majorHAnsi" w:eastAsia="Times New Roman" w:hAnsiTheme="majorHAnsi" w:cs="Times New Roman"/>
      <w:b/>
      <w:sz w:val="28"/>
      <w:szCs w:val="20"/>
    </w:rPr>
  </w:style>
  <w:style w:type="character" w:customStyle="1" w:styleId="berschrift3Zchn">
    <w:name w:val="Überschrift 3 Zchn"/>
    <w:basedOn w:val="Absatz-Standardschriftart"/>
    <w:link w:val="berschrift3"/>
    <w:rsid w:val="005F68AA"/>
    <w:rPr>
      <w:rFonts w:asciiTheme="majorHAnsi" w:eastAsia="Times New Roman" w:hAnsiTheme="majorHAnsi" w:cs="Times New Roman"/>
      <w:b/>
      <w:sz w:val="20"/>
      <w:szCs w:val="20"/>
    </w:rPr>
  </w:style>
  <w:style w:type="character" w:customStyle="1" w:styleId="berschrift4Zchn">
    <w:name w:val="Überschrift 4 Zchn"/>
    <w:basedOn w:val="Absatz-Standardschriftart"/>
    <w:link w:val="berschrift4"/>
    <w:rsid w:val="005F68AA"/>
    <w:rPr>
      <w:rFonts w:asciiTheme="majorHAnsi" w:eastAsia="Times New Roman" w:hAnsiTheme="majorHAnsi" w:cs="Times New Roman"/>
      <w:b/>
      <w:szCs w:val="20"/>
    </w:rPr>
  </w:style>
  <w:style w:type="character" w:customStyle="1" w:styleId="berschrift5Zchn">
    <w:name w:val="Überschrift 5 Zchn"/>
    <w:basedOn w:val="Absatz-Standardschriftart"/>
    <w:link w:val="berschrift5"/>
    <w:rsid w:val="005F68AA"/>
    <w:rPr>
      <w:rFonts w:asciiTheme="majorHAnsi" w:eastAsia="Times New Roman" w:hAnsiTheme="majorHAnsi" w:cs="Times New Roman"/>
      <w:sz w:val="22"/>
      <w:szCs w:val="20"/>
    </w:rPr>
  </w:style>
  <w:style w:type="character" w:customStyle="1" w:styleId="berschrift6Zchn">
    <w:name w:val="Überschrift 6 Zchn"/>
    <w:basedOn w:val="Absatz-Standardschriftart"/>
    <w:link w:val="berschrift6"/>
    <w:rsid w:val="005F68AA"/>
    <w:rPr>
      <w:rFonts w:asciiTheme="majorHAnsi" w:eastAsia="Times New Roman" w:hAnsiTheme="majorHAnsi" w:cs="Times New Roman"/>
      <w:i/>
      <w:sz w:val="22"/>
      <w:szCs w:val="20"/>
    </w:rPr>
  </w:style>
  <w:style w:type="character" w:customStyle="1" w:styleId="berschrift7Zchn">
    <w:name w:val="Überschrift 7 Zchn"/>
    <w:basedOn w:val="Absatz-Standardschriftart"/>
    <w:link w:val="berschrift7"/>
    <w:rsid w:val="005F68AA"/>
    <w:rPr>
      <w:rFonts w:asciiTheme="majorHAnsi" w:eastAsia="Times New Roman" w:hAnsiTheme="majorHAnsi" w:cs="Times New Roman"/>
      <w:sz w:val="20"/>
      <w:szCs w:val="20"/>
    </w:rPr>
  </w:style>
  <w:style w:type="character" w:customStyle="1" w:styleId="berschrift8Zchn">
    <w:name w:val="Überschrift 8 Zchn"/>
    <w:basedOn w:val="Absatz-Standardschriftart"/>
    <w:link w:val="berschrift8"/>
    <w:rsid w:val="005F68AA"/>
    <w:rPr>
      <w:rFonts w:asciiTheme="majorHAnsi" w:eastAsia="Times New Roman" w:hAnsiTheme="majorHAnsi" w:cs="Times New Roman"/>
      <w:i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rsid w:val="005F68AA"/>
    <w:rPr>
      <w:rFonts w:asciiTheme="majorHAnsi" w:eastAsia="Times New Roman" w:hAnsiTheme="majorHAnsi" w:cs="Times New Roman"/>
      <w:b/>
      <w:i/>
      <w:sz w:val="18"/>
      <w:szCs w:val="20"/>
    </w:rPr>
  </w:style>
  <w:style w:type="paragraph" w:styleId="Verzeichnis1">
    <w:name w:val="toc 1"/>
    <w:basedOn w:val="Standard"/>
    <w:next w:val="Standard"/>
    <w:autoRedefine/>
    <w:uiPriority w:val="39"/>
    <w:unhideWhenUsed/>
    <w:qFormat/>
    <w:rsid w:val="005F68AA"/>
    <w:pPr>
      <w:tabs>
        <w:tab w:val="left" w:pos="440"/>
        <w:tab w:val="right" w:leader="dot" w:pos="10196"/>
      </w:tabs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qFormat/>
    <w:rsid w:val="005F68AA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qFormat/>
    <w:rsid w:val="005F68AA"/>
    <w:pPr>
      <w:spacing w:after="100"/>
      <w:ind w:left="440"/>
    </w:pPr>
  </w:style>
  <w:style w:type="paragraph" w:styleId="Listenabsatz">
    <w:name w:val="List Paragraph"/>
    <w:basedOn w:val="Standard"/>
    <w:uiPriority w:val="34"/>
    <w:qFormat/>
    <w:rsid w:val="005F68AA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5F68AA"/>
    <w:pPr>
      <w:keepLines/>
      <w:numPr>
        <w:numId w:val="0"/>
      </w:numPr>
      <w:spacing w:before="480"/>
      <w:outlineLvl w:val="9"/>
    </w:pPr>
    <w:rPr>
      <w:rFonts w:eastAsiaTheme="majorEastAsia" w:cstheme="majorBidi"/>
      <w:bCs/>
      <w:color w:val="365F91" w:themeColor="accent1" w:themeShade="BF"/>
      <w:szCs w:val="28"/>
    </w:rPr>
  </w:style>
  <w:style w:type="paragraph" w:customStyle="1" w:styleId="Default">
    <w:name w:val="Default"/>
    <w:rsid w:val="005B7461"/>
    <w:pPr>
      <w:autoSpaceDE w:val="0"/>
      <w:autoSpaceDN w:val="0"/>
      <w:adjustRightInd w:val="0"/>
    </w:pPr>
    <w:rPr>
      <w:rFonts w:ascii="Arial" w:eastAsiaTheme="minorHAnsi" w:hAnsi="Arial" w:cs="Arial"/>
      <w:color w:val="000000"/>
      <w:lang w:eastAsia="en-US"/>
    </w:rPr>
  </w:style>
  <w:style w:type="table" w:styleId="Tabellenraster">
    <w:name w:val="Table Grid"/>
    <w:basedOn w:val="NormaleTabelle"/>
    <w:uiPriority w:val="59"/>
    <w:rsid w:val="00225F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F36E7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36E75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36E75"/>
    <w:rPr>
      <w:rFonts w:asciiTheme="minorHAnsi" w:eastAsiaTheme="minorHAnsi" w:hAnsiTheme="minorHAnsi"/>
      <w:sz w:val="20"/>
      <w:szCs w:val="20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36E7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36E75"/>
    <w:rPr>
      <w:rFonts w:asciiTheme="minorHAnsi" w:eastAsiaTheme="minorHAnsi" w:hAnsiTheme="minorHAnsi"/>
      <w:b/>
      <w:bCs/>
      <w:sz w:val="20"/>
      <w:szCs w:val="20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7010B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26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DATA\10%20Marketing\Vorlagen\WORD-Doku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52AB76-FF0E-4D15-847C-F66009950D5B}"/>
      </w:docPartPr>
      <w:docPartBody>
        <w:p w:rsidR="00000000" w:rsidRDefault="00616ABD">
          <w:r w:rsidRPr="000F1205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porateSBQ-Regular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ABD"/>
    <w:rsid w:val="0061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16AB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orms xmlns="http://ibf.at/vsto" version="2.0">
  <norm xmlns="" ID="IBF8bbf16f9aa5144e68d5bcfcbc">
    <primarykey>AT00651362</primarykey>
    <documentnr>ÖNORM EN 17352:2019-03-01</documentnr>
    <title>Kraftbetätigte Zugangskontrolleinrichtungen - Nutzungssicherheit - Anforderungen und Prüfverfahren</title>
    <section/>
    <userdocument>False</userdocument>
    <email>hwolf@ac-magnetic.de</email>
    <timestamp>21.12.2021 13:45:59</timestamp>
  </norm>
  <norm xmlns="" ID="IBFdacd7fe581bc4cf18e28ef366">
    <primarykey>1c5518fc-21fb-4db5-b9af-2c3eceff2b04</primarykey>
    <documentnr>EN 60335-2-103:2015</documentnr>
    <title>Sicherheit elektrischer Geräte für den Hausgebrauch und ähnliche Zwecke — Teil 2-103: Besondere Anforderungen für Antriebe für Tore, Türen und Fenster IEC 60335-2-103:2006 (modifiziert) + A1:2010 (modifiziert)</title>
    <section/>
    <userdocument>False</userdocument>
    <email>hwolf@ac-magnetic.de</email>
    <timestamp>21.12.2021 13:48:26</timestamp>
  </norm>
  <norm xmlns="" ID="IBFeadb0a03ad3945fa914ec0d48">
    <primarykey>AT00695787</primarykey>
    <documentnr>OVE EN IEC 60034-1:2021-04-15</documentnr>
    <title>Drehende elektrische Maschinen - Teil 1: Bemessung und Betriebsverhalten (IEC 2/2043/CDV) (englische Fassung)</title>
    <section/>
    <userdocument>False</userdocument>
    <email>hwolf@ac-magnetic.de</email>
    <timestamp>21.12.2021 13:48:51</timestamp>
  </norm>
  <norm xmlns="" ID="IBFcdf9a90fdea3403b81176fdc7">
    <primarykey>AT00575672</primarykey>
    <documentnr>ÖNORM EN ISO 13849-1:2016-06-15</documentnr>
    <title>Sicherheit von Maschinen - Sicherheitsbezogene Teile von Steuerungen - Teil 1: Allgemeine Gestaltungsleitsätze (ISO 13849-1:2015)</title>
    <section/>
    <userdocument>False</userdocument>
    <email>hwolf@ac-magnetic.de</email>
    <timestamp>21.12.2021 14:25:03</timestamp>
  </norm>
</norms>
</file>

<file path=customXml/itemProps1.xml><?xml version="1.0" encoding="utf-8"?>
<ds:datastoreItem xmlns:ds="http://schemas.openxmlformats.org/officeDocument/2006/customXml" ds:itemID="{47DBBC24-F569-4629-AC10-47881E538342}">
  <ds:schemaRefs>
    <ds:schemaRef ds:uri="http://ibf.at/vsto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WORD-Dokument</Template>
  <TotalTime>0</TotalTime>
  <Pages>14</Pages>
  <Words>2024</Words>
  <Characters>12755</Characters>
  <Application>Microsoft Office Word</Application>
  <DocSecurity>4</DocSecurity>
  <Lines>106</Lines>
  <Paragraphs>29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Maurer, Rapp &amp; Henneberg</Company>
  <LinksUpToDate>false</LinksUpToDate>
  <CharactersWithSpaces>14750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Jaeger, Detlef</dc:creator>
  <cp:lastModifiedBy>Wolf, Heike</cp:lastModifiedBy>
  <cp:revision>2</cp:revision>
  <dcterms:created xsi:type="dcterms:W3CDTF">2021-12-21T13:39:00Z</dcterms:created>
  <dcterms:modified xsi:type="dcterms:W3CDTF">2021-12-21T13:39:00Z</dcterms:modified>
</cp:coreProperties>
</file>