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54E56" w14:textId="77777777" w:rsidR="0044529A" w:rsidRPr="00AF7EDE" w:rsidRDefault="00A534A2" w:rsidP="00A74C9A">
      <w:pPr>
        <w:pStyle w:val="00-02Option"/>
        <w:rPr>
          <w:sz w:val="28"/>
          <w:szCs w:val="28"/>
          <w:lang w:val="en-GB"/>
        </w:rPr>
      </w:pPr>
      <w:r w:rsidRPr="00AF7EDE">
        <w:rPr>
          <w:sz w:val="28"/>
          <w:szCs w:val="28"/>
          <w:lang w:val="en-GB"/>
        </w:rPr>
        <w:t>Terminals for passenger car traffic</w:t>
      </w:r>
    </w:p>
    <w:p w14:paraId="1EFB09CB" w14:textId="77777777" w:rsidR="0044529A" w:rsidRPr="00AF7EDE" w:rsidRDefault="0044529A" w:rsidP="00A74C9A">
      <w:pPr>
        <w:rPr>
          <w:lang w:val="en-GB"/>
        </w:rPr>
      </w:pPr>
    </w:p>
    <w:p w14:paraId="1FB36E57" w14:textId="77777777" w:rsidR="0044529A" w:rsidRPr="00AF7EDE" w:rsidRDefault="0044529A" w:rsidP="00A74C9A">
      <w:pPr>
        <w:rPr>
          <w:lang w:val="en-GB"/>
        </w:rPr>
      </w:pPr>
    </w:p>
    <w:p w14:paraId="419CBEEC" w14:textId="77777777" w:rsidR="00BC4663" w:rsidRPr="00AF7EDE" w:rsidRDefault="00BC4663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355529DE" w14:textId="77777777" w:rsidR="00BC4663" w:rsidRPr="00AF7EDE" w:rsidRDefault="00BC4663" w:rsidP="00A74C9A">
      <w:pPr>
        <w:pStyle w:val="00-02Option"/>
        <w:rPr>
          <w:lang w:val="en-GB"/>
        </w:rPr>
      </w:pPr>
      <w:r w:rsidRPr="00AF7EDE">
        <w:rPr>
          <w:lang w:val="en-GB"/>
        </w:rPr>
        <w:t>Option free-standing housing Terminal-MS for passenger car entry</w:t>
      </w:r>
    </w:p>
    <w:p w14:paraId="1F340417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Following the design of the MHTM™ </w:t>
      </w:r>
      <w:proofErr w:type="spellStart"/>
      <w:r w:rsidRPr="00AF7EDE">
        <w:rPr>
          <w:lang w:val="en-GB"/>
        </w:rPr>
        <w:t>MicroDrive</w:t>
      </w:r>
      <w:proofErr w:type="spellEnd"/>
      <w:r w:rsidRPr="00AF7EDE">
        <w:rPr>
          <w:lang w:val="en-GB"/>
        </w:rPr>
        <w:t xml:space="preserve"> barrier housing, suitable for installation of on-site intercom and access control systems.</w:t>
      </w:r>
    </w:p>
    <w:p w14:paraId="298DA30D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Front panel with telescopic slide-out, powder-coated aluminium housing, stainless steel base, side panels and hood in </w:t>
      </w:r>
      <w:proofErr w:type="gramStart"/>
      <w:r w:rsidRPr="00AF7EDE">
        <w:rPr>
          <w:lang w:val="en-GB"/>
        </w:rPr>
        <w:t>Yellow</w:t>
      </w:r>
      <w:proofErr w:type="gramEnd"/>
      <w:r w:rsidRPr="00AF7EDE">
        <w:rPr>
          <w:lang w:val="en-GB"/>
        </w:rPr>
        <w:t xml:space="preserve"> orange (RAL 2000), in white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9006) or in grey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9007), doors always in Black grey (RAL 7021)</w:t>
      </w:r>
    </w:p>
    <w:p w14:paraId="39B4E225" w14:textId="77777777" w:rsidR="00BC4663" w:rsidRPr="00AF7EDE" w:rsidRDefault="00BC4663" w:rsidP="00A74C9A">
      <w:pPr>
        <w:rPr>
          <w:lang w:val="en-GB"/>
        </w:rPr>
      </w:pPr>
    </w:p>
    <w:p w14:paraId="6B5476A9" w14:textId="77777777" w:rsidR="00BC4663" w:rsidRPr="00AF7EDE" w:rsidRDefault="00BC4663" w:rsidP="00A74C9A">
      <w:pPr>
        <w:pStyle w:val="01-01Haupttext"/>
        <w:rPr>
          <w:bCs/>
          <w:lang w:val="en-GB"/>
        </w:rPr>
      </w:pPr>
      <w:r w:rsidRPr="00AF7EDE">
        <w:rPr>
          <w:lang w:val="en-GB"/>
        </w:rPr>
        <w:t>Optionally available in colour combinations according to the client's wishes</w:t>
      </w:r>
    </w:p>
    <w:p w14:paraId="22592DB4" w14:textId="77777777" w:rsidR="00BC4663" w:rsidRPr="00AF7EDE" w:rsidRDefault="00BC4663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6B311C" w:rsidRPr="00AF7EDE" w14:paraId="008BDAF0" w14:textId="77777777" w:rsidTr="006B311C">
        <w:tc>
          <w:tcPr>
            <w:tcW w:w="3402" w:type="dxa"/>
          </w:tcPr>
          <w:p w14:paraId="523B130E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surface max:</w:t>
            </w:r>
          </w:p>
        </w:tc>
        <w:tc>
          <w:tcPr>
            <w:tcW w:w="3402" w:type="dxa"/>
          </w:tcPr>
          <w:p w14:paraId="3F56D08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209 x 337 mm</w:t>
            </w:r>
          </w:p>
        </w:tc>
      </w:tr>
      <w:tr w:rsidR="006B311C" w:rsidRPr="00AF7EDE" w14:paraId="7781768F" w14:textId="77777777" w:rsidTr="006B311C">
        <w:tc>
          <w:tcPr>
            <w:tcW w:w="3402" w:type="dxa"/>
          </w:tcPr>
          <w:p w14:paraId="105AECA0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depth max:</w:t>
            </w:r>
          </w:p>
        </w:tc>
        <w:tc>
          <w:tcPr>
            <w:tcW w:w="3402" w:type="dxa"/>
          </w:tcPr>
          <w:p w14:paraId="0B347BE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220 mm</w:t>
            </w:r>
          </w:p>
        </w:tc>
      </w:tr>
      <w:tr w:rsidR="006B311C" w:rsidRPr="00AF7EDE" w14:paraId="586F2864" w14:textId="77777777" w:rsidTr="006B311C">
        <w:tc>
          <w:tcPr>
            <w:tcW w:w="3402" w:type="dxa"/>
          </w:tcPr>
          <w:p w14:paraId="3CAE5242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Dimensions (W x D x H):</w:t>
            </w:r>
          </w:p>
        </w:tc>
        <w:tc>
          <w:tcPr>
            <w:tcW w:w="3402" w:type="dxa"/>
          </w:tcPr>
          <w:p w14:paraId="06968B6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296 mm x 266 mm x 1.202 mm</w:t>
            </w:r>
          </w:p>
        </w:tc>
      </w:tr>
      <w:tr w:rsidR="006B311C" w:rsidRPr="00AF7EDE" w14:paraId="4AA6A90A" w14:textId="77777777" w:rsidTr="006B311C">
        <w:tc>
          <w:tcPr>
            <w:tcW w:w="3402" w:type="dxa"/>
          </w:tcPr>
          <w:p w14:paraId="3B6D57B9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Housing:</w:t>
            </w:r>
          </w:p>
        </w:tc>
        <w:tc>
          <w:tcPr>
            <w:tcW w:w="3402" w:type="dxa"/>
          </w:tcPr>
          <w:p w14:paraId="6CCB346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powder-coated aluminium</w:t>
            </w:r>
          </w:p>
        </w:tc>
      </w:tr>
      <w:tr w:rsidR="006B311C" w:rsidRPr="00AF7EDE" w14:paraId="3AE9A6E7" w14:textId="77777777" w:rsidTr="006B311C">
        <w:tc>
          <w:tcPr>
            <w:tcW w:w="3402" w:type="dxa"/>
          </w:tcPr>
          <w:p w14:paraId="76AFB91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Base area:</w:t>
            </w:r>
          </w:p>
        </w:tc>
        <w:tc>
          <w:tcPr>
            <w:tcW w:w="3402" w:type="dxa"/>
          </w:tcPr>
          <w:p w14:paraId="4E5C02F1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Stainless steel</w:t>
            </w:r>
          </w:p>
        </w:tc>
      </w:tr>
      <w:tr w:rsidR="006B311C" w:rsidRPr="00AF7EDE" w14:paraId="2703F62B" w14:textId="77777777" w:rsidTr="006B311C">
        <w:tc>
          <w:tcPr>
            <w:tcW w:w="3402" w:type="dxa"/>
          </w:tcPr>
          <w:p w14:paraId="30B4AD1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Weight:</w:t>
            </w:r>
          </w:p>
        </w:tc>
        <w:tc>
          <w:tcPr>
            <w:tcW w:w="3402" w:type="dxa"/>
          </w:tcPr>
          <w:p w14:paraId="1E61BFB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15 kg</w:t>
            </w:r>
          </w:p>
        </w:tc>
      </w:tr>
      <w:tr w:rsidR="006B311C" w:rsidRPr="00AF7EDE" w14:paraId="56618563" w14:textId="77777777" w:rsidTr="006B311C">
        <w:tc>
          <w:tcPr>
            <w:tcW w:w="3402" w:type="dxa"/>
          </w:tcPr>
          <w:p w14:paraId="5E0795A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rating:</w:t>
            </w:r>
          </w:p>
        </w:tc>
        <w:tc>
          <w:tcPr>
            <w:tcW w:w="3402" w:type="dxa"/>
          </w:tcPr>
          <w:p w14:paraId="640607AE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54</w:t>
            </w:r>
          </w:p>
        </w:tc>
      </w:tr>
    </w:tbl>
    <w:p w14:paraId="7647055F" w14:textId="77777777" w:rsidR="00BC4663" w:rsidRPr="00AF7EDE" w:rsidRDefault="00BC4663" w:rsidP="00A74C9A">
      <w:pPr>
        <w:rPr>
          <w:lang w:val="en-GB"/>
        </w:rPr>
      </w:pPr>
    </w:p>
    <w:p w14:paraId="1DA6089F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>Assembly: Install on on-site concrete foundation by means of 4 adhesive anchors.</w:t>
      </w:r>
    </w:p>
    <w:p w14:paraId="05A58006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6B311C" w:rsidRPr="00AF7EDE" w14:paraId="1F5D3D37" w14:textId="77777777" w:rsidTr="006B311C">
        <w:tc>
          <w:tcPr>
            <w:tcW w:w="1134" w:type="dxa"/>
          </w:tcPr>
          <w:p w14:paraId="392D2BD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14F89448" w14:textId="77777777" w:rsidR="006B311C" w:rsidRPr="00AF7EDE" w:rsidRDefault="006B311C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6B311C" w:rsidRPr="00967934" w14:paraId="3C3597CD" w14:textId="77777777" w:rsidTr="006B311C">
        <w:tc>
          <w:tcPr>
            <w:tcW w:w="1134" w:type="dxa"/>
          </w:tcPr>
          <w:p w14:paraId="57021D27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07254786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-MS-A000 in Yellow orange (RAL 2000)</w:t>
            </w:r>
          </w:p>
        </w:tc>
      </w:tr>
      <w:tr w:rsidR="006B311C" w:rsidRPr="00AF7EDE" w14:paraId="29002AD3" w14:textId="77777777" w:rsidTr="006B311C">
        <w:trPr>
          <w:trHeight w:val="61"/>
        </w:trPr>
        <w:tc>
          <w:tcPr>
            <w:tcW w:w="1134" w:type="dxa"/>
          </w:tcPr>
          <w:p w14:paraId="6F0D6F2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716F4480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54A3C807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2A3D932E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17440F00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677A07F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6B311C" w:rsidRPr="00967934" w14:paraId="259F99B4" w14:textId="77777777" w:rsidTr="008F6978">
        <w:tc>
          <w:tcPr>
            <w:tcW w:w="1451" w:type="dxa"/>
          </w:tcPr>
          <w:p w14:paraId="3654D25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6F1577BE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-MS-A100 in Grey aluminium (RAL 9007)</w:t>
            </w:r>
          </w:p>
        </w:tc>
      </w:tr>
      <w:tr w:rsidR="006B311C" w:rsidRPr="00AF7EDE" w14:paraId="0AB70DE2" w14:textId="77777777" w:rsidTr="008F6978">
        <w:trPr>
          <w:trHeight w:val="61"/>
        </w:trPr>
        <w:tc>
          <w:tcPr>
            <w:tcW w:w="1451" w:type="dxa"/>
          </w:tcPr>
          <w:p w14:paraId="76D85498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43252F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79A692D7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065C47A2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1D34B957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2B9C5153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6B311C" w:rsidRPr="00967934" w14:paraId="5B4E82BD" w14:textId="77777777" w:rsidTr="008F6978">
        <w:tc>
          <w:tcPr>
            <w:tcW w:w="1451" w:type="dxa"/>
          </w:tcPr>
          <w:p w14:paraId="26E895C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43C7993D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-MS-A200 in White aluminium (RAL 9006)</w:t>
            </w:r>
          </w:p>
        </w:tc>
      </w:tr>
      <w:tr w:rsidR="006B311C" w:rsidRPr="00AF7EDE" w14:paraId="785881BA" w14:textId="77777777" w:rsidTr="008F6978">
        <w:trPr>
          <w:trHeight w:val="61"/>
        </w:trPr>
        <w:tc>
          <w:tcPr>
            <w:tcW w:w="1451" w:type="dxa"/>
          </w:tcPr>
          <w:p w14:paraId="6DFA74B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3C5D359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5EDE1E99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0A48C2A1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245F554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7675A817" w14:textId="77777777" w:rsidR="006B311C" w:rsidRPr="00AF7EDE" w:rsidRDefault="006B311C" w:rsidP="00A74C9A">
      <w:pPr>
        <w:rPr>
          <w:lang w:val="en-GB"/>
        </w:rPr>
      </w:pPr>
    </w:p>
    <w:p w14:paraId="1ABE6D5F" w14:textId="77777777" w:rsidR="006B311C" w:rsidRPr="00AF7EDE" w:rsidRDefault="006B311C" w:rsidP="00A74C9A">
      <w:pPr>
        <w:rPr>
          <w:lang w:val="en-GB"/>
        </w:rPr>
      </w:pPr>
    </w:p>
    <w:p w14:paraId="1676A876" w14:textId="77777777" w:rsidR="00BC4663" w:rsidRPr="00AF7EDE" w:rsidRDefault="00BC4663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61296D43" w14:textId="77777777" w:rsidR="006B311C" w:rsidRPr="00AF7EDE" w:rsidRDefault="00BC4663" w:rsidP="00A74C9A">
      <w:pPr>
        <w:pStyle w:val="00-02Option"/>
        <w:rPr>
          <w:lang w:val="en-GB"/>
        </w:rPr>
      </w:pPr>
      <w:r w:rsidRPr="00AF7EDE">
        <w:rPr>
          <w:lang w:val="en-GB"/>
        </w:rPr>
        <w:t>Option attachment set BSS01</w:t>
      </w:r>
    </w:p>
    <w:p w14:paraId="0D519E9A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>Installation material for screwing a barrier / a terminal / a post to the concrete foundation, consisting of 4 adhesive cartridges and screwing parts.</w:t>
      </w:r>
    </w:p>
    <w:p w14:paraId="0F3E25B5" w14:textId="77777777" w:rsidR="00BC4663" w:rsidRPr="00AF7EDE" w:rsidRDefault="00BC4663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6B311C" w:rsidRPr="00AF7EDE" w14:paraId="623039D3" w14:textId="77777777" w:rsidTr="006B311C">
        <w:tc>
          <w:tcPr>
            <w:tcW w:w="1134" w:type="dxa"/>
          </w:tcPr>
          <w:p w14:paraId="5E39473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566E57EE" w14:textId="77777777" w:rsidR="006B311C" w:rsidRPr="00AF7EDE" w:rsidRDefault="006B311C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6B311C" w:rsidRPr="00AF7EDE" w14:paraId="518FE7F5" w14:textId="77777777" w:rsidTr="006B311C">
        <w:tc>
          <w:tcPr>
            <w:tcW w:w="1134" w:type="dxa"/>
          </w:tcPr>
          <w:p w14:paraId="6F2730D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4D8A66A0" w14:textId="77777777" w:rsidR="006B311C" w:rsidRPr="00AF7EDE" w:rsidRDefault="00C1572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BSS01</w:t>
            </w:r>
          </w:p>
        </w:tc>
      </w:tr>
      <w:tr w:rsidR="006B311C" w:rsidRPr="00AF7EDE" w14:paraId="3A47D5B9" w14:textId="77777777" w:rsidTr="006B311C">
        <w:trPr>
          <w:trHeight w:val="61"/>
        </w:trPr>
        <w:tc>
          <w:tcPr>
            <w:tcW w:w="1134" w:type="dxa"/>
          </w:tcPr>
          <w:p w14:paraId="18C2880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79EA6A0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30F3ADA6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0F5977E0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7658732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70DEF997" w14:textId="77777777" w:rsidR="006B311C" w:rsidRPr="00AF7EDE" w:rsidRDefault="006B311C" w:rsidP="00A74C9A">
      <w:pPr>
        <w:rPr>
          <w:rFonts w:cs="Arial"/>
          <w:color w:val="000000"/>
          <w:lang w:val="en-GB"/>
        </w:rPr>
      </w:pPr>
      <w:r w:rsidRPr="00AF7EDE">
        <w:rPr>
          <w:lang w:val="en-GB"/>
        </w:rPr>
        <w:br w:type="page"/>
      </w:r>
    </w:p>
    <w:p w14:paraId="71679087" w14:textId="77777777" w:rsidR="00967934" w:rsidRDefault="00967934" w:rsidP="00A74C9A">
      <w:pPr>
        <w:pStyle w:val="00-01Position"/>
        <w:rPr>
          <w:lang w:val="en-GB"/>
        </w:rPr>
      </w:pPr>
    </w:p>
    <w:p w14:paraId="3519F876" w14:textId="5974D04A" w:rsidR="0032275A" w:rsidRPr="00AF7EDE" w:rsidRDefault="0032275A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405DA235" w14:textId="77777777" w:rsidR="0032275A" w:rsidRPr="00AF7EDE" w:rsidRDefault="0032275A" w:rsidP="00A74C9A">
      <w:pPr>
        <w:pStyle w:val="00-02Option"/>
        <w:rPr>
          <w:lang w:val="en-GB"/>
        </w:rPr>
      </w:pPr>
      <w:r w:rsidRPr="00AF7EDE">
        <w:rPr>
          <w:lang w:val="en-GB"/>
        </w:rPr>
        <w:t>Option free-standing housing Terminal-MH for passenger car entry</w:t>
      </w:r>
    </w:p>
    <w:p w14:paraId="63248ED6" w14:textId="77777777" w:rsidR="0032275A" w:rsidRPr="00AF7EDE" w:rsidRDefault="0032275A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Following the design of the MHTM™ </w:t>
      </w:r>
      <w:proofErr w:type="spellStart"/>
      <w:r w:rsidRPr="00AF7EDE">
        <w:rPr>
          <w:lang w:val="en-GB"/>
        </w:rPr>
        <w:t>MicroDrive</w:t>
      </w:r>
      <w:proofErr w:type="spellEnd"/>
      <w:r w:rsidRPr="00AF7EDE">
        <w:rPr>
          <w:lang w:val="en-GB"/>
        </w:rPr>
        <w:t xml:space="preserve"> barrier housing, suitable for installation of on-site intercom and access control systems.</w:t>
      </w:r>
    </w:p>
    <w:p w14:paraId="0C88A1CE" w14:textId="77777777" w:rsidR="0032275A" w:rsidRPr="00AF7EDE" w:rsidRDefault="0032275A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Front panel with telescopic slide-out, powder-coated aluminium housing, stainless steel base, side panels and hood in </w:t>
      </w:r>
      <w:proofErr w:type="gramStart"/>
      <w:r w:rsidRPr="00AF7EDE">
        <w:rPr>
          <w:lang w:val="en-GB"/>
        </w:rPr>
        <w:t>Yellow</w:t>
      </w:r>
      <w:proofErr w:type="gramEnd"/>
      <w:r w:rsidRPr="00AF7EDE">
        <w:rPr>
          <w:lang w:val="en-GB"/>
        </w:rPr>
        <w:t xml:space="preserve"> orange (RAL 2000), in white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9006) or in grey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9007), doors always in Black grey (RAL 7021)</w:t>
      </w:r>
    </w:p>
    <w:p w14:paraId="70B40B30" w14:textId="77777777" w:rsidR="0032275A" w:rsidRPr="00AF7EDE" w:rsidRDefault="0032275A" w:rsidP="00A74C9A">
      <w:pPr>
        <w:rPr>
          <w:lang w:val="en-GB"/>
        </w:rPr>
      </w:pPr>
    </w:p>
    <w:p w14:paraId="461E28D9" w14:textId="77777777" w:rsidR="0032275A" w:rsidRPr="00AF7EDE" w:rsidRDefault="0032275A" w:rsidP="00A74C9A">
      <w:pPr>
        <w:pStyle w:val="01-01Haupttext"/>
        <w:rPr>
          <w:bCs/>
          <w:lang w:val="en-GB"/>
        </w:rPr>
      </w:pPr>
      <w:r w:rsidRPr="00AF7EDE">
        <w:rPr>
          <w:lang w:val="en-GB"/>
        </w:rPr>
        <w:t>Optionally available in colour combinations according to the client's wishes</w:t>
      </w:r>
    </w:p>
    <w:p w14:paraId="0E11E2C7" w14:textId="77777777" w:rsidR="0032275A" w:rsidRPr="00AF7EDE" w:rsidRDefault="0032275A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6B311C" w:rsidRPr="00AF7EDE" w14:paraId="1D00D26B" w14:textId="77777777" w:rsidTr="006B311C">
        <w:tc>
          <w:tcPr>
            <w:tcW w:w="3402" w:type="dxa"/>
          </w:tcPr>
          <w:p w14:paraId="5F35ACE1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surface max:</w:t>
            </w:r>
          </w:p>
        </w:tc>
        <w:tc>
          <w:tcPr>
            <w:tcW w:w="3402" w:type="dxa"/>
          </w:tcPr>
          <w:p w14:paraId="2936239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209 x 487 mm</w:t>
            </w:r>
          </w:p>
        </w:tc>
      </w:tr>
      <w:tr w:rsidR="006B311C" w:rsidRPr="00AF7EDE" w14:paraId="7E234702" w14:textId="77777777" w:rsidTr="006B311C">
        <w:tc>
          <w:tcPr>
            <w:tcW w:w="3402" w:type="dxa"/>
          </w:tcPr>
          <w:p w14:paraId="439515E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depth max:</w:t>
            </w:r>
          </w:p>
        </w:tc>
        <w:tc>
          <w:tcPr>
            <w:tcW w:w="3402" w:type="dxa"/>
          </w:tcPr>
          <w:p w14:paraId="49773B1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220 mm</w:t>
            </w:r>
          </w:p>
        </w:tc>
      </w:tr>
      <w:tr w:rsidR="006B311C" w:rsidRPr="00AF7EDE" w14:paraId="1B908DF1" w14:textId="77777777" w:rsidTr="006B311C">
        <w:tc>
          <w:tcPr>
            <w:tcW w:w="3402" w:type="dxa"/>
          </w:tcPr>
          <w:p w14:paraId="2A680D84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Dimensions (W x D x H):</w:t>
            </w:r>
          </w:p>
        </w:tc>
        <w:tc>
          <w:tcPr>
            <w:tcW w:w="3402" w:type="dxa"/>
          </w:tcPr>
          <w:p w14:paraId="74DB491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296 mm x 266 mm x 1.202 mm</w:t>
            </w:r>
          </w:p>
        </w:tc>
      </w:tr>
      <w:tr w:rsidR="006B311C" w:rsidRPr="00AF7EDE" w14:paraId="50176420" w14:textId="77777777" w:rsidTr="006B311C">
        <w:tc>
          <w:tcPr>
            <w:tcW w:w="3402" w:type="dxa"/>
          </w:tcPr>
          <w:p w14:paraId="13A21738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Housing:</w:t>
            </w:r>
          </w:p>
        </w:tc>
        <w:tc>
          <w:tcPr>
            <w:tcW w:w="3402" w:type="dxa"/>
          </w:tcPr>
          <w:p w14:paraId="4C616974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powder-coated aluminium</w:t>
            </w:r>
          </w:p>
        </w:tc>
      </w:tr>
      <w:tr w:rsidR="006B311C" w:rsidRPr="00AF7EDE" w14:paraId="67CC6104" w14:textId="77777777" w:rsidTr="006B311C">
        <w:tc>
          <w:tcPr>
            <w:tcW w:w="3402" w:type="dxa"/>
          </w:tcPr>
          <w:p w14:paraId="2C69096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Base area:</w:t>
            </w:r>
          </w:p>
        </w:tc>
        <w:tc>
          <w:tcPr>
            <w:tcW w:w="3402" w:type="dxa"/>
          </w:tcPr>
          <w:p w14:paraId="549B605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Stainless steel</w:t>
            </w:r>
          </w:p>
        </w:tc>
      </w:tr>
      <w:tr w:rsidR="006B311C" w:rsidRPr="00AF7EDE" w14:paraId="14B5F73F" w14:textId="77777777" w:rsidTr="006B311C">
        <w:tc>
          <w:tcPr>
            <w:tcW w:w="3402" w:type="dxa"/>
          </w:tcPr>
          <w:p w14:paraId="26B2CE1E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Weight:</w:t>
            </w:r>
          </w:p>
        </w:tc>
        <w:tc>
          <w:tcPr>
            <w:tcW w:w="3402" w:type="dxa"/>
          </w:tcPr>
          <w:p w14:paraId="349A0B72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15 kg</w:t>
            </w:r>
          </w:p>
        </w:tc>
      </w:tr>
      <w:tr w:rsidR="006B311C" w:rsidRPr="00AF7EDE" w14:paraId="57364333" w14:textId="77777777" w:rsidTr="006B311C">
        <w:tc>
          <w:tcPr>
            <w:tcW w:w="3402" w:type="dxa"/>
          </w:tcPr>
          <w:p w14:paraId="23DAF5C5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rating:</w:t>
            </w:r>
          </w:p>
        </w:tc>
        <w:tc>
          <w:tcPr>
            <w:tcW w:w="3402" w:type="dxa"/>
          </w:tcPr>
          <w:p w14:paraId="22133DC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54</w:t>
            </w:r>
          </w:p>
        </w:tc>
      </w:tr>
    </w:tbl>
    <w:p w14:paraId="57BCED0B" w14:textId="77777777" w:rsidR="006B311C" w:rsidRPr="00AF7EDE" w:rsidRDefault="006B311C" w:rsidP="00A74C9A">
      <w:pPr>
        <w:rPr>
          <w:lang w:val="en-GB"/>
        </w:rPr>
      </w:pPr>
    </w:p>
    <w:p w14:paraId="05DE9FF5" w14:textId="77777777" w:rsidR="0032275A" w:rsidRPr="00AF7EDE" w:rsidRDefault="00A534A2" w:rsidP="00A74C9A">
      <w:pPr>
        <w:pStyle w:val="01-01Haupttext"/>
        <w:rPr>
          <w:lang w:val="en-GB"/>
        </w:rPr>
      </w:pPr>
      <w:r w:rsidRPr="00AF7EDE">
        <w:rPr>
          <w:lang w:val="en-GB"/>
        </w:rPr>
        <w:t>Assembly: Install on on-site concrete foundation by means of 4 adhesive anchors</w:t>
      </w:r>
    </w:p>
    <w:p w14:paraId="48AB2F21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6B311C" w:rsidRPr="00AF7EDE" w14:paraId="05FD1B78" w14:textId="77777777" w:rsidTr="006B311C">
        <w:tc>
          <w:tcPr>
            <w:tcW w:w="1134" w:type="dxa"/>
          </w:tcPr>
          <w:p w14:paraId="6A3BD682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14A12B0C" w14:textId="77777777" w:rsidR="006B311C" w:rsidRPr="00AF7EDE" w:rsidRDefault="006B311C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6B311C" w:rsidRPr="00967934" w14:paraId="122DECA9" w14:textId="77777777" w:rsidTr="006B311C">
        <w:tc>
          <w:tcPr>
            <w:tcW w:w="1134" w:type="dxa"/>
          </w:tcPr>
          <w:p w14:paraId="5A136F3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369F23D1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-MH-A000 in Yellow orange (RAL 2000)</w:t>
            </w:r>
          </w:p>
        </w:tc>
      </w:tr>
      <w:tr w:rsidR="006B311C" w:rsidRPr="00AF7EDE" w14:paraId="311481ED" w14:textId="77777777" w:rsidTr="006B311C">
        <w:trPr>
          <w:trHeight w:val="61"/>
        </w:trPr>
        <w:tc>
          <w:tcPr>
            <w:tcW w:w="1134" w:type="dxa"/>
          </w:tcPr>
          <w:p w14:paraId="06DCB9C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5CD0E655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55212431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7376596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1E51541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7AC92D12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6B311C" w:rsidRPr="00967934" w14:paraId="63D3CCA5" w14:textId="77777777" w:rsidTr="008F6978">
        <w:tc>
          <w:tcPr>
            <w:tcW w:w="1451" w:type="dxa"/>
          </w:tcPr>
          <w:p w14:paraId="12D312C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46847D9D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-MH-A100 in Grey aluminium (RAL 9007)</w:t>
            </w:r>
          </w:p>
        </w:tc>
      </w:tr>
      <w:tr w:rsidR="006B311C" w:rsidRPr="00AF7EDE" w14:paraId="2CA0C119" w14:textId="77777777" w:rsidTr="008F6978">
        <w:trPr>
          <w:trHeight w:val="61"/>
        </w:trPr>
        <w:tc>
          <w:tcPr>
            <w:tcW w:w="1451" w:type="dxa"/>
          </w:tcPr>
          <w:p w14:paraId="4F5EC34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0175BBB5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1CAEC47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77B45F39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5DB6106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2E1CA8F6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6B311C" w:rsidRPr="00967934" w14:paraId="71CEF621" w14:textId="77777777" w:rsidTr="008F6978">
        <w:tc>
          <w:tcPr>
            <w:tcW w:w="1451" w:type="dxa"/>
          </w:tcPr>
          <w:p w14:paraId="1C8AA6C8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0E2D1017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-MH-A200 in White aluminium (RAL 9006)</w:t>
            </w:r>
          </w:p>
        </w:tc>
      </w:tr>
      <w:tr w:rsidR="006B311C" w:rsidRPr="00AF7EDE" w14:paraId="5E03C967" w14:textId="77777777" w:rsidTr="008F6978">
        <w:trPr>
          <w:trHeight w:val="61"/>
        </w:trPr>
        <w:tc>
          <w:tcPr>
            <w:tcW w:w="1451" w:type="dxa"/>
          </w:tcPr>
          <w:p w14:paraId="2BC53D89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48D679D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670C7150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6363E5D9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0A75A33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52524C62" w14:textId="77777777" w:rsidR="0032275A" w:rsidRPr="00AF7EDE" w:rsidRDefault="0032275A" w:rsidP="00A74C9A">
      <w:pPr>
        <w:rPr>
          <w:lang w:val="en-GB"/>
        </w:rPr>
      </w:pPr>
    </w:p>
    <w:p w14:paraId="3A492EE2" w14:textId="77777777" w:rsidR="006B311C" w:rsidRPr="00AF7EDE" w:rsidRDefault="006B311C" w:rsidP="00A74C9A">
      <w:pPr>
        <w:rPr>
          <w:lang w:val="en-GB"/>
        </w:rPr>
      </w:pPr>
    </w:p>
    <w:p w14:paraId="2498616E" w14:textId="77777777" w:rsidR="0032275A" w:rsidRPr="00AF7EDE" w:rsidRDefault="0032275A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04DE7DD3" w14:textId="77777777" w:rsidR="006B311C" w:rsidRPr="00AF7EDE" w:rsidRDefault="0032275A" w:rsidP="00A74C9A">
      <w:pPr>
        <w:pStyle w:val="00-02Option"/>
        <w:rPr>
          <w:lang w:val="en-GB"/>
        </w:rPr>
      </w:pPr>
      <w:r w:rsidRPr="00AF7EDE">
        <w:rPr>
          <w:lang w:val="en-GB"/>
        </w:rPr>
        <w:t>Option attachment set BSS01</w:t>
      </w:r>
    </w:p>
    <w:p w14:paraId="668DB85B" w14:textId="77777777" w:rsidR="0032275A" w:rsidRPr="00AF7EDE" w:rsidRDefault="0032275A" w:rsidP="00A74C9A">
      <w:pPr>
        <w:pStyle w:val="01-01Haupttext"/>
        <w:rPr>
          <w:lang w:val="en-GB"/>
        </w:rPr>
      </w:pPr>
      <w:r w:rsidRPr="00AF7EDE">
        <w:rPr>
          <w:lang w:val="en-GB"/>
        </w:rPr>
        <w:t>Installation material for screwing a barrier / a terminal / a post to the concrete foundation, consisting of 4 adhesive cartridges and screwing parts.</w:t>
      </w:r>
    </w:p>
    <w:p w14:paraId="65E65771" w14:textId="77777777" w:rsidR="0032275A" w:rsidRPr="00AF7EDE" w:rsidRDefault="0032275A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6B311C" w:rsidRPr="00AF7EDE" w14:paraId="77B53AFC" w14:textId="77777777" w:rsidTr="006B311C">
        <w:tc>
          <w:tcPr>
            <w:tcW w:w="1134" w:type="dxa"/>
          </w:tcPr>
          <w:p w14:paraId="50B588D4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5F4F13BE" w14:textId="77777777" w:rsidR="006B311C" w:rsidRPr="00AF7EDE" w:rsidRDefault="006B311C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6B311C" w:rsidRPr="00AF7EDE" w14:paraId="008E97E8" w14:textId="77777777" w:rsidTr="006B311C">
        <w:tc>
          <w:tcPr>
            <w:tcW w:w="1134" w:type="dxa"/>
          </w:tcPr>
          <w:p w14:paraId="7EA4C30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11DA58D5" w14:textId="77777777" w:rsidR="006B311C" w:rsidRPr="00AF7EDE" w:rsidRDefault="00C1572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BSS01</w:t>
            </w:r>
          </w:p>
        </w:tc>
      </w:tr>
      <w:tr w:rsidR="006B311C" w:rsidRPr="00AF7EDE" w14:paraId="326FC53A" w14:textId="77777777" w:rsidTr="006B311C">
        <w:trPr>
          <w:trHeight w:val="61"/>
        </w:trPr>
        <w:tc>
          <w:tcPr>
            <w:tcW w:w="1134" w:type="dxa"/>
          </w:tcPr>
          <w:p w14:paraId="79665F6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767784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077EB455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22D8E79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763A377E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4EDFDA4" w14:textId="77777777" w:rsidR="0032275A" w:rsidRPr="00AF7EDE" w:rsidRDefault="0032275A" w:rsidP="00A74C9A">
      <w:pPr>
        <w:rPr>
          <w:rFonts w:cs="Arial"/>
          <w:color w:val="000000"/>
          <w:lang w:val="en-GB"/>
        </w:rPr>
      </w:pPr>
      <w:r w:rsidRPr="00AF7EDE">
        <w:rPr>
          <w:lang w:val="en-GB"/>
        </w:rPr>
        <w:br w:type="page"/>
      </w:r>
    </w:p>
    <w:p w14:paraId="39283F91" w14:textId="77777777" w:rsidR="00BC4663" w:rsidRPr="00AF7EDE" w:rsidRDefault="00BC4663" w:rsidP="00A74C9A">
      <w:pPr>
        <w:pStyle w:val="00-01Position"/>
        <w:rPr>
          <w:lang w:val="en-GB"/>
        </w:rPr>
      </w:pPr>
      <w:r w:rsidRPr="00AF7EDE">
        <w:rPr>
          <w:lang w:val="en-GB"/>
        </w:rPr>
        <w:lastRenderedPageBreak/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581B5FFC" w14:textId="77777777" w:rsidR="00BC4663" w:rsidRPr="00AF7EDE" w:rsidRDefault="00BC4663" w:rsidP="00A74C9A">
      <w:pPr>
        <w:pStyle w:val="00-02Option"/>
        <w:rPr>
          <w:lang w:val="en-GB"/>
        </w:rPr>
      </w:pPr>
      <w:r w:rsidRPr="00AF7EDE">
        <w:rPr>
          <w:lang w:val="en-GB"/>
        </w:rPr>
        <w:t>Option free-standing housing Terminal-MXL for passenger car entry</w:t>
      </w:r>
    </w:p>
    <w:p w14:paraId="2D3E3D3C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Following the design of the MHTM™ </w:t>
      </w:r>
      <w:proofErr w:type="spellStart"/>
      <w:r w:rsidRPr="00AF7EDE">
        <w:rPr>
          <w:lang w:val="en-GB"/>
        </w:rPr>
        <w:t>MicroDrive</w:t>
      </w:r>
      <w:proofErr w:type="spellEnd"/>
      <w:r w:rsidRPr="00AF7EDE">
        <w:rPr>
          <w:lang w:val="en-GB"/>
        </w:rPr>
        <w:t xml:space="preserve"> barrier housing, suitable for installation of on-site intercom and access control systems.</w:t>
      </w:r>
    </w:p>
    <w:p w14:paraId="47BFF5D9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Front panel with telescopic slide-out, powder-coated aluminium housing, stainless steel base, side panels and hood in </w:t>
      </w:r>
      <w:proofErr w:type="gramStart"/>
      <w:r w:rsidRPr="00AF7EDE">
        <w:rPr>
          <w:lang w:val="en-GB"/>
        </w:rPr>
        <w:t>Yellow</w:t>
      </w:r>
      <w:proofErr w:type="gramEnd"/>
      <w:r w:rsidRPr="00AF7EDE">
        <w:rPr>
          <w:lang w:val="en-GB"/>
        </w:rPr>
        <w:t xml:space="preserve"> orange (RAL 2000), in white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9006) or in grey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9007), doors always in Black grey (RAL 7021)</w:t>
      </w:r>
    </w:p>
    <w:p w14:paraId="2A475183" w14:textId="77777777" w:rsidR="00BC4663" w:rsidRPr="00AF7EDE" w:rsidRDefault="00BC4663" w:rsidP="00A74C9A">
      <w:pPr>
        <w:rPr>
          <w:lang w:val="en-GB"/>
        </w:rPr>
      </w:pPr>
    </w:p>
    <w:p w14:paraId="0D0ED39A" w14:textId="77777777" w:rsidR="00BC4663" w:rsidRPr="00AF7EDE" w:rsidRDefault="00BC4663" w:rsidP="00A74C9A">
      <w:pPr>
        <w:pStyle w:val="01-01Haupttext"/>
        <w:rPr>
          <w:bCs/>
          <w:lang w:val="en-GB"/>
        </w:rPr>
      </w:pPr>
      <w:r w:rsidRPr="00AF7EDE">
        <w:rPr>
          <w:lang w:val="en-GB"/>
        </w:rPr>
        <w:t>Optionally available in colour combinations according to the client's wishes</w:t>
      </w:r>
    </w:p>
    <w:p w14:paraId="0CD87997" w14:textId="77777777" w:rsidR="00BC4663" w:rsidRPr="00AF7EDE" w:rsidRDefault="00BC4663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6B311C" w:rsidRPr="00AF7EDE" w14:paraId="2B1A71EC" w14:textId="77777777" w:rsidTr="006B311C">
        <w:tc>
          <w:tcPr>
            <w:tcW w:w="3402" w:type="dxa"/>
          </w:tcPr>
          <w:p w14:paraId="67BD43A2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surface max:</w:t>
            </w:r>
          </w:p>
        </w:tc>
        <w:tc>
          <w:tcPr>
            <w:tcW w:w="3402" w:type="dxa"/>
          </w:tcPr>
          <w:p w14:paraId="62D89D61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310 x 705 mm</w:t>
            </w:r>
          </w:p>
        </w:tc>
      </w:tr>
      <w:tr w:rsidR="006B311C" w:rsidRPr="00AF7EDE" w14:paraId="57DD67CE" w14:textId="77777777" w:rsidTr="006B311C">
        <w:tc>
          <w:tcPr>
            <w:tcW w:w="3402" w:type="dxa"/>
          </w:tcPr>
          <w:p w14:paraId="309142D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depth max:</w:t>
            </w:r>
          </w:p>
        </w:tc>
        <w:tc>
          <w:tcPr>
            <w:tcW w:w="3402" w:type="dxa"/>
          </w:tcPr>
          <w:p w14:paraId="4FBE700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310 mm</w:t>
            </w:r>
          </w:p>
        </w:tc>
      </w:tr>
      <w:tr w:rsidR="006B311C" w:rsidRPr="00AF7EDE" w14:paraId="6FEE623E" w14:textId="77777777" w:rsidTr="006B311C">
        <w:tc>
          <w:tcPr>
            <w:tcW w:w="3402" w:type="dxa"/>
          </w:tcPr>
          <w:p w14:paraId="63E435CE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Dimensions (W x D x H):</w:t>
            </w:r>
          </w:p>
        </w:tc>
        <w:tc>
          <w:tcPr>
            <w:tcW w:w="3402" w:type="dxa"/>
          </w:tcPr>
          <w:p w14:paraId="44F11639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497 mm x 367 mm x 1.496 mm</w:t>
            </w:r>
          </w:p>
        </w:tc>
      </w:tr>
      <w:tr w:rsidR="006B311C" w:rsidRPr="00AF7EDE" w14:paraId="7F0B0743" w14:textId="77777777" w:rsidTr="006B311C">
        <w:tc>
          <w:tcPr>
            <w:tcW w:w="3402" w:type="dxa"/>
          </w:tcPr>
          <w:p w14:paraId="273BE70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Housing:</w:t>
            </w:r>
          </w:p>
        </w:tc>
        <w:tc>
          <w:tcPr>
            <w:tcW w:w="3402" w:type="dxa"/>
          </w:tcPr>
          <w:p w14:paraId="401BA162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powder-coated aluminium</w:t>
            </w:r>
          </w:p>
        </w:tc>
      </w:tr>
      <w:tr w:rsidR="006B311C" w:rsidRPr="00AF7EDE" w14:paraId="2DD9F5E9" w14:textId="77777777" w:rsidTr="006B311C">
        <w:tc>
          <w:tcPr>
            <w:tcW w:w="3402" w:type="dxa"/>
          </w:tcPr>
          <w:p w14:paraId="65228D4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Base area:</w:t>
            </w:r>
          </w:p>
        </w:tc>
        <w:tc>
          <w:tcPr>
            <w:tcW w:w="3402" w:type="dxa"/>
          </w:tcPr>
          <w:p w14:paraId="79939577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Stainless steel</w:t>
            </w:r>
          </w:p>
        </w:tc>
      </w:tr>
      <w:tr w:rsidR="006B311C" w:rsidRPr="00AF7EDE" w14:paraId="3E5C9259" w14:textId="77777777" w:rsidTr="006B311C">
        <w:tc>
          <w:tcPr>
            <w:tcW w:w="3402" w:type="dxa"/>
          </w:tcPr>
          <w:p w14:paraId="1DBBB2E7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Weight:</w:t>
            </w:r>
          </w:p>
        </w:tc>
        <w:tc>
          <w:tcPr>
            <w:tcW w:w="3402" w:type="dxa"/>
          </w:tcPr>
          <w:p w14:paraId="44CB17C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56 kg</w:t>
            </w:r>
          </w:p>
        </w:tc>
      </w:tr>
      <w:tr w:rsidR="006B311C" w:rsidRPr="00AF7EDE" w14:paraId="5C700801" w14:textId="77777777" w:rsidTr="006B311C">
        <w:tc>
          <w:tcPr>
            <w:tcW w:w="3402" w:type="dxa"/>
          </w:tcPr>
          <w:p w14:paraId="006744B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rating:</w:t>
            </w:r>
          </w:p>
        </w:tc>
        <w:tc>
          <w:tcPr>
            <w:tcW w:w="3402" w:type="dxa"/>
          </w:tcPr>
          <w:p w14:paraId="14C4C96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54</w:t>
            </w:r>
          </w:p>
        </w:tc>
      </w:tr>
    </w:tbl>
    <w:p w14:paraId="50EFF96B" w14:textId="77777777" w:rsidR="006B311C" w:rsidRPr="00AF7EDE" w:rsidRDefault="006B311C" w:rsidP="00A74C9A">
      <w:pPr>
        <w:rPr>
          <w:lang w:val="en-GB"/>
        </w:rPr>
      </w:pPr>
    </w:p>
    <w:p w14:paraId="21404EDF" w14:textId="77777777" w:rsidR="00BC4663" w:rsidRPr="00AF7EDE" w:rsidRDefault="00A534A2" w:rsidP="00A74C9A">
      <w:pPr>
        <w:pStyle w:val="01-01Haupttext"/>
        <w:rPr>
          <w:lang w:val="en-GB"/>
        </w:rPr>
      </w:pPr>
      <w:r w:rsidRPr="00AF7EDE">
        <w:rPr>
          <w:lang w:val="en-GB"/>
        </w:rPr>
        <w:t>Assembly: Install on on-site concrete foundation by means of 4 adhesive anchors.</w:t>
      </w:r>
    </w:p>
    <w:p w14:paraId="3B1E820D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6B311C" w:rsidRPr="00AF7EDE" w14:paraId="7CC2DEBD" w14:textId="77777777" w:rsidTr="006B311C">
        <w:tc>
          <w:tcPr>
            <w:tcW w:w="1134" w:type="dxa"/>
          </w:tcPr>
          <w:p w14:paraId="1C6FF9A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0ECA2A3B" w14:textId="77777777" w:rsidR="006B311C" w:rsidRPr="00AF7EDE" w:rsidRDefault="006B311C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6B311C" w:rsidRPr="00967934" w14:paraId="570ED469" w14:textId="77777777" w:rsidTr="006B311C">
        <w:tc>
          <w:tcPr>
            <w:tcW w:w="1134" w:type="dxa"/>
          </w:tcPr>
          <w:p w14:paraId="5AE7F989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105CE6CC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-MXL-A000 in Yellow orange (RAL 2000)</w:t>
            </w:r>
          </w:p>
        </w:tc>
      </w:tr>
      <w:tr w:rsidR="006B311C" w:rsidRPr="00AF7EDE" w14:paraId="7701D397" w14:textId="77777777" w:rsidTr="006B311C">
        <w:trPr>
          <w:trHeight w:val="61"/>
        </w:trPr>
        <w:tc>
          <w:tcPr>
            <w:tcW w:w="1134" w:type="dxa"/>
          </w:tcPr>
          <w:p w14:paraId="6EF791B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2A9EF872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2FADFFC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4139A738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5BD0DED7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C1F40DE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6B311C" w:rsidRPr="00967934" w14:paraId="1D1AB278" w14:textId="77777777" w:rsidTr="008F6978">
        <w:tc>
          <w:tcPr>
            <w:tcW w:w="1451" w:type="dxa"/>
          </w:tcPr>
          <w:p w14:paraId="7608459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36635E05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-MXL-A100 in Grey aluminium (RAL 9007)</w:t>
            </w:r>
          </w:p>
        </w:tc>
      </w:tr>
      <w:tr w:rsidR="006B311C" w:rsidRPr="00AF7EDE" w14:paraId="132C2478" w14:textId="77777777" w:rsidTr="008F6978">
        <w:trPr>
          <w:trHeight w:val="61"/>
        </w:trPr>
        <w:tc>
          <w:tcPr>
            <w:tcW w:w="1451" w:type="dxa"/>
          </w:tcPr>
          <w:p w14:paraId="243D7877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5434305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606F1631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20B34DE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19C0C401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F7FDBB9" w14:textId="77777777" w:rsidR="006B311C" w:rsidRPr="00AF7EDE" w:rsidRDefault="006B311C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6B311C" w:rsidRPr="00967934" w14:paraId="20FB2DAA" w14:textId="77777777" w:rsidTr="008F6978">
        <w:tc>
          <w:tcPr>
            <w:tcW w:w="1451" w:type="dxa"/>
          </w:tcPr>
          <w:p w14:paraId="071D10A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0115160A" w14:textId="77777777" w:rsidR="006B311C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6B311C" w:rsidRPr="00AF7EDE">
              <w:rPr>
                <w:lang w:val="en-GB"/>
              </w:rPr>
              <w:t>-MXL-A200 in White aluminium (RAL 9006)</w:t>
            </w:r>
          </w:p>
        </w:tc>
      </w:tr>
      <w:tr w:rsidR="006B311C" w:rsidRPr="00AF7EDE" w14:paraId="6D2D37FC" w14:textId="77777777" w:rsidTr="008F6978">
        <w:trPr>
          <w:trHeight w:val="61"/>
        </w:trPr>
        <w:tc>
          <w:tcPr>
            <w:tcW w:w="1451" w:type="dxa"/>
          </w:tcPr>
          <w:p w14:paraId="5F1396C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0D8CCC65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6D89E401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5DFCE5BC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4A064260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7AC9B9F3" w14:textId="77777777" w:rsidR="00BC4663" w:rsidRPr="00AF7EDE" w:rsidRDefault="00BC4663" w:rsidP="00A74C9A">
      <w:pPr>
        <w:rPr>
          <w:lang w:val="en-GB"/>
        </w:rPr>
      </w:pPr>
    </w:p>
    <w:p w14:paraId="27EFA5C7" w14:textId="77777777" w:rsidR="00BC4663" w:rsidRPr="00AF7EDE" w:rsidRDefault="00BC4663" w:rsidP="00A74C9A">
      <w:pPr>
        <w:rPr>
          <w:lang w:val="en-GB"/>
        </w:rPr>
      </w:pPr>
    </w:p>
    <w:p w14:paraId="2FB77891" w14:textId="77777777" w:rsidR="00BC4663" w:rsidRPr="00AF7EDE" w:rsidRDefault="00BC4663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2C993223" w14:textId="77777777" w:rsidR="006B311C" w:rsidRPr="00AF7EDE" w:rsidRDefault="00BC4663" w:rsidP="00A74C9A">
      <w:pPr>
        <w:pStyle w:val="00-02Option"/>
        <w:rPr>
          <w:lang w:val="en-GB"/>
        </w:rPr>
      </w:pPr>
      <w:r w:rsidRPr="00AF7EDE">
        <w:rPr>
          <w:lang w:val="en-GB"/>
        </w:rPr>
        <w:t>Option attachment set BSS01</w:t>
      </w:r>
    </w:p>
    <w:p w14:paraId="0C252BEE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>Installation material for screwing a barrier / a terminal / a post to the concrete foundation, consisting of 4 adhesive cartridges and screwing parts.</w:t>
      </w:r>
    </w:p>
    <w:p w14:paraId="0912FA51" w14:textId="77777777" w:rsidR="00BC4663" w:rsidRPr="00AF7EDE" w:rsidRDefault="00BC4663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6B311C" w:rsidRPr="00AF7EDE" w14:paraId="1F88B531" w14:textId="77777777" w:rsidTr="006B311C">
        <w:tc>
          <w:tcPr>
            <w:tcW w:w="1134" w:type="dxa"/>
          </w:tcPr>
          <w:p w14:paraId="3819B96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4DE9DB23" w14:textId="77777777" w:rsidR="006B311C" w:rsidRPr="00AF7EDE" w:rsidRDefault="006B311C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6B311C" w:rsidRPr="00AF7EDE" w14:paraId="510A7647" w14:textId="77777777" w:rsidTr="006B311C">
        <w:tc>
          <w:tcPr>
            <w:tcW w:w="1134" w:type="dxa"/>
          </w:tcPr>
          <w:p w14:paraId="5A9BECB8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2AD53978" w14:textId="77777777" w:rsidR="006B311C" w:rsidRPr="00AF7EDE" w:rsidRDefault="00C1572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BSS01</w:t>
            </w:r>
          </w:p>
        </w:tc>
      </w:tr>
      <w:tr w:rsidR="006B311C" w:rsidRPr="00AF7EDE" w14:paraId="3137935B" w14:textId="77777777" w:rsidTr="006B311C">
        <w:trPr>
          <w:trHeight w:val="61"/>
        </w:trPr>
        <w:tc>
          <w:tcPr>
            <w:tcW w:w="1134" w:type="dxa"/>
          </w:tcPr>
          <w:p w14:paraId="196858C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5322EC70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7DD56138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7DFFAE0E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54C55415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3C1CC8D9" w14:textId="77777777" w:rsidR="00BC4663" w:rsidRPr="00AF7EDE" w:rsidRDefault="00BC4663" w:rsidP="00A74C9A">
      <w:pPr>
        <w:rPr>
          <w:lang w:val="en-GB"/>
        </w:rPr>
      </w:pPr>
      <w:r w:rsidRPr="00AF7EDE">
        <w:rPr>
          <w:lang w:val="en-GB"/>
        </w:rPr>
        <w:br w:type="page"/>
      </w:r>
    </w:p>
    <w:p w14:paraId="37520EEA" w14:textId="77777777" w:rsidR="0044529A" w:rsidRPr="00AF7EDE" w:rsidRDefault="00A534A2" w:rsidP="00A74C9A">
      <w:pPr>
        <w:pStyle w:val="00-02Option"/>
        <w:rPr>
          <w:sz w:val="28"/>
          <w:szCs w:val="28"/>
          <w:lang w:val="en-GB"/>
        </w:rPr>
      </w:pPr>
      <w:r w:rsidRPr="00AF7EDE">
        <w:rPr>
          <w:sz w:val="28"/>
          <w:szCs w:val="28"/>
          <w:lang w:val="en-GB"/>
        </w:rPr>
        <w:lastRenderedPageBreak/>
        <w:t>Terminals for mixed passenger car and truck traffic</w:t>
      </w:r>
    </w:p>
    <w:p w14:paraId="6212F7EE" w14:textId="77777777" w:rsidR="0044529A" w:rsidRPr="00AF7EDE" w:rsidRDefault="0044529A" w:rsidP="00A74C9A">
      <w:pPr>
        <w:rPr>
          <w:lang w:val="en-GB"/>
        </w:rPr>
      </w:pPr>
    </w:p>
    <w:p w14:paraId="0CBE45E6" w14:textId="77777777" w:rsidR="0044529A" w:rsidRPr="00AF7EDE" w:rsidRDefault="0044529A" w:rsidP="00A74C9A">
      <w:pPr>
        <w:rPr>
          <w:lang w:val="en-GB"/>
        </w:rPr>
      </w:pPr>
    </w:p>
    <w:p w14:paraId="7A8C3343" w14:textId="77777777" w:rsidR="00661695" w:rsidRPr="00AF7EDE" w:rsidRDefault="00661695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6F977FB5" w14:textId="77777777" w:rsidR="00661695" w:rsidRPr="00AF7EDE" w:rsidRDefault="00661695" w:rsidP="00A74C9A">
      <w:pPr>
        <w:pStyle w:val="00-02Option"/>
        <w:rPr>
          <w:lang w:val="en-GB"/>
        </w:rPr>
      </w:pPr>
      <w:r w:rsidRPr="00AF7EDE">
        <w:rPr>
          <w:lang w:val="en-GB"/>
        </w:rPr>
        <w:t>Option free-standing housing Terminal-ML for combined passenger car / truck entry</w:t>
      </w:r>
    </w:p>
    <w:p w14:paraId="220B3206" w14:textId="77777777" w:rsidR="00661695" w:rsidRPr="00AF7EDE" w:rsidRDefault="00661695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Following the design of the MHTM™ </w:t>
      </w:r>
      <w:proofErr w:type="spellStart"/>
      <w:r w:rsidRPr="00AF7EDE">
        <w:rPr>
          <w:lang w:val="en-GB"/>
        </w:rPr>
        <w:t>MicroDrive</w:t>
      </w:r>
      <w:proofErr w:type="spellEnd"/>
      <w:r w:rsidRPr="00AF7EDE">
        <w:rPr>
          <w:lang w:val="en-GB"/>
        </w:rPr>
        <w:t xml:space="preserve"> barrier housing, suitable for installation of on-site intercom and access control systems in two heights (car / truck).</w:t>
      </w:r>
    </w:p>
    <w:p w14:paraId="228ADFFB" w14:textId="77777777" w:rsidR="00661695" w:rsidRPr="00AF7EDE" w:rsidRDefault="00661695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Front panels with telescopic slide-outs, powder-coated aluminium housing, stainless steel base, side panels and hood in </w:t>
      </w:r>
      <w:proofErr w:type="gramStart"/>
      <w:r w:rsidRPr="00AF7EDE">
        <w:rPr>
          <w:lang w:val="en-GB"/>
        </w:rPr>
        <w:t>Yellow</w:t>
      </w:r>
      <w:proofErr w:type="gramEnd"/>
      <w:r w:rsidRPr="00AF7EDE">
        <w:rPr>
          <w:lang w:val="en-GB"/>
        </w:rPr>
        <w:t xml:space="preserve"> orange (RAL 2000), in white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9006) or in grey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9007), doors always in Black grey (RAL 7021)</w:t>
      </w:r>
    </w:p>
    <w:p w14:paraId="44BF64D1" w14:textId="77777777" w:rsidR="00661695" w:rsidRPr="00AF7EDE" w:rsidRDefault="00661695" w:rsidP="00A74C9A">
      <w:pPr>
        <w:rPr>
          <w:lang w:val="en-GB"/>
        </w:rPr>
      </w:pPr>
    </w:p>
    <w:p w14:paraId="7D8B8E73" w14:textId="77777777" w:rsidR="00661695" w:rsidRPr="00AF7EDE" w:rsidRDefault="00661695" w:rsidP="00A74C9A">
      <w:pPr>
        <w:pStyle w:val="01-01Haupttext"/>
        <w:rPr>
          <w:bCs/>
          <w:lang w:val="en-GB"/>
        </w:rPr>
      </w:pPr>
      <w:r w:rsidRPr="00AF7EDE">
        <w:rPr>
          <w:lang w:val="en-GB"/>
        </w:rPr>
        <w:t>Optionally available in colour combinations according to the client's wishes</w:t>
      </w:r>
    </w:p>
    <w:p w14:paraId="6DE4BA86" w14:textId="77777777" w:rsidR="00661695" w:rsidRPr="00AF7EDE" w:rsidRDefault="00661695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6B311C" w:rsidRPr="00AF7EDE" w14:paraId="69D411C3" w14:textId="77777777" w:rsidTr="006B311C">
        <w:tc>
          <w:tcPr>
            <w:tcW w:w="3402" w:type="dxa"/>
          </w:tcPr>
          <w:p w14:paraId="7AD4A47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(2 x) surface max:</w:t>
            </w:r>
          </w:p>
        </w:tc>
        <w:tc>
          <w:tcPr>
            <w:tcW w:w="3402" w:type="dxa"/>
          </w:tcPr>
          <w:p w14:paraId="4AB701F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209 x 337 mm</w:t>
            </w:r>
          </w:p>
        </w:tc>
      </w:tr>
      <w:tr w:rsidR="006B311C" w:rsidRPr="00AF7EDE" w14:paraId="0B8936CD" w14:textId="77777777" w:rsidTr="006B311C">
        <w:tc>
          <w:tcPr>
            <w:tcW w:w="3402" w:type="dxa"/>
          </w:tcPr>
          <w:p w14:paraId="07BA514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depth max:</w:t>
            </w:r>
          </w:p>
        </w:tc>
        <w:tc>
          <w:tcPr>
            <w:tcW w:w="3402" w:type="dxa"/>
          </w:tcPr>
          <w:p w14:paraId="11CD497F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220 mm</w:t>
            </w:r>
          </w:p>
        </w:tc>
      </w:tr>
      <w:tr w:rsidR="006B311C" w:rsidRPr="00AF7EDE" w14:paraId="37B01C1B" w14:textId="77777777" w:rsidTr="006B311C">
        <w:tc>
          <w:tcPr>
            <w:tcW w:w="3402" w:type="dxa"/>
          </w:tcPr>
          <w:p w14:paraId="2A0809A6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Dimensions (W x D x H):</w:t>
            </w:r>
          </w:p>
        </w:tc>
        <w:tc>
          <w:tcPr>
            <w:tcW w:w="3402" w:type="dxa"/>
          </w:tcPr>
          <w:p w14:paraId="11670178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296 mm x 266 mm x 2.202 mm</w:t>
            </w:r>
          </w:p>
        </w:tc>
      </w:tr>
      <w:tr w:rsidR="006B311C" w:rsidRPr="00AF7EDE" w14:paraId="02AC936C" w14:textId="77777777" w:rsidTr="006B311C">
        <w:tc>
          <w:tcPr>
            <w:tcW w:w="3402" w:type="dxa"/>
          </w:tcPr>
          <w:p w14:paraId="7A330488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Housing:</w:t>
            </w:r>
          </w:p>
        </w:tc>
        <w:tc>
          <w:tcPr>
            <w:tcW w:w="3402" w:type="dxa"/>
          </w:tcPr>
          <w:p w14:paraId="1241D59D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powder-coated aluminium</w:t>
            </w:r>
          </w:p>
        </w:tc>
      </w:tr>
      <w:tr w:rsidR="006B311C" w:rsidRPr="00AF7EDE" w14:paraId="29D1DE44" w14:textId="77777777" w:rsidTr="006B311C">
        <w:tc>
          <w:tcPr>
            <w:tcW w:w="3402" w:type="dxa"/>
          </w:tcPr>
          <w:p w14:paraId="31A0503B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Base area:</w:t>
            </w:r>
          </w:p>
        </w:tc>
        <w:tc>
          <w:tcPr>
            <w:tcW w:w="3402" w:type="dxa"/>
          </w:tcPr>
          <w:p w14:paraId="6E32B18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Stainless steel</w:t>
            </w:r>
          </w:p>
        </w:tc>
      </w:tr>
      <w:tr w:rsidR="006B311C" w:rsidRPr="00AF7EDE" w14:paraId="52212FA5" w14:textId="77777777" w:rsidTr="006B311C">
        <w:tc>
          <w:tcPr>
            <w:tcW w:w="3402" w:type="dxa"/>
          </w:tcPr>
          <w:p w14:paraId="7348962A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Weight:</w:t>
            </w:r>
          </w:p>
        </w:tc>
        <w:tc>
          <w:tcPr>
            <w:tcW w:w="3402" w:type="dxa"/>
          </w:tcPr>
          <w:p w14:paraId="42B5C3B1" w14:textId="77777777" w:rsidR="006B311C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27 kg</w:t>
            </w:r>
          </w:p>
        </w:tc>
      </w:tr>
      <w:tr w:rsidR="006B311C" w:rsidRPr="00AF7EDE" w14:paraId="3CC41B07" w14:textId="77777777" w:rsidTr="006B311C">
        <w:tc>
          <w:tcPr>
            <w:tcW w:w="3402" w:type="dxa"/>
          </w:tcPr>
          <w:p w14:paraId="5E2DBEAE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rating:</w:t>
            </w:r>
          </w:p>
        </w:tc>
        <w:tc>
          <w:tcPr>
            <w:tcW w:w="3402" w:type="dxa"/>
          </w:tcPr>
          <w:p w14:paraId="1BF90F13" w14:textId="77777777" w:rsidR="006B311C" w:rsidRPr="00AF7EDE" w:rsidRDefault="006B311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54</w:t>
            </w:r>
          </w:p>
        </w:tc>
      </w:tr>
    </w:tbl>
    <w:p w14:paraId="4A4DAE30" w14:textId="77777777" w:rsidR="006B311C" w:rsidRPr="00AF7EDE" w:rsidRDefault="006B311C" w:rsidP="00A74C9A">
      <w:pPr>
        <w:rPr>
          <w:lang w:val="en-GB"/>
        </w:rPr>
      </w:pPr>
    </w:p>
    <w:p w14:paraId="21204EB1" w14:textId="77777777" w:rsidR="00661695" w:rsidRPr="00AF7EDE" w:rsidRDefault="00A534A2" w:rsidP="00A74C9A">
      <w:pPr>
        <w:pStyle w:val="01-01Haupttext"/>
        <w:rPr>
          <w:lang w:val="en-GB"/>
        </w:rPr>
      </w:pPr>
      <w:r w:rsidRPr="00AF7EDE">
        <w:rPr>
          <w:lang w:val="en-GB"/>
        </w:rPr>
        <w:t>Assembly: Install on on-site concrete foundation by means of 4 adhesive anchors.</w:t>
      </w:r>
    </w:p>
    <w:p w14:paraId="6F779B50" w14:textId="77777777" w:rsidR="001F5692" w:rsidRPr="00AF7EDE" w:rsidRDefault="001F569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3CC3C1B7" w14:textId="77777777" w:rsidTr="00E37700">
        <w:tc>
          <w:tcPr>
            <w:tcW w:w="1134" w:type="dxa"/>
          </w:tcPr>
          <w:p w14:paraId="5A8E430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1EAF0E49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967934" w14:paraId="04305A78" w14:textId="77777777" w:rsidTr="00E37700">
        <w:tc>
          <w:tcPr>
            <w:tcW w:w="1134" w:type="dxa"/>
          </w:tcPr>
          <w:p w14:paraId="3CEB4FF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2A6873D4" w14:textId="77777777" w:rsidR="001F5692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1F5692" w:rsidRPr="00AF7EDE">
              <w:rPr>
                <w:lang w:val="en-GB"/>
              </w:rPr>
              <w:t>-ML-A000 in Yellow orange (RAL 2000)</w:t>
            </w:r>
          </w:p>
        </w:tc>
      </w:tr>
      <w:tr w:rsidR="001F5692" w:rsidRPr="00AF7EDE" w14:paraId="41C6B307" w14:textId="77777777" w:rsidTr="00E37700">
        <w:trPr>
          <w:trHeight w:val="61"/>
        </w:trPr>
        <w:tc>
          <w:tcPr>
            <w:tcW w:w="1134" w:type="dxa"/>
          </w:tcPr>
          <w:p w14:paraId="4E0B67E3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269D557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7CE3B20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4632B36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22195B0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7ECEDAF2" w14:textId="77777777" w:rsidR="001F5692" w:rsidRPr="00AF7EDE" w:rsidRDefault="001F569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1F5692" w:rsidRPr="00967934" w14:paraId="0E1D5CA3" w14:textId="77777777" w:rsidTr="008F6978">
        <w:tc>
          <w:tcPr>
            <w:tcW w:w="1451" w:type="dxa"/>
          </w:tcPr>
          <w:p w14:paraId="60B27A1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3A0287B7" w14:textId="77777777" w:rsidR="001F5692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1F5692" w:rsidRPr="00AF7EDE">
              <w:rPr>
                <w:lang w:val="en-GB"/>
              </w:rPr>
              <w:t>-ML-A100 in Grey aluminium (RAL 9007)</w:t>
            </w:r>
          </w:p>
        </w:tc>
      </w:tr>
      <w:tr w:rsidR="001F5692" w:rsidRPr="00AF7EDE" w14:paraId="0F99F094" w14:textId="77777777" w:rsidTr="008F6978">
        <w:trPr>
          <w:trHeight w:val="61"/>
        </w:trPr>
        <w:tc>
          <w:tcPr>
            <w:tcW w:w="1451" w:type="dxa"/>
          </w:tcPr>
          <w:p w14:paraId="177794E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19965B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54E130D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5E1AB95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4245ECC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FAF2686" w14:textId="77777777" w:rsidR="001F5692" w:rsidRPr="00AF7EDE" w:rsidRDefault="001F569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1F5692" w:rsidRPr="00967934" w14:paraId="00D3FB67" w14:textId="77777777" w:rsidTr="008F6978">
        <w:tc>
          <w:tcPr>
            <w:tcW w:w="1451" w:type="dxa"/>
          </w:tcPr>
          <w:p w14:paraId="1D65A478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5F635580" w14:textId="77777777" w:rsidR="001F5692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1F5692" w:rsidRPr="00AF7EDE">
              <w:rPr>
                <w:lang w:val="en-GB"/>
              </w:rPr>
              <w:t>-ML-A200 in White aluminium (RAL 9006)</w:t>
            </w:r>
          </w:p>
        </w:tc>
      </w:tr>
      <w:tr w:rsidR="001F5692" w:rsidRPr="00AF7EDE" w14:paraId="537355FD" w14:textId="77777777" w:rsidTr="008F6978">
        <w:trPr>
          <w:trHeight w:val="61"/>
        </w:trPr>
        <w:tc>
          <w:tcPr>
            <w:tcW w:w="1451" w:type="dxa"/>
          </w:tcPr>
          <w:p w14:paraId="5F60411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0AAEACD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6A294EA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4DBA5BD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0163244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AB6AC79" w14:textId="77777777" w:rsidR="001F5692" w:rsidRPr="00AF7EDE" w:rsidRDefault="001F5692" w:rsidP="00A74C9A">
      <w:pPr>
        <w:rPr>
          <w:lang w:val="en-GB"/>
        </w:rPr>
      </w:pPr>
    </w:p>
    <w:p w14:paraId="1D034991" w14:textId="77777777" w:rsidR="00661695" w:rsidRPr="00AF7EDE" w:rsidRDefault="00661695" w:rsidP="00A74C9A">
      <w:pPr>
        <w:rPr>
          <w:lang w:val="en-GB"/>
        </w:rPr>
      </w:pPr>
    </w:p>
    <w:p w14:paraId="222A0E94" w14:textId="77777777" w:rsidR="00661695" w:rsidRPr="00AF7EDE" w:rsidRDefault="00661695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427E0182" w14:textId="77777777" w:rsidR="001F5692" w:rsidRPr="00AF7EDE" w:rsidRDefault="00661695" w:rsidP="00A74C9A">
      <w:pPr>
        <w:pStyle w:val="00-02Option"/>
        <w:rPr>
          <w:lang w:val="en-GB"/>
        </w:rPr>
      </w:pPr>
      <w:r w:rsidRPr="00AF7EDE">
        <w:rPr>
          <w:lang w:val="en-GB"/>
        </w:rPr>
        <w:t>Option attachment set BSS01</w:t>
      </w:r>
    </w:p>
    <w:p w14:paraId="770CA579" w14:textId="77777777" w:rsidR="00661695" w:rsidRPr="00AF7EDE" w:rsidRDefault="00661695" w:rsidP="00A74C9A">
      <w:pPr>
        <w:pStyle w:val="01-01Haupttext"/>
        <w:rPr>
          <w:lang w:val="en-GB"/>
        </w:rPr>
      </w:pPr>
      <w:r w:rsidRPr="00AF7EDE">
        <w:rPr>
          <w:lang w:val="en-GB"/>
        </w:rPr>
        <w:t>Installation material for screwing a barrier / a terminal / a post to the concrete foundation, consisting of 4 adhesive cartridges and screwing parts.</w:t>
      </w:r>
    </w:p>
    <w:p w14:paraId="3B351D93" w14:textId="77777777" w:rsidR="00661695" w:rsidRPr="00AF7EDE" w:rsidRDefault="00661695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52F60384" w14:textId="77777777" w:rsidTr="00E37700">
        <w:tc>
          <w:tcPr>
            <w:tcW w:w="1134" w:type="dxa"/>
          </w:tcPr>
          <w:p w14:paraId="7FBC6BB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7A7E1B9B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0DD01CD5" w14:textId="77777777" w:rsidTr="00E37700">
        <w:tc>
          <w:tcPr>
            <w:tcW w:w="1134" w:type="dxa"/>
          </w:tcPr>
          <w:p w14:paraId="42F1C2A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4FC68459" w14:textId="77777777" w:rsidR="001F5692" w:rsidRPr="00AF7EDE" w:rsidRDefault="00C1572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BSS01</w:t>
            </w:r>
          </w:p>
        </w:tc>
      </w:tr>
      <w:tr w:rsidR="001F5692" w:rsidRPr="00AF7EDE" w14:paraId="3C019530" w14:textId="77777777" w:rsidTr="00E37700">
        <w:trPr>
          <w:trHeight w:val="61"/>
        </w:trPr>
        <w:tc>
          <w:tcPr>
            <w:tcW w:w="1134" w:type="dxa"/>
          </w:tcPr>
          <w:p w14:paraId="03EECA5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7AD4E62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548D9C9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57BD189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0C65E4A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23C526F5" w14:textId="77777777" w:rsidR="00661695" w:rsidRPr="00AF7EDE" w:rsidRDefault="00661695" w:rsidP="00A74C9A">
      <w:pPr>
        <w:rPr>
          <w:rFonts w:cs="Arial"/>
          <w:color w:val="000000"/>
          <w:lang w:val="en-GB"/>
        </w:rPr>
      </w:pPr>
      <w:r w:rsidRPr="00AF7EDE">
        <w:rPr>
          <w:lang w:val="en-GB"/>
        </w:rPr>
        <w:br w:type="page"/>
      </w:r>
    </w:p>
    <w:p w14:paraId="5D745AA5" w14:textId="77777777" w:rsidR="00BC4663" w:rsidRPr="00AF7EDE" w:rsidRDefault="00BC4663" w:rsidP="00A74C9A">
      <w:pPr>
        <w:pStyle w:val="00-01Position"/>
        <w:rPr>
          <w:lang w:val="en-GB"/>
        </w:rPr>
      </w:pPr>
      <w:r w:rsidRPr="00AF7EDE">
        <w:rPr>
          <w:lang w:val="en-GB"/>
        </w:rPr>
        <w:lastRenderedPageBreak/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53C65D62" w14:textId="77777777" w:rsidR="00BC4663" w:rsidRPr="00AF7EDE" w:rsidRDefault="00BC4663" w:rsidP="00A74C9A">
      <w:pPr>
        <w:pStyle w:val="00-02Option"/>
        <w:rPr>
          <w:lang w:val="en-GB"/>
        </w:rPr>
      </w:pPr>
      <w:r w:rsidRPr="00AF7EDE">
        <w:rPr>
          <w:lang w:val="en-GB"/>
        </w:rPr>
        <w:t>Option free-standing housing Terminal-MXXL for combined passenger car / truck entry</w:t>
      </w:r>
    </w:p>
    <w:p w14:paraId="7BF95296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Following the design of the MHTM™ </w:t>
      </w:r>
      <w:proofErr w:type="spellStart"/>
      <w:r w:rsidRPr="00AF7EDE">
        <w:rPr>
          <w:lang w:val="en-GB"/>
        </w:rPr>
        <w:t>MicroDrive</w:t>
      </w:r>
      <w:proofErr w:type="spellEnd"/>
      <w:r w:rsidRPr="00AF7EDE">
        <w:rPr>
          <w:lang w:val="en-GB"/>
        </w:rPr>
        <w:t xml:space="preserve"> barrier housing, suitable for installation of on-site intercom and access control systems.</w:t>
      </w:r>
    </w:p>
    <w:p w14:paraId="26E24A77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Full-length front panel with telescopic slide-out, powder-coated aluminium housing, stainless steel base, side panels and hood in </w:t>
      </w:r>
      <w:proofErr w:type="gramStart"/>
      <w:r w:rsidRPr="00AF7EDE">
        <w:rPr>
          <w:lang w:val="en-GB"/>
        </w:rPr>
        <w:t>Yellow</w:t>
      </w:r>
      <w:proofErr w:type="gramEnd"/>
      <w:r w:rsidRPr="00AF7EDE">
        <w:rPr>
          <w:lang w:val="en-GB"/>
        </w:rPr>
        <w:t xml:space="preserve"> orange (RAL 2000), in white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9006) or in grey aluminium (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9007), doors always in Black grey (RAL 7021)</w:t>
      </w:r>
    </w:p>
    <w:p w14:paraId="524F8861" w14:textId="77777777" w:rsidR="001F5692" w:rsidRPr="00AF7EDE" w:rsidRDefault="001F5692" w:rsidP="00A74C9A">
      <w:pPr>
        <w:rPr>
          <w:lang w:val="en-GB"/>
        </w:rPr>
      </w:pPr>
    </w:p>
    <w:p w14:paraId="502FC036" w14:textId="77777777" w:rsidR="00BC4663" w:rsidRPr="00AF7EDE" w:rsidRDefault="00BC4663" w:rsidP="00A74C9A">
      <w:pPr>
        <w:pStyle w:val="01-01Haupttext"/>
        <w:rPr>
          <w:bCs/>
          <w:lang w:val="en-GB"/>
        </w:rPr>
      </w:pPr>
      <w:r w:rsidRPr="00AF7EDE">
        <w:rPr>
          <w:lang w:val="en-GB"/>
        </w:rPr>
        <w:t>Optionally available in colour combinations according to the client's wishes</w:t>
      </w:r>
    </w:p>
    <w:p w14:paraId="52EDC2B0" w14:textId="77777777" w:rsidR="00BC4663" w:rsidRPr="00AF7EDE" w:rsidRDefault="00BC4663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1F5692" w:rsidRPr="00AF7EDE" w14:paraId="5D742985" w14:textId="77777777" w:rsidTr="00E37700">
        <w:tc>
          <w:tcPr>
            <w:tcW w:w="3402" w:type="dxa"/>
          </w:tcPr>
          <w:p w14:paraId="0652C96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surface max:</w:t>
            </w:r>
          </w:p>
        </w:tc>
        <w:tc>
          <w:tcPr>
            <w:tcW w:w="3402" w:type="dxa"/>
          </w:tcPr>
          <w:p w14:paraId="3106659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310 x 2,000 mm</w:t>
            </w:r>
          </w:p>
        </w:tc>
      </w:tr>
      <w:tr w:rsidR="001F5692" w:rsidRPr="00AF7EDE" w14:paraId="67A61032" w14:textId="77777777" w:rsidTr="00E37700">
        <w:tc>
          <w:tcPr>
            <w:tcW w:w="3402" w:type="dxa"/>
          </w:tcPr>
          <w:p w14:paraId="4C69C11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Installation depth max:</w:t>
            </w:r>
          </w:p>
        </w:tc>
        <w:tc>
          <w:tcPr>
            <w:tcW w:w="3402" w:type="dxa"/>
          </w:tcPr>
          <w:p w14:paraId="102146C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310 mm</w:t>
            </w:r>
          </w:p>
        </w:tc>
      </w:tr>
      <w:tr w:rsidR="001F5692" w:rsidRPr="00AF7EDE" w14:paraId="49CC2826" w14:textId="77777777" w:rsidTr="00E37700">
        <w:tc>
          <w:tcPr>
            <w:tcW w:w="3402" w:type="dxa"/>
          </w:tcPr>
          <w:p w14:paraId="68C8335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Dimensions (W x D x H):</w:t>
            </w:r>
          </w:p>
        </w:tc>
        <w:tc>
          <w:tcPr>
            <w:tcW w:w="3402" w:type="dxa"/>
          </w:tcPr>
          <w:p w14:paraId="63658C8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497 mm x 367 mm x 2.795 mm</w:t>
            </w:r>
          </w:p>
        </w:tc>
      </w:tr>
      <w:tr w:rsidR="001F5692" w:rsidRPr="00AF7EDE" w14:paraId="020930CF" w14:textId="77777777" w:rsidTr="00E37700">
        <w:tc>
          <w:tcPr>
            <w:tcW w:w="3402" w:type="dxa"/>
          </w:tcPr>
          <w:p w14:paraId="382D1A3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Housing:</w:t>
            </w:r>
          </w:p>
        </w:tc>
        <w:tc>
          <w:tcPr>
            <w:tcW w:w="3402" w:type="dxa"/>
          </w:tcPr>
          <w:p w14:paraId="3554673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powder-coated aluminium</w:t>
            </w:r>
          </w:p>
        </w:tc>
      </w:tr>
      <w:tr w:rsidR="001F5692" w:rsidRPr="00AF7EDE" w14:paraId="1BD16788" w14:textId="77777777" w:rsidTr="00E37700">
        <w:tc>
          <w:tcPr>
            <w:tcW w:w="3402" w:type="dxa"/>
          </w:tcPr>
          <w:p w14:paraId="35A217A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Base area:</w:t>
            </w:r>
          </w:p>
        </w:tc>
        <w:tc>
          <w:tcPr>
            <w:tcW w:w="3402" w:type="dxa"/>
          </w:tcPr>
          <w:p w14:paraId="2672C3E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Stainless steel</w:t>
            </w:r>
          </w:p>
        </w:tc>
      </w:tr>
      <w:tr w:rsidR="001F5692" w:rsidRPr="00AF7EDE" w14:paraId="6EC783A6" w14:textId="77777777" w:rsidTr="00E37700">
        <w:tc>
          <w:tcPr>
            <w:tcW w:w="3402" w:type="dxa"/>
          </w:tcPr>
          <w:p w14:paraId="4B7D893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Weight:</w:t>
            </w:r>
          </w:p>
        </w:tc>
        <w:tc>
          <w:tcPr>
            <w:tcW w:w="3402" w:type="dxa"/>
          </w:tcPr>
          <w:p w14:paraId="2A07229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92 kg</w:t>
            </w:r>
          </w:p>
        </w:tc>
      </w:tr>
      <w:tr w:rsidR="001F5692" w:rsidRPr="00AF7EDE" w14:paraId="1202DC7C" w14:textId="77777777" w:rsidTr="00E37700">
        <w:tc>
          <w:tcPr>
            <w:tcW w:w="3402" w:type="dxa"/>
          </w:tcPr>
          <w:p w14:paraId="7712745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rating:</w:t>
            </w:r>
          </w:p>
        </w:tc>
        <w:tc>
          <w:tcPr>
            <w:tcW w:w="3402" w:type="dxa"/>
          </w:tcPr>
          <w:p w14:paraId="1A06CD68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IP 54</w:t>
            </w:r>
          </w:p>
        </w:tc>
      </w:tr>
    </w:tbl>
    <w:p w14:paraId="12D14263" w14:textId="77777777" w:rsidR="001F5692" w:rsidRPr="00AF7EDE" w:rsidRDefault="001F5692" w:rsidP="00A74C9A">
      <w:pPr>
        <w:rPr>
          <w:lang w:val="en-GB"/>
        </w:rPr>
      </w:pPr>
    </w:p>
    <w:p w14:paraId="00EC926E" w14:textId="77777777" w:rsidR="00BC4663" w:rsidRPr="00AF7EDE" w:rsidRDefault="00A534A2" w:rsidP="00A74C9A">
      <w:pPr>
        <w:pStyle w:val="01-01Haupttext"/>
        <w:rPr>
          <w:lang w:val="en-GB"/>
        </w:rPr>
      </w:pPr>
      <w:r w:rsidRPr="00AF7EDE">
        <w:rPr>
          <w:lang w:val="en-GB"/>
        </w:rPr>
        <w:t>Assembly: Install on on-site concrete foundation by means of 4 adhesive anchors.</w:t>
      </w:r>
    </w:p>
    <w:p w14:paraId="0EBA3DDC" w14:textId="77777777" w:rsidR="001F5692" w:rsidRPr="00AF7EDE" w:rsidRDefault="001F569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784F92E5" w14:textId="77777777" w:rsidTr="00E37700">
        <w:tc>
          <w:tcPr>
            <w:tcW w:w="1134" w:type="dxa"/>
          </w:tcPr>
          <w:p w14:paraId="19E3E7B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573DC8DC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967934" w14:paraId="103A4563" w14:textId="77777777" w:rsidTr="00E37700">
        <w:tc>
          <w:tcPr>
            <w:tcW w:w="1134" w:type="dxa"/>
          </w:tcPr>
          <w:p w14:paraId="1FC3642A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25E6543C" w14:textId="77777777" w:rsidR="001F5692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1F5692" w:rsidRPr="00AF7EDE">
              <w:rPr>
                <w:lang w:val="en-GB"/>
              </w:rPr>
              <w:t>-MXXL-A000 in Yellow orange (RAL 2000)</w:t>
            </w:r>
          </w:p>
        </w:tc>
      </w:tr>
      <w:tr w:rsidR="001F5692" w:rsidRPr="00AF7EDE" w14:paraId="60967D4A" w14:textId="77777777" w:rsidTr="00E37700">
        <w:trPr>
          <w:trHeight w:val="61"/>
        </w:trPr>
        <w:tc>
          <w:tcPr>
            <w:tcW w:w="1134" w:type="dxa"/>
          </w:tcPr>
          <w:p w14:paraId="2684944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4739FD54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16B8519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381DD72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BD4DFB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851609E" w14:textId="77777777" w:rsidR="001F5692" w:rsidRPr="00AF7EDE" w:rsidRDefault="001F569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1F5692" w:rsidRPr="00967934" w14:paraId="5CC456DE" w14:textId="77777777" w:rsidTr="008F6978">
        <w:tc>
          <w:tcPr>
            <w:tcW w:w="1451" w:type="dxa"/>
          </w:tcPr>
          <w:p w14:paraId="34F453F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1C46A212" w14:textId="77777777" w:rsidR="001F5692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1F5692" w:rsidRPr="00AF7EDE">
              <w:rPr>
                <w:lang w:val="en-GB"/>
              </w:rPr>
              <w:t>-MXXL-A100 in Grey aluminium (RAL 9007)</w:t>
            </w:r>
          </w:p>
        </w:tc>
      </w:tr>
      <w:tr w:rsidR="001F5692" w:rsidRPr="00AF7EDE" w14:paraId="4B661827" w14:textId="77777777" w:rsidTr="008F6978">
        <w:trPr>
          <w:trHeight w:val="61"/>
        </w:trPr>
        <w:tc>
          <w:tcPr>
            <w:tcW w:w="1451" w:type="dxa"/>
          </w:tcPr>
          <w:p w14:paraId="734563A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480DECA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593D29A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1A748540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0328B2F5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26B95E06" w14:textId="77777777" w:rsidR="001F5692" w:rsidRPr="00AF7EDE" w:rsidRDefault="001F569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1"/>
        <w:gridCol w:w="1701"/>
        <w:gridCol w:w="1701"/>
        <w:gridCol w:w="1744"/>
        <w:gridCol w:w="1720"/>
      </w:tblGrid>
      <w:tr w:rsidR="001F5692" w:rsidRPr="00967934" w14:paraId="1902B9A2" w14:textId="77777777" w:rsidTr="008F6978">
        <w:tc>
          <w:tcPr>
            <w:tcW w:w="1451" w:type="dxa"/>
          </w:tcPr>
          <w:p w14:paraId="3058CC18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66" w:type="dxa"/>
            <w:gridSpan w:val="4"/>
          </w:tcPr>
          <w:p w14:paraId="599A8C3C" w14:textId="77777777" w:rsidR="001F5692" w:rsidRPr="00AF7EDE" w:rsidRDefault="008F6978" w:rsidP="00C1572C">
            <w:pPr>
              <w:pStyle w:val="03-01Tabellentext"/>
              <w:rPr>
                <w:lang w:val="en-GB"/>
              </w:rPr>
            </w:pPr>
            <w:r>
              <w:rPr>
                <w:lang w:val="en-GB"/>
              </w:rPr>
              <w:t>TERMINAL</w:t>
            </w:r>
            <w:r w:rsidR="001F5692" w:rsidRPr="00AF7EDE">
              <w:rPr>
                <w:lang w:val="en-GB"/>
              </w:rPr>
              <w:t>-MXXL-A200 in White aluminium (RAL 9006)</w:t>
            </w:r>
          </w:p>
        </w:tc>
      </w:tr>
      <w:tr w:rsidR="001F5692" w:rsidRPr="00AF7EDE" w14:paraId="7D360F84" w14:textId="77777777" w:rsidTr="008F6978">
        <w:trPr>
          <w:trHeight w:val="61"/>
        </w:trPr>
        <w:tc>
          <w:tcPr>
            <w:tcW w:w="1451" w:type="dxa"/>
          </w:tcPr>
          <w:p w14:paraId="18983B8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2331061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………………</w:t>
            </w:r>
          </w:p>
        </w:tc>
        <w:tc>
          <w:tcPr>
            <w:tcW w:w="1701" w:type="dxa"/>
          </w:tcPr>
          <w:p w14:paraId="2AC4260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44" w:type="dxa"/>
          </w:tcPr>
          <w:p w14:paraId="41F2D94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20" w:type="dxa"/>
          </w:tcPr>
          <w:p w14:paraId="1C86DF6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DFE40A1" w14:textId="77777777" w:rsidR="00BC4663" w:rsidRPr="00AF7EDE" w:rsidRDefault="00BC4663" w:rsidP="00A74C9A">
      <w:pPr>
        <w:rPr>
          <w:lang w:val="en-GB"/>
        </w:rPr>
      </w:pPr>
    </w:p>
    <w:p w14:paraId="3E0215C3" w14:textId="77777777" w:rsidR="00BC4663" w:rsidRPr="00AF7EDE" w:rsidRDefault="00BC4663" w:rsidP="00A74C9A">
      <w:pPr>
        <w:rPr>
          <w:lang w:val="en-GB"/>
        </w:rPr>
      </w:pPr>
    </w:p>
    <w:p w14:paraId="7109B94C" w14:textId="77777777" w:rsidR="00BC4663" w:rsidRPr="00AF7EDE" w:rsidRDefault="00BC4663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1D168230" w14:textId="77777777" w:rsidR="001F5692" w:rsidRPr="00AF7EDE" w:rsidRDefault="00BC4663" w:rsidP="00A74C9A">
      <w:pPr>
        <w:pStyle w:val="00-02Option"/>
        <w:rPr>
          <w:lang w:val="en-GB"/>
        </w:rPr>
      </w:pPr>
      <w:r w:rsidRPr="00AF7EDE">
        <w:rPr>
          <w:lang w:val="en-GB"/>
        </w:rPr>
        <w:t>Option attachment set BSS01</w:t>
      </w:r>
    </w:p>
    <w:p w14:paraId="038D1C5F" w14:textId="77777777" w:rsidR="00BC4663" w:rsidRPr="00AF7EDE" w:rsidRDefault="00BC4663" w:rsidP="00A74C9A">
      <w:pPr>
        <w:pStyle w:val="01-01Haupttext"/>
        <w:rPr>
          <w:lang w:val="en-GB"/>
        </w:rPr>
      </w:pPr>
      <w:r w:rsidRPr="00AF7EDE">
        <w:rPr>
          <w:lang w:val="en-GB"/>
        </w:rPr>
        <w:t>Installation material for screwing a barrier / a terminal / a post to the concrete foundation, consisting of 4 adhesive cartridges and screwing parts.</w:t>
      </w:r>
    </w:p>
    <w:p w14:paraId="57860D13" w14:textId="77777777" w:rsidR="00BC4663" w:rsidRPr="00AF7EDE" w:rsidRDefault="00BC4663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2EDE1731" w14:textId="77777777" w:rsidTr="00E37700">
        <w:tc>
          <w:tcPr>
            <w:tcW w:w="1134" w:type="dxa"/>
          </w:tcPr>
          <w:p w14:paraId="4CB0845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2AD0FF47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27F8F538" w14:textId="77777777" w:rsidTr="00E37700">
        <w:tc>
          <w:tcPr>
            <w:tcW w:w="1134" w:type="dxa"/>
          </w:tcPr>
          <w:p w14:paraId="192C88D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5C89A7D8" w14:textId="77777777" w:rsidR="001F5692" w:rsidRPr="00AF7EDE" w:rsidRDefault="00C1572C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BSS01</w:t>
            </w:r>
          </w:p>
        </w:tc>
      </w:tr>
      <w:tr w:rsidR="001F5692" w:rsidRPr="00AF7EDE" w14:paraId="403BCFE0" w14:textId="77777777" w:rsidTr="00E37700">
        <w:trPr>
          <w:trHeight w:val="61"/>
        </w:trPr>
        <w:tc>
          <w:tcPr>
            <w:tcW w:w="1134" w:type="dxa"/>
          </w:tcPr>
          <w:p w14:paraId="14E4207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0EBE34C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31FB449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0F83BC63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4BDEDFC8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51A2A482" w14:textId="77777777" w:rsidR="0063494B" w:rsidRPr="00AF7EDE" w:rsidRDefault="0063494B" w:rsidP="00A74C9A">
      <w:pPr>
        <w:rPr>
          <w:lang w:val="en-GB"/>
        </w:rPr>
      </w:pPr>
      <w:r w:rsidRPr="00AF7EDE">
        <w:rPr>
          <w:lang w:val="en-GB"/>
        </w:rPr>
        <w:br w:type="page"/>
      </w:r>
    </w:p>
    <w:p w14:paraId="678DEAC9" w14:textId="77777777" w:rsidR="0063494B" w:rsidRPr="00AF7EDE" w:rsidRDefault="00903DB2" w:rsidP="00A74C9A">
      <w:pPr>
        <w:pStyle w:val="00-02Option"/>
        <w:rPr>
          <w:sz w:val="28"/>
          <w:szCs w:val="28"/>
          <w:lang w:val="en-GB"/>
        </w:rPr>
      </w:pPr>
      <w:r w:rsidRPr="00AF7EDE">
        <w:rPr>
          <w:sz w:val="28"/>
          <w:szCs w:val="28"/>
          <w:lang w:val="en-GB"/>
        </w:rPr>
        <w:lastRenderedPageBreak/>
        <w:t>Options for terminals</w:t>
      </w:r>
    </w:p>
    <w:p w14:paraId="4A751FDF" w14:textId="77777777" w:rsidR="0063494B" w:rsidRPr="00AF7EDE" w:rsidRDefault="0063494B" w:rsidP="00A74C9A">
      <w:pPr>
        <w:rPr>
          <w:lang w:val="en-GB"/>
        </w:rPr>
      </w:pPr>
    </w:p>
    <w:p w14:paraId="0A549BB6" w14:textId="77777777" w:rsidR="0063494B" w:rsidRPr="00AF7EDE" w:rsidRDefault="0063494B" w:rsidP="00A74C9A">
      <w:pPr>
        <w:rPr>
          <w:lang w:val="en-GB"/>
        </w:rPr>
      </w:pPr>
    </w:p>
    <w:p w14:paraId="6AE64598" w14:textId="77777777" w:rsidR="00903DB2" w:rsidRPr="00AF7EDE" w:rsidRDefault="00903DB2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1F08C611" w14:textId="77777777" w:rsidR="00903DB2" w:rsidRPr="00AF7EDE" w:rsidRDefault="00903DB2" w:rsidP="00A74C9A">
      <w:pPr>
        <w:pStyle w:val="00-02Option"/>
        <w:rPr>
          <w:lang w:val="en-GB"/>
        </w:rPr>
      </w:pPr>
      <w:r w:rsidRPr="00AF7EDE">
        <w:rPr>
          <w:lang w:val="en-GB"/>
        </w:rPr>
        <w:t>Option special colour SL21</w:t>
      </w:r>
    </w:p>
    <w:p w14:paraId="2EA338BE" w14:textId="77777777" w:rsidR="00903DB2" w:rsidRPr="00AF7EDE" w:rsidRDefault="005130D7" w:rsidP="00A74C9A">
      <w:pPr>
        <w:pStyle w:val="01-01Haupttext"/>
        <w:rPr>
          <w:lang w:val="en-GB"/>
        </w:rPr>
      </w:pPr>
      <w:r>
        <w:rPr>
          <w:lang w:val="en-GB"/>
        </w:rPr>
        <w:t xml:space="preserve">Side panels and hood </w:t>
      </w:r>
      <w:r w:rsidR="00903DB2" w:rsidRPr="00AF7EDE">
        <w:rPr>
          <w:lang w:val="en-GB"/>
        </w:rPr>
        <w:t>in the same freely selectable colour: RAL ………</w:t>
      </w:r>
      <w:proofErr w:type="gramStart"/>
      <w:r w:rsidR="00903DB2" w:rsidRPr="00AF7EDE">
        <w:rPr>
          <w:lang w:val="en-GB"/>
        </w:rPr>
        <w:t>…..</w:t>
      </w:r>
      <w:proofErr w:type="gramEnd"/>
      <w:r w:rsidR="00903DB2" w:rsidRPr="00AF7EDE">
        <w:rPr>
          <w:lang w:val="en-GB"/>
        </w:rPr>
        <w:t xml:space="preserve"> (please fill in).</w:t>
      </w:r>
    </w:p>
    <w:p w14:paraId="46C49E33" w14:textId="77777777" w:rsidR="00903DB2" w:rsidRPr="00AF7EDE" w:rsidRDefault="00903DB2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Front and rear panel in standard colour (Black grey, 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7021)</w:t>
      </w:r>
    </w:p>
    <w:p w14:paraId="7FF5E7CF" w14:textId="77777777" w:rsidR="00903DB2" w:rsidRPr="00AF7EDE" w:rsidRDefault="00903DB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29948AC4" w14:textId="77777777" w:rsidTr="00E37700">
        <w:tc>
          <w:tcPr>
            <w:tcW w:w="1134" w:type="dxa"/>
          </w:tcPr>
          <w:p w14:paraId="17CAF5E0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604747A6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1EF33C88" w14:textId="77777777" w:rsidTr="00E37700">
        <w:tc>
          <w:tcPr>
            <w:tcW w:w="1134" w:type="dxa"/>
          </w:tcPr>
          <w:p w14:paraId="429C446A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7FF96DB9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SL21</w:t>
            </w:r>
          </w:p>
        </w:tc>
      </w:tr>
      <w:tr w:rsidR="001F5692" w:rsidRPr="00AF7EDE" w14:paraId="4C6C1AB6" w14:textId="77777777" w:rsidTr="00E37700">
        <w:trPr>
          <w:trHeight w:val="61"/>
        </w:trPr>
        <w:tc>
          <w:tcPr>
            <w:tcW w:w="1134" w:type="dxa"/>
          </w:tcPr>
          <w:p w14:paraId="7465FDA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07C0DE1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0D15CE7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189F3D9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300BB6A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6A49885D" w14:textId="77777777" w:rsidR="001F5692" w:rsidRPr="00AF7EDE" w:rsidRDefault="001F5692" w:rsidP="00A74C9A">
      <w:pPr>
        <w:rPr>
          <w:lang w:val="en-GB"/>
        </w:rPr>
      </w:pPr>
    </w:p>
    <w:p w14:paraId="2201463B" w14:textId="77777777" w:rsidR="00903DB2" w:rsidRPr="00AF7EDE" w:rsidRDefault="00903DB2" w:rsidP="00A74C9A">
      <w:pPr>
        <w:rPr>
          <w:b/>
          <w:lang w:val="en-GB"/>
        </w:rPr>
      </w:pPr>
    </w:p>
    <w:p w14:paraId="25F0153C" w14:textId="77777777" w:rsidR="00903DB2" w:rsidRPr="00AF7EDE" w:rsidRDefault="00903DB2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066B636F" w14:textId="77777777" w:rsidR="00903DB2" w:rsidRPr="00AF7EDE" w:rsidRDefault="00903DB2" w:rsidP="00A74C9A">
      <w:pPr>
        <w:pStyle w:val="00-02Option"/>
        <w:rPr>
          <w:lang w:val="en-GB"/>
        </w:rPr>
      </w:pPr>
      <w:r w:rsidRPr="00AF7EDE">
        <w:rPr>
          <w:lang w:val="en-GB"/>
        </w:rPr>
        <w:t>Option special colour SL22</w:t>
      </w:r>
    </w:p>
    <w:p w14:paraId="60D25B7C" w14:textId="77777777" w:rsidR="00903DB2" w:rsidRPr="00AF7EDE" w:rsidRDefault="005130D7" w:rsidP="00A74C9A">
      <w:pPr>
        <w:pStyle w:val="01-01Haupttext"/>
        <w:rPr>
          <w:lang w:val="en-GB"/>
        </w:rPr>
      </w:pPr>
      <w:r>
        <w:rPr>
          <w:lang w:val="en-GB"/>
        </w:rPr>
        <w:t>Side panels, hood</w:t>
      </w:r>
      <w:r w:rsidR="00903DB2" w:rsidRPr="00AF7EDE">
        <w:rPr>
          <w:lang w:val="en-GB"/>
        </w:rPr>
        <w:t xml:space="preserve">, front and rear panel in </w:t>
      </w:r>
      <w:r w:rsidR="00AF7EDE">
        <w:rPr>
          <w:lang w:val="en-GB"/>
        </w:rPr>
        <w:t>the same freely selectable colour:</w:t>
      </w:r>
      <w:r w:rsidR="00AF7EDE">
        <w:rPr>
          <w:lang w:val="en-GB"/>
        </w:rPr>
        <w:br/>
      </w:r>
      <w:r w:rsidR="00903DB2" w:rsidRPr="00AF7EDE">
        <w:rPr>
          <w:lang w:val="en-GB"/>
        </w:rPr>
        <w:t>RAL ………</w:t>
      </w:r>
      <w:proofErr w:type="gramStart"/>
      <w:r w:rsidR="00903DB2" w:rsidRPr="00AF7EDE">
        <w:rPr>
          <w:lang w:val="en-GB"/>
        </w:rPr>
        <w:t>…..</w:t>
      </w:r>
      <w:proofErr w:type="gramEnd"/>
      <w:r w:rsidR="00903DB2" w:rsidRPr="00AF7EDE">
        <w:rPr>
          <w:lang w:val="en-GB"/>
        </w:rPr>
        <w:t xml:space="preserve"> (please fill in).</w:t>
      </w:r>
    </w:p>
    <w:p w14:paraId="010C8CCD" w14:textId="77777777" w:rsidR="00903DB2" w:rsidRPr="00AF7EDE" w:rsidRDefault="00903DB2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Slide-out front panels in standard colour (Black grey, 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7021).</w:t>
      </w:r>
    </w:p>
    <w:p w14:paraId="59824566" w14:textId="77777777" w:rsidR="00903DB2" w:rsidRPr="00AF7EDE" w:rsidRDefault="00903DB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20CCA0AB" w14:textId="77777777" w:rsidTr="00E37700">
        <w:tc>
          <w:tcPr>
            <w:tcW w:w="1134" w:type="dxa"/>
          </w:tcPr>
          <w:p w14:paraId="75AD4B58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14306CDA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669FB12E" w14:textId="77777777" w:rsidTr="00E37700">
        <w:tc>
          <w:tcPr>
            <w:tcW w:w="1134" w:type="dxa"/>
          </w:tcPr>
          <w:p w14:paraId="653C7FC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5D00112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SL22</w:t>
            </w:r>
          </w:p>
        </w:tc>
      </w:tr>
      <w:tr w:rsidR="001F5692" w:rsidRPr="00AF7EDE" w14:paraId="54EFE0B1" w14:textId="77777777" w:rsidTr="00E37700">
        <w:trPr>
          <w:trHeight w:val="61"/>
        </w:trPr>
        <w:tc>
          <w:tcPr>
            <w:tcW w:w="1134" w:type="dxa"/>
          </w:tcPr>
          <w:p w14:paraId="175D16A4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93A5EC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7F51EF65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0559FB5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80CFA6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18BCFE1" w14:textId="77777777" w:rsidR="001F5692" w:rsidRPr="00AF7EDE" w:rsidRDefault="001F5692" w:rsidP="00A74C9A">
      <w:pPr>
        <w:rPr>
          <w:lang w:val="en-GB"/>
        </w:rPr>
      </w:pPr>
    </w:p>
    <w:p w14:paraId="3BB29B98" w14:textId="77777777" w:rsidR="00903DB2" w:rsidRPr="00AF7EDE" w:rsidRDefault="00903DB2" w:rsidP="00A74C9A">
      <w:pPr>
        <w:rPr>
          <w:b/>
          <w:lang w:val="en-GB"/>
        </w:rPr>
      </w:pPr>
    </w:p>
    <w:p w14:paraId="4E07DA2E" w14:textId="77777777" w:rsidR="00903DB2" w:rsidRPr="00AF7EDE" w:rsidRDefault="00903DB2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1E49E6E3" w14:textId="77777777" w:rsidR="00903DB2" w:rsidRPr="00AF7EDE" w:rsidRDefault="00903DB2" w:rsidP="00A74C9A">
      <w:pPr>
        <w:pStyle w:val="00-02Option"/>
        <w:rPr>
          <w:lang w:val="en-GB"/>
        </w:rPr>
      </w:pPr>
      <w:r w:rsidRPr="00AF7EDE">
        <w:rPr>
          <w:lang w:val="en-GB"/>
        </w:rPr>
        <w:t>Option special colour SL23</w:t>
      </w:r>
    </w:p>
    <w:p w14:paraId="142B5395" w14:textId="77777777" w:rsidR="00903DB2" w:rsidRPr="00AF7EDE" w:rsidRDefault="005130D7" w:rsidP="00A74C9A">
      <w:pPr>
        <w:pStyle w:val="01-01Haupttext"/>
        <w:rPr>
          <w:lang w:val="en-GB"/>
        </w:rPr>
      </w:pPr>
      <w:r>
        <w:rPr>
          <w:lang w:val="en-GB"/>
        </w:rPr>
        <w:t>Side panels and hood</w:t>
      </w:r>
      <w:r w:rsidR="00903DB2" w:rsidRPr="00AF7EDE">
        <w:rPr>
          <w:lang w:val="en-GB"/>
        </w:rPr>
        <w:t xml:space="preserve"> in a freely selectable colour: RAL ………</w:t>
      </w:r>
      <w:proofErr w:type="gramStart"/>
      <w:r w:rsidR="00903DB2" w:rsidRPr="00AF7EDE">
        <w:rPr>
          <w:lang w:val="en-GB"/>
        </w:rPr>
        <w:t>…..</w:t>
      </w:r>
      <w:proofErr w:type="gramEnd"/>
      <w:r w:rsidR="00903DB2" w:rsidRPr="00AF7EDE">
        <w:rPr>
          <w:lang w:val="en-GB"/>
        </w:rPr>
        <w:t xml:space="preserve"> (please fill in).</w:t>
      </w:r>
    </w:p>
    <w:p w14:paraId="5D3228AF" w14:textId="77777777" w:rsidR="00903DB2" w:rsidRPr="00AF7EDE" w:rsidRDefault="00903DB2" w:rsidP="00A74C9A">
      <w:pPr>
        <w:pStyle w:val="01-01Haupttext"/>
        <w:rPr>
          <w:lang w:val="en-GB"/>
        </w:rPr>
      </w:pPr>
      <w:r w:rsidRPr="00AF7EDE">
        <w:rPr>
          <w:lang w:val="en-GB"/>
        </w:rPr>
        <w:t>Front and rear panel in another freely selectable colour: RAL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 xml:space="preserve"> (please fill in).</w:t>
      </w:r>
    </w:p>
    <w:p w14:paraId="684FAC32" w14:textId="77777777" w:rsidR="00903DB2" w:rsidRPr="00AF7EDE" w:rsidRDefault="00903DB2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Slide-out front panels in standard colour (Black grey, 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7021).</w:t>
      </w:r>
    </w:p>
    <w:p w14:paraId="538DE636" w14:textId="77777777" w:rsidR="00903DB2" w:rsidRPr="00AF7EDE" w:rsidRDefault="00903DB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2FD648E5" w14:textId="77777777" w:rsidTr="00E37700">
        <w:tc>
          <w:tcPr>
            <w:tcW w:w="1134" w:type="dxa"/>
          </w:tcPr>
          <w:p w14:paraId="05C57C9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044A4218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5624F1E0" w14:textId="77777777" w:rsidTr="00E37700">
        <w:tc>
          <w:tcPr>
            <w:tcW w:w="1134" w:type="dxa"/>
          </w:tcPr>
          <w:p w14:paraId="4AB7392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7219783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SL23</w:t>
            </w:r>
          </w:p>
        </w:tc>
      </w:tr>
      <w:tr w:rsidR="001F5692" w:rsidRPr="00AF7EDE" w14:paraId="19FB0C35" w14:textId="77777777" w:rsidTr="00E37700">
        <w:trPr>
          <w:trHeight w:val="61"/>
        </w:trPr>
        <w:tc>
          <w:tcPr>
            <w:tcW w:w="1134" w:type="dxa"/>
          </w:tcPr>
          <w:p w14:paraId="626004C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18A511E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0FAD88B1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0F61AEB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31796A98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4F100F91" w14:textId="77777777" w:rsidR="001F5692" w:rsidRPr="00AF7EDE" w:rsidRDefault="001F5692" w:rsidP="00A74C9A">
      <w:pPr>
        <w:rPr>
          <w:lang w:val="en-GB"/>
        </w:rPr>
      </w:pPr>
    </w:p>
    <w:p w14:paraId="3631FE00" w14:textId="77777777" w:rsidR="00903DB2" w:rsidRPr="00AF7EDE" w:rsidRDefault="00903DB2" w:rsidP="00A74C9A">
      <w:pPr>
        <w:rPr>
          <w:b/>
          <w:lang w:val="en-GB"/>
        </w:rPr>
      </w:pPr>
    </w:p>
    <w:p w14:paraId="36EA150D" w14:textId="77777777" w:rsidR="00903DB2" w:rsidRPr="00AF7EDE" w:rsidRDefault="00903DB2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4D365F66" w14:textId="77777777" w:rsidR="00903DB2" w:rsidRPr="00AF7EDE" w:rsidRDefault="00903DB2" w:rsidP="00A74C9A">
      <w:pPr>
        <w:pStyle w:val="00-02Option"/>
        <w:rPr>
          <w:lang w:val="en-GB"/>
        </w:rPr>
      </w:pPr>
      <w:r w:rsidRPr="00AF7EDE">
        <w:rPr>
          <w:lang w:val="en-GB"/>
        </w:rPr>
        <w:t>Option special colour SL24</w:t>
      </w:r>
    </w:p>
    <w:p w14:paraId="39F6B76D" w14:textId="77777777" w:rsidR="00903DB2" w:rsidRPr="00AF7EDE" w:rsidRDefault="00903DB2" w:rsidP="00A74C9A">
      <w:pPr>
        <w:pStyle w:val="01-01Haupttext"/>
        <w:rPr>
          <w:lang w:val="en-GB"/>
        </w:rPr>
      </w:pPr>
      <w:r w:rsidRPr="00AF7EDE">
        <w:rPr>
          <w:lang w:val="en-GB"/>
        </w:rPr>
        <w:t>Side panels in freely selectable colour: RAL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 xml:space="preserve"> (please fill in).</w:t>
      </w:r>
    </w:p>
    <w:p w14:paraId="48E7B59A" w14:textId="77777777" w:rsidR="00903DB2" w:rsidRPr="00AF7EDE" w:rsidRDefault="00903DB2" w:rsidP="00A74C9A">
      <w:pPr>
        <w:pStyle w:val="01-01Haupttext"/>
        <w:rPr>
          <w:lang w:val="en-GB"/>
        </w:rPr>
      </w:pPr>
      <w:r w:rsidRPr="00AF7EDE">
        <w:rPr>
          <w:lang w:val="en-GB"/>
        </w:rPr>
        <w:t>Hood in freely selectable colour: RAL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 xml:space="preserve"> (please fill in).</w:t>
      </w:r>
    </w:p>
    <w:p w14:paraId="7C2EA916" w14:textId="77777777" w:rsidR="00903DB2" w:rsidRPr="00AF7EDE" w:rsidRDefault="00903DB2" w:rsidP="00A74C9A">
      <w:pPr>
        <w:pStyle w:val="01-01Haupttext"/>
        <w:rPr>
          <w:lang w:val="en-GB"/>
        </w:rPr>
      </w:pPr>
      <w:r w:rsidRPr="00AF7EDE">
        <w:rPr>
          <w:lang w:val="en-GB"/>
        </w:rPr>
        <w:t>Front and rear panel in freely selectable colour: RAL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 xml:space="preserve"> (please fill in).</w:t>
      </w:r>
    </w:p>
    <w:p w14:paraId="2519B086" w14:textId="77777777" w:rsidR="00903DB2" w:rsidRPr="00AF7EDE" w:rsidRDefault="00903DB2" w:rsidP="00A74C9A">
      <w:pPr>
        <w:pStyle w:val="01-01Haupttext"/>
        <w:rPr>
          <w:lang w:val="en-GB"/>
        </w:rPr>
      </w:pPr>
      <w:r w:rsidRPr="00AF7EDE">
        <w:rPr>
          <w:lang w:val="en-GB"/>
        </w:rPr>
        <w:t xml:space="preserve">Slide-out front panels in standard colour (Black grey, </w:t>
      </w:r>
      <w:proofErr w:type="gramStart"/>
      <w:r w:rsidRPr="00AF7EDE">
        <w:rPr>
          <w:lang w:val="en-GB"/>
        </w:rPr>
        <w:t>similar to</w:t>
      </w:r>
      <w:proofErr w:type="gramEnd"/>
      <w:r w:rsidRPr="00AF7EDE">
        <w:rPr>
          <w:lang w:val="en-GB"/>
        </w:rPr>
        <w:t xml:space="preserve"> RAL 7021).</w:t>
      </w:r>
    </w:p>
    <w:p w14:paraId="6595BE26" w14:textId="77777777" w:rsidR="00903DB2" w:rsidRPr="00AF7EDE" w:rsidRDefault="00903DB2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7ACA2499" w14:textId="77777777" w:rsidTr="00E37700">
        <w:tc>
          <w:tcPr>
            <w:tcW w:w="1134" w:type="dxa"/>
          </w:tcPr>
          <w:p w14:paraId="3CAC9DD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4530C388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40597061" w14:textId="77777777" w:rsidTr="00E37700">
        <w:tc>
          <w:tcPr>
            <w:tcW w:w="1134" w:type="dxa"/>
          </w:tcPr>
          <w:p w14:paraId="37EB0CE0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4F59BAA0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SL24</w:t>
            </w:r>
          </w:p>
        </w:tc>
      </w:tr>
      <w:tr w:rsidR="001F5692" w:rsidRPr="00AF7EDE" w14:paraId="38FE02D6" w14:textId="77777777" w:rsidTr="00E37700">
        <w:trPr>
          <w:trHeight w:val="61"/>
        </w:trPr>
        <w:tc>
          <w:tcPr>
            <w:tcW w:w="1134" w:type="dxa"/>
          </w:tcPr>
          <w:p w14:paraId="4239146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22D1759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5899BD9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1D0BDEA5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B6912AA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3BFA7FC" w14:textId="77777777" w:rsidR="001F5692" w:rsidRPr="00AF7EDE" w:rsidRDefault="001F5692" w:rsidP="00A74C9A">
      <w:pPr>
        <w:rPr>
          <w:lang w:val="en-GB"/>
        </w:rPr>
      </w:pPr>
      <w:r w:rsidRPr="00AF7EDE">
        <w:rPr>
          <w:lang w:val="en-GB"/>
        </w:rPr>
        <w:br w:type="page"/>
      </w:r>
    </w:p>
    <w:p w14:paraId="6A9C12A9" w14:textId="77777777" w:rsidR="0029680B" w:rsidRPr="00AF7EDE" w:rsidRDefault="0029680B" w:rsidP="00A74C9A">
      <w:pPr>
        <w:pStyle w:val="00-01Position"/>
        <w:rPr>
          <w:lang w:val="en-GB"/>
        </w:rPr>
      </w:pPr>
      <w:r w:rsidRPr="00AF7EDE">
        <w:rPr>
          <w:lang w:val="en-GB"/>
        </w:rPr>
        <w:lastRenderedPageBreak/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0084CC5E" w14:textId="77777777" w:rsidR="0029680B" w:rsidRPr="00AF7EDE" w:rsidRDefault="0029680B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coin validator for profiled coins 25 mm</w:t>
      </w:r>
    </w:p>
    <w:p w14:paraId="01A0E601" w14:textId="77777777" w:rsidR="0029680B" w:rsidRPr="00AF7EDE" w:rsidRDefault="0029680B" w:rsidP="00A74C9A">
      <w:pPr>
        <w:pStyle w:val="01-01Haupttext"/>
        <w:rPr>
          <w:lang w:val="en-GB"/>
        </w:rPr>
      </w:pPr>
      <w:r w:rsidRPr="00AF7EDE">
        <w:rPr>
          <w:lang w:val="en-GB"/>
        </w:rPr>
        <w:t>Mechanical code coin validator with closing contact for generating opening signals for barriers, gates, doors, etc.</w:t>
      </w:r>
    </w:p>
    <w:p w14:paraId="14A45C28" w14:textId="77777777" w:rsidR="0029680B" w:rsidRPr="00AF7EDE" w:rsidRDefault="0029680B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71FD6116" w14:textId="77777777" w:rsidTr="00E37700">
        <w:tc>
          <w:tcPr>
            <w:tcW w:w="1134" w:type="dxa"/>
          </w:tcPr>
          <w:p w14:paraId="00701475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66CD6DE2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967934" w14:paraId="1FF7FA18" w14:textId="77777777" w:rsidTr="00E37700">
        <w:tc>
          <w:tcPr>
            <w:tcW w:w="1134" w:type="dxa"/>
          </w:tcPr>
          <w:p w14:paraId="20827ED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494966C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 xml:space="preserve">CMP01-25 + suitable installation kit + if necessary interim floor ZB03 (for </w:t>
            </w:r>
            <w:r w:rsidR="008F6978">
              <w:rPr>
                <w:lang w:val="en-GB"/>
              </w:rPr>
              <w:t>TERMINAL</w:t>
            </w:r>
            <w:r w:rsidRPr="00AF7EDE">
              <w:rPr>
                <w:lang w:val="en-GB"/>
              </w:rPr>
              <w:t>-MXL / MXXL)</w:t>
            </w:r>
          </w:p>
        </w:tc>
      </w:tr>
      <w:tr w:rsidR="001F5692" w:rsidRPr="00AF7EDE" w14:paraId="6D4309C4" w14:textId="77777777" w:rsidTr="00E37700">
        <w:trPr>
          <w:trHeight w:val="61"/>
        </w:trPr>
        <w:tc>
          <w:tcPr>
            <w:tcW w:w="1134" w:type="dxa"/>
          </w:tcPr>
          <w:p w14:paraId="0742277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0FF1A5C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44727693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763BBBB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C9D6545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3FDA8E3A" w14:textId="77777777" w:rsidR="001F5692" w:rsidRPr="00AF7EDE" w:rsidRDefault="001F5692" w:rsidP="00A74C9A">
      <w:pPr>
        <w:rPr>
          <w:lang w:val="en-GB"/>
        </w:rPr>
      </w:pPr>
    </w:p>
    <w:p w14:paraId="3E8F21CF" w14:textId="77777777" w:rsidR="004A15FD" w:rsidRPr="00AF7EDE" w:rsidRDefault="004A15FD" w:rsidP="00A74C9A">
      <w:pPr>
        <w:rPr>
          <w:b/>
          <w:lang w:val="en-GB"/>
        </w:rPr>
      </w:pPr>
    </w:p>
    <w:p w14:paraId="1410DAC4" w14:textId="77777777" w:rsidR="002C68F7" w:rsidRPr="00AF7EDE" w:rsidRDefault="002C68F7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65A55F80" w14:textId="77777777" w:rsidR="002C68F7" w:rsidRPr="00AF7EDE" w:rsidRDefault="002C68F7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coins 25 mm, profiled</w:t>
      </w:r>
    </w:p>
    <w:p w14:paraId="144DAA96" w14:textId="77777777" w:rsidR="004A15FD" w:rsidRPr="00AF7EDE" w:rsidRDefault="002C68F7" w:rsidP="00A74C9A">
      <w:pPr>
        <w:pStyle w:val="01-01Haupttext"/>
        <w:rPr>
          <w:lang w:val="en-GB"/>
        </w:rPr>
      </w:pPr>
      <w:r w:rsidRPr="00AF7EDE">
        <w:rPr>
          <w:lang w:val="en-GB"/>
        </w:rPr>
        <w:t>Code coins suitable for CMP01-25, PU = 50 pieces.</w:t>
      </w:r>
    </w:p>
    <w:p w14:paraId="0296045A" w14:textId="77777777" w:rsidR="002C68F7" w:rsidRPr="00AF7EDE" w:rsidRDefault="002C68F7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7111F999" w14:textId="77777777" w:rsidTr="00E37700">
        <w:tc>
          <w:tcPr>
            <w:tcW w:w="1134" w:type="dxa"/>
          </w:tcPr>
          <w:p w14:paraId="5031AB9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1C9090DC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45DF0F78" w14:textId="77777777" w:rsidTr="00E37700">
        <w:tc>
          <w:tcPr>
            <w:tcW w:w="1134" w:type="dxa"/>
          </w:tcPr>
          <w:p w14:paraId="59A14CD4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1C0D50B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CMZ012550</w:t>
            </w:r>
          </w:p>
        </w:tc>
      </w:tr>
      <w:tr w:rsidR="001F5692" w:rsidRPr="00AF7EDE" w14:paraId="5A90D3EA" w14:textId="77777777" w:rsidTr="00E37700">
        <w:trPr>
          <w:trHeight w:val="61"/>
        </w:trPr>
        <w:tc>
          <w:tcPr>
            <w:tcW w:w="1134" w:type="dxa"/>
          </w:tcPr>
          <w:p w14:paraId="196139E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41F6F51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3A25203D" w14:textId="77777777" w:rsidR="001F5692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PU</w:t>
            </w:r>
          </w:p>
        </w:tc>
        <w:tc>
          <w:tcPr>
            <w:tcW w:w="1701" w:type="dxa"/>
          </w:tcPr>
          <w:p w14:paraId="3D52966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2461E4B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11EAD20" w14:textId="77777777" w:rsidR="001F5692" w:rsidRPr="00AF7EDE" w:rsidRDefault="001F5692" w:rsidP="00A74C9A">
      <w:pPr>
        <w:rPr>
          <w:lang w:val="en-GB"/>
        </w:rPr>
      </w:pPr>
    </w:p>
    <w:p w14:paraId="10E4546F" w14:textId="77777777" w:rsidR="004A15FD" w:rsidRPr="00AF7EDE" w:rsidRDefault="004A15FD" w:rsidP="00A74C9A">
      <w:pPr>
        <w:rPr>
          <w:b/>
          <w:lang w:val="en-GB"/>
        </w:rPr>
      </w:pPr>
    </w:p>
    <w:p w14:paraId="2287D575" w14:textId="77777777" w:rsidR="0029680B" w:rsidRPr="00AF7EDE" w:rsidRDefault="0029680B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5014B225" w14:textId="77777777" w:rsidR="0029680B" w:rsidRPr="00AF7EDE" w:rsidRDefault="0029680B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coin validator for profiled coins 27 mm</w:t>
      </w:r>
    </w:p>
    <w:p w14:paraId="45032652" w14:textId="77777777" w:rsidR="0029680B" w:rsidRPr="00AF7EDE" w:rsidRDefault="0029680B" w:rsidP="00A74C9A">
      <w:pPr>
        <w:pStyle w:val="01-01Haupttext"/>
        <w:rPr>
          <w:lang w:val="en-GB"/>
        </w:rPr>
      </w:pPr>
      <w:r w:rsidRPr="00AF7EDE">
        <w:rPr>
          <w:lang w:val="en-GB"/>
        </w:rPr>
        <w:t>Mechanical code coin validator with closing contact for generating opening signals for barriers, gates, doors, etc.</w:t>
      </w:r>
    </w:p>
    <w:p w14:paraId="24E1F71A" w14:textId="77777777" w:rsidR="0029680B" w:rsidRPr="00AF7EDE" w:rsidRDefault="0029680B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37D29A8C" w14:textId="77777777" w:rsidTr="00E37700">
        <w:tc>
          <w:tcPr>
            <w:tcW w:w="1134" w:type="dxa"/>
          </w:tcPr>
          <w:p w14:paraId="0BD155B9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78D2534D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967934" w14:paraId="360CA623" w14:textId="77777777" w:rsidTr="00E37700">
        <w:tc>
          <w:tcPr>
            <w:tcW w:w="1134" w:type="dxa"/>
          </w:tcPr>
          <w:p w14:paraId="257FC42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3194D719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 xml:space="preserve">CMP01-27 + suitable installation kit + if necessary interim floor ZB03 (for </w:t>
            </w:r>
            <w:r w:rsidR="008F6978">
              <w:rPr>
                <w:lang w:val="en-GB"/>
              </w:rPr>
              <w:t>TERMINAL</w:t>
            </w:r>
            <w:r w:rsidRPr="00AF7EDE">
              <w:rPr>
                <w:lang w:val="en-GB"/>
              </w:rPr>
              <w:t>-MXL / MXXL)</w:t>
            </w:r>
          </w:p>
        </w:tc>
      </w:tr>
      <w:tr w:rsidR="001F5692" w:rsidRPr="00AF7EDE" w14:paraId="57F23DDF" w14:textId="77777777" w:rsidTr="00E37700">
        <w:trPr>
          <w:trHeight w:val="61"/>
        </w:trPr>
        <w:tc>
          <w:tcPr>
            <w:tcW w:w="1134" w:type="dxa"/>
          </w:tcPr>
          <w:p w14:paraId="1E4E4E34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3D1AF14A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4DA779E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2CFC5A7A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827BFB4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33C79EB" w14:textId="77777777" w:rsidR="001F5692" w:rsidRPr="00AF7EDE" w:rsidRDefault="001F5692" w:rsidP="00A74C9A">
      <w:pPr>
        <w:rPr>
          <w:lang w:val="en-GB"/>
        </w:rPr>
      </w:pPr>
    </w:p>
    <w:p w14:paraId="421DE10C" w14:textId="77777777" w:rsidR="004A15FD" w:rsidRPr="00AF7EDE" w:rsidRDefault="004A15FD" w:rsidP="00A74C9A">
      <w:pPr>
        <w:rPr>
          <w:b/>
          <w:lang w:val="en-GB"/>
        </w:rPr>
      </w:pPr>
    </w:p>
    <w:p w14:paraId="0F4F5771" w14:textId="77777777" w:rsidR="004A15FD" w:rsidRPr="00AF7EDE" w:rsidRDefault="004A15FD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71DA3881" w14:textId="77777777" w:rsidR="004A15FD" w:rsidRPr="00AF7EDE" w:rsidRDefault="004A15FD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coins 27 mm, profiled CMZ012750</w:t>
      </w:r>
    </w:p>
    <w:p w14:paraId="5BB69E61" w14:textId="77777777" w:rsidR="004A15FD" w:rsidRPr="00AF7EDE" w:rsidRDefault="004A15FD" w:rsidP="00A74C9A">
      <w:pPr>
        <w:pStyle w:val="01-01Haupttext"/>
        <w:rPr>
          <w:lang w:val="en-GB"/>
        </w:rPr>
      </w:pPr>
      <w:r w:rsidRPr="00AF7EDE">
        <w:rPr>
          <w:lang w:val="en-GB"/>
        </w:rPr>
        <w:t>Code coins suitable for CMP01-27, PU = 50 pieces.</w:t>
      </w:r>
    </w:p>
    <w:p w14:paraId="07E6D046" w14:textId="77777777" w:rsidR="004A15FD" w:rsidRPr="00AF7EDE" w:rsidRDefault="004A15FD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32E0DC75" w14:textId="77777777" w:rsidTr="00E37700">
        <w:tc>
          <w:tcPr>
            <w:tcW w:w="1134" w:type="dxa"/>
          </w:tcPr>
          <w:p w14:paraId="3CD0C98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30CFE715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03E8FA2E" w14:textId="77777777" w:rsidTr="00E37700">
        <w:tc>
          <w:tcPr>
            <w:tcW w:w="1134" w:type="dxa"/>
          </w:tcPr>
          <w:p w14:paraId="7776477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0F9FE38B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CMZ012750</w:t>
            </w:r>
          </w:p>
        </w:tc>
      </w:tr>
      <w:tr w:rsidR="001F5692" w:rsidRPr="00AF7EDE" w14:paraId="7AEE148B" w14:textId="77777777" w:rsidTr="00E37700">
        <w:trPr>
          <w:trHeight w:val="61"/>
        </w:trPr>
        <w:tc>
          <w:tcPr>
            <w:tcW w:w="1134" w:type="dxa"/>
          </w:tcPr>
          <w:p w14:paraId="1BD27069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732F1A5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7113B17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PU</w:t>
            </w:r>
          </w:p>
        </w:tc>
        <w:tc>
          <w:tcPr>
            <w:tcW w:w="1701" w:type="dxa"/>
          </w:tcPr>
          <w:p w14:paraId="1B8CCF5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03FC239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A971DA5" w14:textId="77777777" w:rsidR="001F5692" w:rsidRPr="00AF7EDE" w:rsidRDefault="001F5692" w:rsidP="00A74C9A">
      <w:pPr>
        <w:rPr>
          <w:lang w:val="en-GB"/>
        </w:rPr>
      </w:pPr>
    </w:p>
    <w:p w14:paraId="3259143D" w14:textId="77777777" w:rsidR="004A15FD" w:rsidRPr="00AF7EDE" w:rsidRDefault="004A15FD" w:rsidP="00A74C9A">
      <w:pPr>
        <w:rPr>
          <w:b/>
          <w:lang w:val="en-GB"/>
        </w:rPr>
      </w:pPr>
    </w:p>
    <w:p w14:paraId="1E6A4513" w14:textId="77777777" w:rsidR="0029680B" w:rsidRPr="00AF7EDE" w:rsidRDefault="0029680B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6DE8A65E" w14:textId="77777777" w:rsidR="001F5692" w:rsidRPr="00AF7EDE" w:rsidRDefault="0029680B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coin validator for punched coins 28 mm</w:t>
      </w:r>
    </w:p>
    <w:p w14:paraId="11435465" w14:textId="77777777" w:rsidR="0029680B" w:rsidRPr="00AF7EDE" w:rsidRDefault="0029680B" w:rsidP="00A74C9A">
      <w:pPr>
        <w:pStyle w:val="01-01Haupttext"/>
        <w:rPr>
          <w:lang w:val="en-GB"/>
        </w:rPr>
      </w:pPr>
      <w:r w:rsidRPr="00AF7EDE">
        <w:rPr>
          <w:lang w:val="en-GB"/>
        </w:rPr>
        <w:t>Mechanical code coin validator with closing contact for generating opening signals for barriers, gates, doors, etc.</w:t>
      </w:r>
    </w:p>
    <w:p w14:paraId="5F095E10" w14:textId="77777777" w:rsidR="0029680B" w:rsidRPr="00AF7EDE" w:rsidRDefault="0029680B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00BEE0FD" w14:textId="77777777" w:rsidTr="00E37700">
        <w:tc>
          <w:tcPr>
            <w:tcW w:w="1134" w:type="dxa"/>
          </w:tcPr>
          <w:p w14:paraId="056A6E9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5F2099F3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967934" w14:paraId="298DD9F1" w14:textId="77777777" w:rsidTr="00E37700">
        <w:tc>
          <w:tcPr>
            <w:tcW w:w="1134" w:type="dxa"/>
          </w:tcPr>
          <w:p w14:paraId="35C9F7F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203B99F4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 xml:space="preserve">CMP01-28 + suitable installation kit + if necessary interim floor ZB03 (for </w:t>
            </w:r>
            <w:r w:rsidR="008F6978">
              <w:rPr>
                <w:lang w:val="en-GB"/>
              </w:rPr>
              <w:t>TERMINAL</w:t>
            </w:r>
            <w:r w:rsidRPr="00AF7EDE">
              <w:rPr>
                <w:lang w:val="en-GB"/>
              </w:rPr>
              <w:t>-MXL / MXXL)</w:t>
            </w:r>
          </w:p>
        </w:tc>
      </w:tr>
      <w:tr w:rsidR="001F5692" w:rsidRPr="00AF7EDE" w14:paraId="67D927B5" w14:textId="77777777" w:rsidTr="00E37700">
        <w:trPr>
          <w:trHeight w:val="61"/>
        </w:trPr>
        <w:tc>
          <w:tcPr>
            <w:tcW w:w="1134" w:type="dxa"/>
          </w:tcPr>
          <w:p w14:paraId="41EEC42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7FE7B839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77935B6A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6B26E35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4DEBBDB2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0D546FD" w14:textId="77777777" w:rsidR="004A15FD" w:rsidRDefault="004A15FD" w:rsidP="00A74C9A">
      <w:pPr>
        <w:rPr>
          <w:rFonts w:cs="Arial"/>
          <w:color w:val="000000"/>
          <w:lang w:val="en-GB"/>
        </w:rPr>
      </w:pPr>
    </w:p>
    <w:p w14:paraId="61111187" w14:textId="77777777" w:rsidR="008F6978" w:rsidRDefault="008F6978">
      <w:pPr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br w:type="page"/>
      </w:r>
    </w:p>
    <w:p w14:paraId="66DA5C08" w14:textId="77777777" w:rsidR="004A15FD" w:rsidRPr="00AF7EDE" w:rsidRDefault="004A15FD" w:rsidP="00A74C9A">
      <w:pPr>
        <w:pStyle w:val="00-01Position"/>
        <w:rPr>
          <w:lang w:val="en-GB"/>
        </w:rPr>
      </w:pPr>
      <w:r w:rsidRPr="00AF7EDE">
        <w:rPr>
          <w:lang w:val="en-GB"/>
        </w:rPr>
        <w:lastRenderedPageBreak/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62097FA3" w14:textId="77777777" w:rsidR="004A15FD" w:rsidRPr="00AF7EDE" w:rsidRDefault="004A15FD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coins 28 mm, punched CMZ012850</w:t>
      </w:r>
    </w:p>
    <w:p w14:paraId="21727D2A" w14:textId="77777777" w:rsidR="004A15FD" w:rsidRPr="00AF7EDE" w:rsidRDefault="004A15FD" w:rsidP="00A74C9A">
      <w:pPr>
        <w:pStyle w:val="01-01Haupttext"/>
        <w:rPr>
          <w:lang w:val="en-GB"/>
        </w:rPr>
      </w:pPr>
      <w:r w:rsidRPr="00AF7EDE">
        <w:rPr>
          <w:lang w:val="en-GB"/>
        </w:rPr>
        <w:t>Code coins suitable for CMP01-28, PU = 50 pieces.</w:t>
      </w:r>
    </w:p>
    <w:p w14:paraId="40386BC8" w14:textId="77777777" w:rsidR="004A15FD" w:rsidRPr="00AF7EDE" w:rsidRDefault="004A15FD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2A5F0D39" w14:textId="77777777" w:rsidTr="00E37700">
        <w:tc>
          <w:tcPr>
            <w:tcW w:w="1134" w:type="dxa"/>
          </w:tcPr>
          <w:p w14:paraId="4F8BA1F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3AD22194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70AA71F1" w14:textId="77777777" w:rsidTr="00E37700">
        <w:tc>
          <w:tcPr>
            <w:tcW w:w="1134" w:type="dxa"/>
          </w:tcPr>
          <w:p w14:paraId="1B8B111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411C2B00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CMZ012850</w:t>
            </w:r>
          </w:p>
        </w:tc>
      </w:tr>
      <w:tr w:rsidR="001F5692" w:rsidRPr="00AF7EDE" w14:paraId="1C2725C6" w14:textId="77777777" w:rsidTr="00E37700">
        <w:trPr>
          <w:trHeight w:val="61"/>
        </w:trPr>
        <w:tc>
          <w:tcPr>
            <w:tcW w:w="1134" w:type="dxa"/>
          </w:tcPr>
          <w:p w14:paraId="55E22DA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0FF1AE4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35B77CE3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PU</w:t>
            </w:r>
          </w:p>
        </w:tc>
        <w:tc>
          <w:tcPr>
            <w:tcW w:w="1701" w:type="dxa"/>
          </w:tcPr>
          <w:p w14:paraId="5B3EE50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16E64D10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24E0D0EF" w14:textId="77777777" w:rsidR="001F5692" w:rsidRPr="00AF7EDE" w:rsidRDefault="001F5692" w:rsidP="00A74C9A">
      <w:pPr>
        <w:rPr>
          <w:lang w:val="en-GB"/>
        </w:rPr>
      </w:pPr>
    </w:p>
    <w:p w14:paraId="5FBC168C" w14:textId="77777777" w:rsidR="001F5692" w:rsidRPr="00AF7EDE" w:rsidRDefault="001F5692" w:rsidP="00A74C9A">
      <w:pPr>
        <w:rPr>
          <w:lang w:val="en-GB"/>
        </w:rPr>
      </w:pPr>
    </w:p>
    <w:p w14:paraId="4DB9DBC4" w14:textId="77777777" w:rsidR="002E30DB" w:rsidRPr="00AF7EDE" w:rsidRDefault="002E30DB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6E30BF0C" w14:textId="77777777" w:rsidR="002E30DB" w:rsidRPr="00AF7EDE" w:rsidRDefault="002E30DB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contactless access control unit ZKE01</w:t>
      </w:r>
    </w:p>
    <w:p w14:paraId="5F1E2F2F" w14:textId="77777777" w:rsidR="007F7627" w:rsidRPr="00AF7EDE" w:rsidRDefault="006F7768" w:rsidP="00A74C9A">
      <w:pPr>
        <w:pStyle w:val="01-01Haupttext"/>
        <w:rPr>
          <w:lang w:val="en-GB"/>
        </w:rPr>
      </w:pPr>
      <w:r w:rsidRPr="00AF7EDE">
        <w:rPr>
          <w:lang w:val="en-GB"/>
        </w:rPr>
        <w:t>RFID scanner for contactless code cards or code chips.</w:t>
      </w:r>
    </w:p>
    <w:p w14:paraId="240519C8" w14:textId="77777777" w:rsidR="006F7768" w:rsidRPr="00AF7EDE" w:rsidRDefault="006F7768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0C907EE6" w14:textId="77777777" w:rsidTr="00E37700">
        <w:tc>
          <w:tcPr>
            <w:tcW w:w="1134" w:type="dxa"/>
          </w:tcPr>
          <w:p w14:paraId="72BAE339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06ABEC2F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523EF41D" w14:textId="77777777" w:rsidTr="00E37700">
        <w:tc>
          <w:tcPr>
            <w:tcW w:w="1134" w:type="dxa"/>
          </w:tcPr>
          <w:p w14:paraId="1E60FD65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09E5DC3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ZKE01</w:t>
            </w:r>
          </w:p>
        </w:tc>
      </w:tr>
      <w:tr w:rsidR="001F5692" w:rsidRPr="00AF7EDE" w14:paraId="4C093719" w14:textId="77777777" w:rsidTr="00E37700">
        <w:trPr>
          <w:trHeight w:val="61"/>
        </w:trPr>
        <w:tc>
          <w:tcPr>
            <w:tcW w:w="1134" w:type="dxa"/>
          </w:tcPr>
          <w:p w14:paraId="5427E23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191E1E1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337618FA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54A8EB83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F5FDF5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8939007" w14:textId="77777777" w:rsidR="001F5692" w:rsidRPr="00AF7EDE" w:rsidRDefault="001F5692" w:rsidP="00A74C9A">
      <w:pPr>
        <w:rPr>
          <w:lang w:val="en-GB"/>
        </w:rPr>
      </w:pPr>
    </w:p>
    <w:p w14:paraId="70091D21" w14:textId="77777777" w:rsidR="007705A8" w:rsidRPr="00AF7EDE" w:rsidRDefault="007705A8" w:rsidP="00A74C9A">
      <w:pPr>
        <w:rPr>
          <w:b/>
          <w:lang w:val="en-GB"/>
        </w:rPr>
      </w:pPr>
    </w:p>
    <w:p w14:paraId="28AF6ADC" w14:textId="77777777" w:rsidR="004B10E7" w:rsidRPr="00AF7EDE" w:rsidRDefault="004B10E7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6CA334BD" w14:textId="77777777" w:rsidR="004B10E7" w:rsidRPr="00AF7EDE" w:rsidRDefault="004B10E7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cards ZKK0110</w:t>
      </w:r>
    </w:p>
    <w:p w14:paraId="4C2B270D" w14:textId="77777777" w:rsidR="004B10E7" w:rsidRPr="00AF7EDE" w:rsidRDefault="00A534A2" w:rsidP="00A74C9A">
      <w:pPr>
        <w:pStyle w:val="01-01Haupttext"/>
        <w:rPr>
          <w:lang w:val="en-GB"/>
        </w:rPr>
      </w:pPr>
      <w:r w:rsidRPr="00AF7EDE">
        <w:rPr>
          <w:lang w:val="en-GB"/>
        </w:rPr>
        <w:t>Code cards in ISO format, PU = 10 pieces.</w:t>
      </w:r>
    </w:p>
    <w:p w14:paraId="2E86093F" w14:textId="77777777" w:rsidR="004B10E7" w:rsidRPr="00AF7EDE" w:rsidRDefault="004B10E7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3E3D8144" w14:textId="77777777" w:rsidTr="00E37700">
        <w:tc>
          <w:tcPr>
            <w:tcW w:w="1134" w:type="dxa"/>
          </w:tcPr>
          <w:p w14:paraId="671D827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7222DB21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64FE59C2" w14:textId="77777777" w:rsidTr="00E37700">
        <w:tc>
          <w:tcPr>
            <w:tcW w:w="1134" w:type="dxa"/>
          </w:tcPr>
          <w:p w14:paraId="5894E658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6355933C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ZKK0110</w:t>
            </w:r>
          </w:p>
        </w:tc>
      </w:tr>
      <w:tr w:rsidR="001F5692" w:rsidRPr="00AF7EDE" w14:paraId="15924E14" w14:textId="77777777" w:rsidTr="00E37700">
        <w:trPr>
          <w:trHeight w:val="61"/>
        </w:trPr>
        <w:tc>
          <w:tcPr>
            <w:tcW w:w="1134" w:type="dxa"/>
          </w:tcPr>
          <w:p w14:paraId="0CC65613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2FE0CE47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5E56362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PU</w:t>
            </w:r>
          </w:p>
        </w:tc>
        <w:tc>
          <w:tcPr>
            <w:tcW w:w="1701" w:type="dxa"/>
          </w:tcPr>
          <w:p w14:paraId="2C69925A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9204209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28CA23F1" w14:textId="77777777" w:rsidR="001F5692" w:rsidRPr="00AF7EDE" w:rsidRDefault="001F5692" w:rsidP="00A74C9A">
      <w:pPr>
        <w:rPr>
          <w:lang w:val="en-GB"/>
        </w:rPr>
      </w:pPr>
    </w:p>
    <w:p w14:paraId="6DD1A3BF" w14:textId="77777777" w:rsidR="004B10E7" w:rsidRPr="00AF7EDE" w:rsidRDefault="004B10E7" w:rsidP="00A74C9A">
      <w:pPr>
        <w:rPr>
          <w:b/>
          <w:lang w:val="en-GB"/>
        </w:rPr>
      </w:pPr>
    </w:p>
    <w:p w14:paraId="1E83D65E" w14:textId="77777777" w:rsidR="004B10E7" w:rsidRPr="00AF7EDE" w:rsidRDefault="004B10E7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42C390EA" w14:textId="77777777" w:rsidR="004B10E7" w:rsidRPr="00AF7EDE" w:rsidRDefault="004B10E7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chips ZKA0110</w:t>
      </w:r>
    </w:p>
    <w:p w14:paraId="639B46C2" w14:textId="77777777" w:rsidR="004B10E7" w:rsidRPr="00AF7EDE" w:rsidRDefault="004B10E7" w:rsidP="00A74C9A">
      <w:pPr>
        <w:pStyle w:val="01-01Haupttext"/>
        <w:rPr>
          <w:lang w:val="en-GB"/>
        </w:rPr>
      </w:pPr>
      <w:r w:rsidRPr="00AF7EDE">
        <w:rPr>
          <w:lang w:val="en-GB"/>
        </w:rPr>
        <w:t>Non-contact code chips as key rings, PU = 10 pieces.</w:t>
      </w:r>
    </w:p>
    <w:p w14:paraId="56F673F1" w14:textId="77777777" w:rsidR="004B10E7" w:rsidRPr="00AF7EDE" w:rsidRDefault="004B10E7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1F5692" w:rsidRPr="00AF7EDE" w14:paraId="24426C88" w14:textId="77777777" w:rsidTr="00E37700">
        <w:tc>
          <w:tcPr>
            <w:tcW w:w="1134" w:type="dxa"/>
          </w:tcPr>
          <w:p w14:paraId="47CABAD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476FBA14" w14:textId="77777777" w:rsidR="001F5692" w:rsidRPr="00AF7EDE" w:rsidRDefault="001F5692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1F5692" w:rsidRPr="00AF7EDE" w14:paraId="39115EFB" w14:textId="77777777" w:rsidTr="00E37700">
        <w:tc>
          <w:tcPr>
            <w:tcW w:w="1134" w:type="dxa"/>
          </w:tcPr>
          <w:p w14:paraId="234A5A06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766C6FFE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ZKA0110</w:t>
            </w:r>
          </w:p>
        </w:tc>
      </w:tr>
      <w:tr w:rsidR="001F5692" w:rsidRPr="00AF7EDE" w14:paraId="354418CD" w14:textId="77777777" w:rsidTr="00E37700">
        <w:trPr>
          <w:trHeight w:val="61"/>
        </w:trPr>
        <w:tc>
          <w:tcPr>
            <w:tcW w:w="1134" w:type="dxa"/>
          </w:tcPr>
          <w:p w14:paraId="6A7598D3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3C74C818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672D1AB5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PU</w:t>
            </w:r>
          </w:p>
        </w:tc>
        <w:tc>
          <w:tcPr>
            <w:tcW w:w="1701" w:type="dxa"/>
          </w:tcPr>
          <w:p w14:paraId="4866715D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1D17CDEF" w14:textId="77777777" w:rsidR="001F5692" w:rsidRPr="00AF7EDE" w:rsidRDefault="001F5692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1078352F" w14:textId="77777777" w:rsidR="001F5692" w:rsidRPr="00AF7EDE" w:rsidRDefault="001F5692" w:rsidP="00A74C9A">
      <w:pPr>
        <w:rPr>
          <w:lang w:val="en-GB"/>
        </w:rPr>
      </w:pPr>
    </w:p>
    <w:p w14:paraId="6E9D1534" w14:textId="77777777" w:rsidR="002F723A" w:rsidRPr="00AF7EDE" w:rsidRDefault="002F723A" w:rsidP="00A74C9A">
      <w:pPr>
        <w:rPr>
          <w:b/>
          <w:lang w:val="en-GB"/>
        </w:rPr>
      </w:pPr>
    </w:p>
    <w:p w14:paraId="1B435086" w14:textId="77777777" w:rsidR="007705A8" w:rsidRPr="00AF7EDE" w:rsidRDefault="007705A8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0074D610" w14:textId="77777777" w:rsidR="007705A8" w:rsidRPr="00AF7EDE" w:rsidRDefault="007705A8" w:rsidP="00A74C9A">
      <w:pPr>
        <w:pStyle w:val="00-02Option"/>
        <w:rPr>
          <w:lang w:val="en-GB"/>
        </w:rPr>
      </w:pPr>
      <w:r w:rsidRPr="00AF7EDE">
        <w:rPr>
          <w:lang w:val="en-GB"/>
        </w:rPr>
        <w:t>Option code keyboard CT01</w:t>
      </w:r>
    </w:p>
    <w:p w14:paraId="1D44CBD4" w14:textId="77777777" w:rsidR="007705A8" w:rsidRPr="00AF7EDE" w:rsidRDefault="007705A8" w:rsidP="00A74C9A">
      <w:pPr>
        <w:pStyle w:val="01-01Haupttext"/>
        <w:rPr>
          <w:lang w:val="en-GB"/>
        </w:rPr>
      </w:pPr>
      <w:r w:rsidRPr="00AF7EDE">
        <w:rPr>
          <w:lang w:val="en-GB"/>
        </w:rPr>
        <w:t>Code keyboard for entering up to 8-digit codes. Electrical closing contact for generating opening signals for barriers, gates, doors, etc.</w:t>
      </w:r>
    </w:p>
    <w:p w14:paraId="734C3757" w14:textId="77777777" w:rsidR="007705A8" w:rsidRPr="00AF7EDE" w:rsidRDefault="007705A8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A21F58" w:rsidRPr="00AF7EDE" w14:paraId="5F800ECE" w14:textId="77777777" w:rsidTr="00E37700">
        <w:tc>
          <w:tcPr>
            <w:tcW w:w="1134" w:type="dxa"/>
          </w:tcPr>
          <w:p w14:paraId="4DF3FA34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23D28D36" w14:textId="77777777" w:rsidR="00A21F58" w:rsidRPr="00AF7EDE" w:rsidRDefault="00A21F58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A21F58" w:rsidRPr="00AF7EDE" w14:paraId="0E48DD11" w14:textId="77777777" w:rsidTr="00E37700">
        <w:tc>
          <w:tcPr>
            <w:tcW w:w="1134" w:type="dxa"/>
          </w:tcPr>
          <w:p w14:paraId="4EC4EBE5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739AA214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CT01</w:t>
            </w:r>
          </w:p>
        </w:tc>
      </w:tr>
      <w:tr w:rsidR="00A21F58" w:rsidRPr="00AF7EDE" w14:paraId="39440F49" w14:textId="77777777" w:rsidTr="00E37700">
        <w:trPr>
          <w:trHeight w:val="61"/>
        </w:trPr>
        <w:tc>
          <w:tcPr>
            <w:tcW w:w="1134" w:type="dxa"/>
          </w:tcPr>
          <w:p w14:paraId="1C559C23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1B539EB8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71FCAE91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05C1D396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77DECBF9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30B38DE" w14:textId="77777777" w:rsidR="002F723A" w:rsidRPr="00AF7EDE" w:rsidRDefault="002F723A" w:rsidP="00A74C9A">
      <w:pPr>
        <w:rPr>
          <w:rFonts w:cs="Arial"/>
          <w:color w:val="000000"/>
          <w:lang w:val="en-GB"/>
        </w:rPr>
      </w:pPr>
      <w:r w:rsidRPr="00AF7EDE">
        <w:rPr>
          <w:lang w:val="en-GB"/>
        </w:rPr>
        <w:br w:type="page"/>
      </w:r>
    </w:p>
    <w:p w14:paraId="60914BDA" w14:textId="77777777" w:rsidR="002F723A" w:rsidRPr="00AF7EDE" w:rsidRDefault="002F723A" w:rsidP="00A74C9A">
      <w:pPr>
        <w:pStyle w:val="00-02Option"/>
        <w:rPr>
          <w:sz w:val="28"/>
          <w:szCs w:val="28"/>
          <w:lang w:val="en-GB"/>
        </w:rPr>
      </w:pPr>
      <w:r w:rsidRPr="00AF7EDE">
        <w:rPr>
          <w:sz w:val="28"/>
          <w:szCs w:val="28"/>
          <w:lang w:val="en-GB"/>
        </w:rPr>
        <w:lastRenderedPageBreak/>
        <w:t>Other accessories for terminals</w:t>
      </w:r>
    </w:p>
    <w:p w14:paraId="4117D4AC" w14:textId="77777777" w:rsidR="00A21F58" w:rsidRPr="00AF7EDE" w:rsidRDefault="00A21F58" w:rsidP="00A74C9A">
      <w:pPr>
        <w:rPr>
          <w:lang w:val="en-GB"/>
        </w:rPr>
      </w:pPr>
    </w:p>
    <w:p w14:paraId="4A46993C" w14:textId="77777777" w:rsidR="00A21F58" w:rsidRPr="00AF7EDE" w:rsidRDefault="00A21F58" w:rsidP="00A74C9A">
      <w:pPr>
        <w:rPr>
          <w:lang w:val="en-GB"/>
        </w:rPr>
      </w:pPr>
    </w:p>
    <w:p w14:paraId="117168F8" w14:textId="77777777" w:rsidR="002F723A" w:rsidRPr="00AF7EDE" w:rsidRDefault="002F723A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46D4A139" w14:textId="53F9E05E" w:rsidR="002F723A" w:rsidRPr="00AF7EDE" w:rsidRDefault="002F723A" w:rsidP="00A74C9A">
      <w:pPr>
        <w:pStyle w:val="00-02Option"/>
        <w:rPr>
          <w:lang w:val="en-GB"/>
        </w:rPr>
      </w:pPr>
      <w:r w:rsidRPr="00AF7EDE">
        <w:rPr>
          <w:lang w:val="en-GB"/>
        </w:rPr>
        <w:t xml:space="preserve">Option </w:t>
      </w:r>
      <w:r w:rsidR="00D07F98">
        <w:rPr>
          <w:lang w:val="en-GB"/>
        </w:rPr>
        <w:t>mounting</w:t>
      </w:r>
      <w:r w:rsidRPr="00AF7EDE">
        <w:rPr>
          <w:lang w:val="en-GB"/>
        </w:rPr>
        <w:t xml:space="preserve"> plate 230 V MP20</w:t>
      </w:r>
    </w:p>
    <w:p w14:paraId="6639EB36" w14:textId="77777777" w:rsidR="002F723A" w:rsidRPr="00AF7EDE" w:rsidRDefault="002F723A" w:rsidP="00A74C9A">
      <w:pPr>
        <w:pStyle w:val="01-01Haupttext"/>
        <w:rPr>
          <w:lang w:val="en-GB"/>
        </w:rPr>
      </w:pPr>
      <w:r w:rsidRPr="00AF7EDE">
        <w:rPr>
          <w:lang w:val="en-GB"/>
        </w:rPr>
        <w:t>Required for the installation of electrical accessories.</w:t>
      </w:r>
    </w:p>
    <w:p w14:paraId="570158D9" w14:textId="77777777" w:rsidR="002F723A" w:rsidRPr="00AF7EDE" w:rsidRDefault="002F723A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A21F58" w:rsidRPr="00AF7EDE" w14:paraId="4DE14C98" w14:textId="77777777" w:rsidTr="00E37700">
        <w:tc>
          <w:tcPr>
            <w:tcW w:w="1134" w:type="dxa"/>
          </w:tcPr>
          <w:p w14:paraId="69BA5BB0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2D5C6D7E" w14:textId="77777777" w:rsidR="00A21F58" w:rsidRPr="00AF7EDE" w:rsidRDefault="00A21F58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A21F58" w:rsidRPr="00AF7EDE" w14:paraId="1E3004F9" w14:textId="77777777" w:rsidTr="00E37700">
        <w:tc>
          <w:tcPr>
            <w:tcW w:w="1134" w:type="dxa"/>
          </w:tcPr>
          <w:p w14:paraId="57444A8B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71ECA2D7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MP20</w:t>
            </w:r>
          </w:p>
        </w:tc>
      </w:tr>
      <w:tr w:rsidR="00A21F58" w:rsidRPr="00AF7EDE" w14:paraId="5868A95F" w14:textId="77777777" w:rsidTr="00E37700">
        <w:trPr>
          <w:trHeight w:val="61"/>
        </w:trPr>
        <w:tc>
          <w:tcPr>
            <w:tcW w:w="1134" w:type="dxa"/>
          </w:tcPr>
          <w:p w14:paraId="333B8978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0E157F3D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69BEF4F0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5DC79AB7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4D873E2A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423692BB" w14:textId="77777777" w:rsidR="00A21F58" w:rsidRPr="00AF7EDE" w:rsidRDefault="00A21F58" w:rsidP="00A74C9A">
      <w:pPr>
        <w:rPr>
          <w:lang w:val="en-GB"/>
        </w:rPr>
      </w:pPr>
    </w:p>
    <w:p w14:paraId="42A7D505" w14:textId="77777777" w:rsidR="002F723A" w:rsidRDefault="002F723A" w:rsidP="00A74C9A">
      <w:pPr>
        <w:rPr>
          <w:b/>
          <w:lang w:val="en-GB"/>
        </w:rPr>
      </w:pPr>
    </w:p>
    <w:p w14:paraId="5943DE4D" w14:textId="77777777" w:rsidR="00C61CA3" w:rsidRPr="00AF7EDE" w:rsidRDefault="00C61CA3" w:rsidP="00C61CA3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1BB41F8B" w14:textId="1039996D" w:rsidR="00C61CA3" w:rsidRPr="00AF7EDE" w:rsidRDefault="00C61CA3" w:rsidP="00C61CA3">
      <w:pPr>
        <w:pStyle w:val="00-02Option"/>
        <w:rPr>
          <w:lang w:val="en-GB"/>
        </w:rPr>
      </w:pPr>
      <w:r w:rsidRPr="00AF7EDE">
        <w:rPr>
          <w:lang w:val="en-GB"/>
        </w:rPr>
        <w:t xml:space="preserve">Option </w:t>
      </w:r>
      <w:r>
        <w:rPr>
          <w:lang w:val="en-GB"/>
        </w:rPr>
        <w:t>installation kit MP_EIN (only Terminal MXL and MXXL)</w:t>
      </w:r>
    </w:p>
    <w:p w14:paraId="682ADCBA" w14:textId="0ED9ABC2" w:rsidR="00C61CA3" w:rsidRPr="00AF7EDE" w:rsidRDefault="00C61CA3" w:rsidP="00C61CA3">
      <w:pPr>
        <w:pStyle w:val="01-01Haupttext"/>
        <w:rPr>
          <w:lang w:val="en-GB"/>
        </w:rPr>
      </w:pPr>
      <w:r w:rsidRPr="00C61CA3">
        <w:rPr>
          <w:lang w:val="en-GB"/>
        </w:rPr>
        <w:t xml:space="preserve">For terminals MXL and MXXL, an installation kit for the MP20 </w:t>
      </w:r>
      <w:r w:rsidR="00D07F98">
        <w:rPr>
          <w:lang w:val="en-GB"/>
        </w:rPr>
        <w:t>mounting</w:t>
      </w:r>
      <w:r w:rsidRPr="00C61CA3">
        <w:rPr>
          <w:lang w:val="en-GB"/>
        </w:rPr>
        <w:t xml:space="preserve"> plate is required and must be ordered separately. Otherwise, installation is not possible. Two MP20 mounting plates can also be installed on the MXXL terminal. An MP_EIN installation kit is required for each one.</w:t>
      </w:r>
    </w:p>
    <w:p w14:paraId="4F62C57A" w14:textId="77777777" w:rsidR="00C61CA3" w:rsidRPr="00AF7EDE" w:rsidRDefault="00C61CA3" w:rsidP="00C61CA3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C61CA3" w:rsidRPr="00AF7EDE" w14:paraId="39759570" w14:textId="77777777" w:rsidTr="00383D27">
        <w:tc>
          <w:tcPr>
            <w:tcW w:w="1134" w:type="dxa"/>
          </w:tcPr>
          <w:p w14:paraId="1B3EC778" w14:textId="77777777" w:rsidR="00C61CA3" w:rsidRPr="00AF7EDE" w:rsidRDefault="00C61CA3" w:rsidP="00383D27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5276FA85" w14:textId="77777777" w:rsidR="00C61CA3" w:rsidRPr="00AF7EDE" w:rsidRDefault="00C61CA3" w:rsidP="00383D27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C61CA3" w:rsidRPr="00AF7EDE" w14:paraId="7518C1C1" w14:textId="77777777" w:rsidTr="00383D27">
        <w:tc>
          <w:tcPr>
            <w:tcW w:w="1134" w:type="dxa"/>
          </w:tcPr>
          <w:p w14:paraId="6EF2AA59" w14:textId="77777777" w:rsidR="00C61CA3" w:rsidRPr="00AF7EDE" w:rsidRDefault="00C61CA3" w:rsidP="00383D27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6E7E0F2A" w14:textId="629EB332" w:rsidR="00C61CA3" w:rsidRPr="00AF7EDE" w:rsidRDefault="00C61CA3" w:rsidP="00383D27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MP</w:t>
            </w:r>
            <w:r>
              <w:rPr>
                <w:lang w:val="en-GB"/>
              </w:rPr>
              <w:t>_EIN</w:t>
            </w:r>
          </w:p>
        </w:tc>
      </w:tr>
      <w:tr w:rsidR="00C61CA3" w:rsidRPr="00AF7EDE" w14:paraId="27E682B7" w14:textId="77777777" w:rsidTr="00383D27">
        <w:trPr>
          <w:trHeight w:val="61"/>
        </w:trPr>
        <w:tc>
          <w:tcPr>
            <w:tcW w:w="1134" w:type="dxa"/>
          </w:tcPr>
          <w:p w14:paraId="51CE00EC" w14:textId="77777777" w:rsidR="00C61CA3" w:rsidRPr="00AF7EDE" w:rsidRDefault="00C61CA3" w:rsidP="00383D27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70648A8" w14:textId="77777777" w:rsidR="00C61CA3" w:rsidRPr="00AF7EDE" w:rsidRDefault="00C61CA3" w:rsidP="00383D27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771E3696" w14:textId="77777777" w:rsidR="00C61CA3" w:rsidRPr="00AF7EDE" w:rsidRDefault="00C61CA3" w:rsidP="00383D27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5D21055D" w14:textId="77777777" w:rsidR="00C61CA3" w:rsidRPr="00AF7EDE" w:rsidRDefault="00C61CA3" w:rsidP="00383D27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56D797C7" w14:textId="77777777" w:rsidR="00C61CA3" w:rsidRPr="00AF7EDE" w:rsidRDefault="00C61CA3" w:rsidP="00383D27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51315CA7" w14:textId="77777777" w:rsidR="00C61CA3" w:rsidRPr="00AF7EDE" w:rsidRDefault="00C61CA3" w:rsidP="00C61CA3">
      <w:pPr>
        <w:rPr>
          <w:lang w:val="en-GB"/>
        </w:rPr>
      </w:pPr>
    </w:p>
    <w:p w14:paraId="720A1CA8" w14:textId="77777777" w:rsidR="00C61CA3" w:rsidRDefault="00C61CA3" w:rsidP="00A74C9A">
      <w:pPr>
        <w:rPr>
          <w:b/>
          <w:lang w:val="en-GB"/>
        </w:rPr>
      </w:pPr>
    </w:p>
    <w:p w14:paraId="3BA3E66D" w14:textId="77777777" w:rsidR="002F723A" w:rsidRPr="00AF7EDE" w:rsidRDefault="002F723A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19CBB3A0" w14:textId="3FB72098" w:rsidR="002F723A" w:rsidRPr="00AF7EDE" w:rsidRDefault="002F723A" w:rsidP="00A74C9A">
      <w:pPr>
        <w:pStyle w:val="00-02Option"/>
        <w:rPr>
          <w:lang w:val="en-GB"/>
        </w:rPr>
      </w:pPr>
      <w:r w:rsidRPr="00AF7EDE">
        <w:rPr>
          <w:lang w:val="en-GB"/>
        </w:rPr>
        <w:t>Option power supply 24V</w:t>
      </w:r>
      <w:r w:rsidR="00C86068">
        <w:rPr>
          <w:lang w:val="en-GB"/>
        </w:rPr>
        <w:t xml:space="preserve"> / 10W</w:t>
      </w:r>
      <w:r w:rsidRPr="00AF7EDE">
        <w:rPr>
          <w:lang w:val="en-GB"/>
        </w:rPr>
        <w:t xml:space="preserve"> with connection cables VE24</w:t>
      </w:r>
    </w:p>
    <w:p w14:paraId="36B6B44D" w14:textId="15875CFF" w:rsidR="002F723A" w:rsidRPr="00AF7EDE" w:rsidRDefault="00EA2FE6" w:rsidP="00A74C9A">
      <w:pPr>
        <w:pStyle w:val="01-01Haupttext"/>
        <w:rPr>
          <w:lang w:val="en-GB"/>
        </w:rPr>
      </w:pPr>
      <w:r>
        <w:rPr>
          <w:lang w:val="en-GB"/>
        </w:rPr>
        <w:t>Power supply</w:t>
      </w:r>
      <w:r w:rsidR="002F723A" w:rsidRPr="00AF7EDE">
        <w:rPr>
          <w:lang w:val="en-GB"/>
        </w:rPr>
        <w:t xml:space="preserve"> </w:t>
      </w:r>
      <w:r>
        <w:rPr>
          <w:lang w:val="en-GB"/>
        </w:rPr>
        <w:t>for</w:t>
      </w:r>
      <w:r w:rsidR="002F723A" w:rsidRPr="00AF7EDE">
        <w:rPr>
          <w:lang w:val="en-GB"/>
        </w:rPr>
        <w:t xml:space="preserve"> electronic components.</w:t>
      </w:r>
    </w:p>
    <w:p w14:paraId="1A2FCA23" w14:textId="77777777" w:rsidR="002F723A" w:rsidRPr="00AF7EDE" w:rsidRDefault="002F723A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A21F58" w:rsidRPr="00AF7EDE" w14:paraId="03E458F4" w14:textId="77777777" w:rsidTr="00E37700">
        <w:tc>
          <w:tcPr>
            <w:tcW w:w="1134" w:type="dxa"/>
          </w:tcPr>
          <w:p w14:paraId="366A643A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2A93D1CC" w14:textId="77777777" w:rsidR="00A21F58" w:rsidRPr="00AF7EDE" w:rsidRDefault="00A21F58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A21F58" w:rsidRPr="00AF7EDE" w14:paraId="0369D05A" w14:textId="77777777" w:rsidTr="00E37700">
        <w:tc>
          <w:tcPr>
            <w:tcW w:w="1134" w:type="dxa"/>
          </w:tcPr>
          <w:p w14:paraId="6A3533F2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1616CAAB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VE24</w:t>
            </w:r>
          </w:p>
        </w:tc>
      </w:tr>
      <w:tr w:rsidR="00A21F58" w:rsidRPr="00AF7EDE" w14:paraId="4D1F0B54" w14:textId="77777777" w:rsidTr="00E37700">
        <w:trPr>
          <w:trHeight w:val="61"/>
        </w:trPr>
        <w:tc>
          <w:tcPr>
            <w:tcW w:w="1134" w:type="dxa"/>
          </w:tcPr>
          <w:p w14:paraId="0D6AB217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513EC1F8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6FA427F9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079E7658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52EBD3F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3B026F81" w14:textId="77777777" w:rsidR="00A21F58" w:rsidRPr="00AF7EDE" w:rsidRDefault="00A21F58" w:rsidP="00A74C9A">
      <w:pPr>
        <w:rPr>
          <w:lang w:val="en-GB"/>
        </w:rPr>
      </w:pPr>
    </w:p>
    <w:p w14:paraId="677C8778" w14:textId="77777777" w:rsidR="002F723A" w:rsidRPr="00AF7EDE" w:rsidRDefault="002F723A" w:rsidP="00A74C9A">
      <w:pPr>
        <w:rPr>
          <w:b/>
          <w:lang w:val="en-GB"/>
        </w:rPr>
      </w:pPr>
    </w:p>
    <w:p w14:paraId="2F65FE1B" w14:textId="77777777" w:rsidR="002F723A" w:rsidRPr="00AF7EDE" w:rsidRDefault="002F723A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76D220C8" w14:textId="6B5CC77C" w:rsidR="002F723A" w:rsidRPr="00AF7EDE" w:rsidRDefault="002F723A" w:rsidP="00A74C9A">
      <w:pPr>
        <w:pStyle w:val="00-02Option"/>
        <w:rPr>
          <w:lang w:val="en-GB"/>
        </w:rPr>
      </w:pPr>
      <w:r w:rsidRPr="00AF7EDE">
        <w:rPr>
          <w:lang w:val="en-GB"/>
        </w:rPr>
        <w:t>Option main</w:t>
      </w:r>
      <w:r w:rsidR="008C1800">
        <w:rPr>
          <w:lang w:val="en-GB"/>
        </w:rPr>
        <w:t>s voltage</w:t>
      </w:r>
      <w:r w:rsidRPr="00AF7EDE">
        <w:rPr>
          <w:lang w:val="en-GB"/>
        </w:rPr>
        <w:t xml:space="preserve"> </w:t>
      </w:r>
      <w:proofErr w:type="gramStart"/>
      <w:r w:rsidRPr="00AF7EDE">
        <w:rPr>
          <w:lang w:val="en-GB"/>
        </w:rPr>
        <w:t>switch</w:t>
      </w:r>
      <w:proofErr w:type="gramEnd"/>
      <w:r w:rsidRPr="00AF7EDE">
        <w:rPr>
          <w:lang w:val="en-GB"/>
        </w:rPr>
        <w:t xml:space="preserve"> 230 V HSS20</w:t>
      </w:r>
    </w:p>
    <w:p w14:paraId="764083BA" w14:textId="533F580A" w:rsidR="002F723A" w:rsidRPr="00AF7EDE" w:rsidRDefault="002F723A" w:rsidP="00A74C9A">
      <w:pPr>
        <w:pStyle w:val="01-01Haupttext"/>
        <w:rPr>
          <w:lang w:val="en-GB"/>
        </w:rPr>
      </w:pPr>
      <w:r w:rsidRPr="00AF7EDE">
        <w:rPr>
          <w:lang w:val="en-GB"/>
        </w:rPr>
        <w:t>2-p</w:t>
      </w:r>
      <w:r w:rsidR="00420E88">
        <w:rPr>
          <w:lang w:val="en-GB"/>
        </w:rPr>
        <w:t>ole</w:t>
      </w:r>
      <w:r w:rsidRPr="00AF7EDE">
        <w:rPr>
          <w:lang w:val="en-GB"/>
        </w:rPr>
        <w:t xml:space="preserve"> main</w:t>
      </w:r>
      <w:r w:rsidR="008C1800">
        <w:rPr>
          <w:lang w:val="en-GB"/>
        </w:rPr>
        <w:t>s voltage</w:t>
      </w:r>
      <w:r w:rsidRPr="00AF7EDE">
        <w:rPr>
          <w:lang w:val="en-GB"/>
        </w:rPr>
        <w:t xml:space="preserve"> switch with connection cables and terminals.</w:t>
      </w:r>
    </w:p>
    <w:p w14:paraId="240A6624" w14:textId="77777777" w:rsidR="002F723A" w:rsidRPr="00AF7EDE" w:rsidRDefault="002F723A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A21F58" w:rsidRPr="00AF7EDE" w14:paraId="76771A57" w14:textId="77777777" w:rsidTr="00E37700">
        <w:tc>
          <w:tcPr>
            <w:tcW w:w="1134" w:type="dxa"/>
          </w:tcPr>
          <w:p w14:paraId="3DFD3863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3669087B" w14:textId="77777777" w:rsidR="00A21F58" w:rsidRPr="00AF7EDE" w:rsidRDefault="00A21F58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A21F58" w:rsidRPr="00AF7EDE" w14:paraId="3AA4E1F1" w14:textId="77777777" w:rsidTr="00E37700">
        <w:tc>
          <w:tcPr>
            <w:tcW w:w="1134" w:type="dxa"/>
          </w:tcPr>
          <w:p w14:paraId="523A7CA2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28CC249A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HSS20</w:t>
            </w:r>
          </w:p>
        </w:tc>
      </w:tr>
      <w:tr w:rsidR="00A21F58" w:rsidRPr="00AF7EDE" w14:paraId="3B5D833B" w14:textId="77777777" w:rsidTr="00E37700">
        <w:trPr>
          <w:trHeight w:val="61"/>
        </w:trPr>
        <w:tc>
          <w:tcPr>
            <w:tcW w:w="1134" w:type="dxa"/>
          </w:tcPr>
          <w:p w14:paraId="627CA4A7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2C58D28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4FC52659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595D16F9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634724D9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0D804594" w14:textId="77777777" w:rsidR="00A21F58" w:rsidRPr="00AF7EDE" w:rsidRDefault="00A21F58" w:rsidP="00A74C9A">
      <w:pPr>
        <w:rPr>
          <w:lang w:val="en-GB"/>
        </w:rPr>
      </w:pPr>
    </w:p>
    <w:p w14:paraId="0CF9FBC3" w14:textId="77777777" w:rsidR="005D2F65" w:rsidRPr="00AF7EDE" w:rsidRDefault="005D2F65" w:rsidP="00A74C9A">
      <w:pPr>
        <w:rPr>
          <w:b/>
          <w:lang w:val="en-GB"/>
        </w:rPr>
      </w:pPr>
    </w:p>
    <w:p w14:paraId="6D3C15C5" w14:textId="77777777" w:rsidR="005D2F65" w:rsidRPr="00AF7EDE" w:rsidRDefault="005D2F65" w:rsidP="00A74C9A">
      <w:pPr>
        <w:pStyle w:val="00-01Position"/>
        <w:rPr>
          <w:lang w:val="en-GB"/>
        </w:rPr>
      </w:pPr>
      <w:r w:rsidRPr="00AF7EDE">
        <w:rPr>
          <w:lang w:val="en-GB"/>
        </w:rPr>
        <w:t>[Item: ………</w:t>
      </w:r>
      <w:proofErr w:type="gramStart"/>
      <w:r w:rsidRPr="00AF7EDE">
        <w:rPr>
          <w:lang w:val="en-GB"/>
        </w:rPr>
        <w:t>…..</w:t>
      </w:r>
      <w:proofErr w:type="gramEnd"/>
      <w:r w:rsidRPr="00AF7EDE">
        <w:rPr>
          <w:lang w:val="en-GB"/>
        </w:rPr>
        <w:t>]</w:t>
      </w:r>
    </w:p>
    <w:p w14:paraId="351C0DAB" w14:textId="77777777" w:rsidR="005D2F65" w:rsidRPr="00AF7EDE" w:rsidRDefault="005D2F65" w:rsidP="00A74C9A">
      <w:pPr>
        <w:pStyle w:val="00-02Option"/>
        <w:rPr>
          <w:lang w:val="en-GB"/>
        </w:rPr>
      </w:pPr>
      <w:r w:rsidRPr="00AF7EDE">
        <w:rPr>
          <w:lang w:val="en-GB"/>
        </w:rPr>
        <w:t>Option heating blower 230 V / 550 W HZ01</w:t>
      </w:r>
    </w:p>
    <w:p w14:paraId="10453091" w14:textId="77777777" w:rsidR="005D2F65" w:rsidRPr="00AF7EDE" w:rsidRDefault="005D2F65" w:rsidP="00A74C9A">
      <w:pPr>
        <w:pStyle w:val="01-01Haupttext"/>
        <w:rPr>
          <w:lang w:val="en-GB"/>
        </w:rPr>
      </w:pPr>
      <w:r w:rsidRPr="00AF7EDE">
        <w:rPr>
          <w:lang w:val="en-GB"/>
        </w:rPr>
        <w:t>Installation set with connection cables.</w:t>
      </w:r>
    </w:p>
    <w:p w14:paraId="4964DD2D" w14:textId="77777777" w:rsidR="005D2F65" w:rsidRPr="00AF7EDE" w:rsidRDefault="005D2F65" w:rsidP="00A74C9A">
      <w:pPr>
        <w:rPr>
          <w:lang w:val="en-GB"/>
        </w:rPr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450"/>
        <w:gridCol w:w="1701"/>
        <w:gridCol w:w="1701"/>
        <w:gridCol w:w="1701"/>
        <w:gridCol w:w="1701"/>
      </w:tblGrid>
      <w:tr w:rsidR="00A21F58" w:rsidRPr="00AF7EDE" w14:paraId="55F8F7BA" w14:textId="77777777" w:rsidTr="00E37700">
        <w:tc>
          <w:tcPr>
            <w:tcW w:w="1134" w:type="dxa"/>
          </w:tcPr>
          <w:p w14:paraId="3D85F186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Manufacturer:</w:t>
            </w:r>
          </w:p>
        </w:tc>
        <w:tc>
          <w:tcPr>
            <w:tcW w:w="6804" w:type="dxa"/>
            <w:gridSpan w:val="4"/>
          </w:tcPr>
          <w:p w14:paraId="568F63EA" w14:textId="77777777" w:rsidR="00A21F58" w:rsidRPr="00AF7EDE" w:rsidRDefault="00A21F58" w:rsidP="00C1572C">
            <w:pPr>
              <w:pStyle w:val="03-01Tabellentext"/>
              <w:rPr>
                <w:szCs w:val="20"/>
                <w:lang w:val="en-GB"/>
              </w:rPr>
            </w:pPr>
            <w:r w:rsidRPr="00AF7EDE">
              <w:rPr>
                <w:lang w:val="en-GB"/>
              </w:rPr>
              <w:t>MAGNETIC AUTOCONTROL GMBH</w:t>
            </w:r>
          </w:p>
        </w:tc>
      </w:tr>
      <w:tr w:rsidR="00A21F58" w:rsidRPr="00AF7EDE" w14:paraId="0961A80D" w14:textId="77777777" w:rsidTr="00E37700">
        <w:tc>
          <w:tcPr>
            <w:tcW w:w="1134" w:type="dxa"/>
          </w:tcPr>
          <w:p w14:paraId="4B446DBE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Type:</w:t>
            </w:r>
          </w:p>
        </w:tc>
        <w:tc>
          <w:tcPr>
            <w:tcW w:w="6804" w:type="dxa"/>
            <w:gridSpan w:val="4"/>
          </w:tcPr>
          <w:p w14:paraId="1B32DD54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HZ01</w:t>
            </w:r>
          </w:p>
        </w:tc>
      </w:tr>
      <w:tr w:rsidR="00A21F58" w:rsidRPr="00AF7EDE" w14:paraId="7BF98AC1" w14:textId="77777777" w:rsidTr="00E37700">
        <w:trPr>
          <w:trHeight w:val="61"/>
        </w:trPr>
        <w:tc>
          <w:tcPr>
            <w:tcW w:w="1134" w:type="dxa"/>
          </w:tcPr>
          <w:p w14:paraId="0278A79C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Quantity:</w:t>
            </w:r>
          </w:p>
        </w:tc>
        <w:tc>
          <w:tcPr>
            <w:tcW w:w="1701" w:type="dxa"/>
          </w:tcPr>
          <w:p w14:paraId="69C2B794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…………….</w:t>
            </w:r>
          </w:p>
        </w:tc>
        <w:tc>
          <w:tcPr>
            <w:tcW w:w="1701" w:type="dxa"/>
          </w:tcPr>
          <w:p w14:paraId="6E09938A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Piece(s)</w:t>
            </w:r>
          </w:p>
        </w:tc>
        <w:tc>
          <w:tcPr>
            <w:tcW w:w="1701" w:type="dxa"/>
          </w:tcPr>
          <w:p w14:paraId="006DFFC3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UP: ……………</w:t>
            </w:r>
          </w:p>
        </w:tc>
        <w:tc>
          <w:tcPr>
            <w:tcW w:w="1701" w:type="dxa"/>
          </w:tcPr>
          <w:p w14:paraId="16F97B3D" w14:textId="77777777" w:rsidR="00A21F58" w:rsidRPr="00AF7EDE" w:rsidRDefault="00A21F58" w:rsidP="00C1572C">
            <w:pPr>
              <w:pStyle w:val="03-01Tabellentext"/>
              <w:rPr>
                <w:lang w:val="en-GB"/>
              </w:rPr>
            </w:pPr>
            <w:r w:rsidRPr="00AF7EDE">
              <w:rPr>
                <w:lang w:val="en-GB"/>
              </w:rPr>
              <w:t>TP: ……………</w:t>
            </w:r>
          </w:p>
        </w:tc>
      </w:tr>
    </w:tbl>
    <w:p w14:paraId="2F4D1147" w14:textId="77777777" w:rsidR="00A21F58" w:rsidRPr="00AF7EDE" w:rsidRDefault="00A21F58" w:rsidP="00A74C9A">
      <w:pPr>
        <w:rPr>
          <w:lang w:val="en-GB"/>
        </w:rPr>
      </w:pPr>
    </w:p>
    <w:p w14:paraId="3A9C961A" w14:textId="77777777" w:rsidR="007F7627" w:rsidRPr="00AF7EDE" w:rsidRDefault="00385655" w:rsidP="00A74C9A">
      <w:pPr>
        <w:rPr>
          <w:lang w:val="en-GB"/>
        </w:rPr>
      </w:pPr>
      <w:r>
        <w:rPr>
          <w:lang w:val="en-GB"/>
        </w:rPr>
        <w:t xml:space="preserve"> </w:t>
      </w:r>
      <w:r w:rsidR="00BB25F7">
        <w:rPr>
          <w:lang w:val="en-GB"/>
        </w:rPr>
        <w:t xml:space="preserve"> </w:t>
      </w:r>
    </w:p>
    <w:sectPr w:rsidR="007F7627" w:rsidRPr="00AF7EDE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6B20D" w14:textId="77777777" w:rsidR="00701E0C" w:rsidRDefault="00701E0C" w:rsidP="00C05D8B">
      <w:r>
        <w:separator/>
      </w:r>
    </w:p>
  </w:endnote>
  <w:endnote w:type="continuationSeparator" w:id="0">
    <w:p w14:paraId="7F6104F2" w14:textId="77777777" w:rsidR="00701E0C" w:rsidRDefault="00701E0C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446A" w14:textId="1BBC7281" w:rsidR="006B311C" w:rsidRPr="004B4327" w:rsidRDefault="006B311C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 w:rsidR="00C75F77">
      <w:rPr>
        <w:rFonts w:cs="Arial"/>
        <w:noProof/>
        <w:sz w:val="16"/>
        <w:szCs w:val="16"/>
      </w:rPr>
      <w:t>56260014EN.docx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 w:rsidRPr="004B4327">
      <w:rPr>
        <w:rFonts w:cs="Arial"/>
        <w:sz w:val="16"/>
        <w:szCs w:val="16"/>
      </w:rPr>
      <w:fldChar w:fldCharType="begin"/>
    </w:r>
    <w:r w:rsidRPr="004B4327">
      <w:rPr>
        <w:rFonts w:cs="Arial"/>
        <w:sz w:val="16"/>
        <w:szCs w:val="16"/>
      </w:rPr>
      <w:instrText>PAGE   \* MERGEFORMAT</w:instrText>
    </w:r>
    <w:r w:rsidRPr="004B4327">
      <w:rPr>
        <w:rFonts w:cs="Arial"/>
        <w:sz w:val="16"/>
        <w:szCs w:val="16"/>
      </w:rPr>
      <w:fldChar w:fldCharType="separate"/>
    </w:r>
    <w:r w:rsidR="00BB25F7">
      <w:rPr>
        <w:rFonts w:cs="Arial"/>
        <w:noProof/>
        <w:sz w:val="16"/>
        <w:szCs w:val="16"/>
      </w:rPr>
      <w:t>9</w:t>
    </w:r>
    <w:r w:rsidRPr="004B4327"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 w:rsidR="00BB25F7">
      <w:rPr>
        <w:rFonts w:cs="Arial"/>
        <w:noProof/>
        <w:sz w:val="16"/>
        <w:szCs w:val="16"/>
      </w:rPr>
      <w:t>9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 w:rsidR="00967934">
      <w:rPr>
        <w:rFonts w:cs="Arial"/>
        <w:noProof/>
        <w:sz w:val="16"/>
        <w:szCs w:val="16"/>
      </w:rPr>
      <w:t>15.12.2025</w:t>
    </w:r>
    <w:r>
      <w:rPr>
        <w:rFonts w:cs="Arial"/>
        <w:sz w:val="16"/>
        <w:szCs w:val="16"/>
      </w:rPr>
      <w:fldChar w:fldCharType="end"/>
    </w:r>
  </w:p>
  <w:p w14:paraId="1023A2ED" w14:textId="77777777" w:rsidR="006B311C" w:rsidRDefault="006B31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75A72" w14:textId="77777777" w:rsidR="00701E0C" w:rsidRDefault="00701E0C" w:rsidP="00C05D8B">
      <w:r>
        <w:separator/>
      </w:r>
    </w:p>
  </w:footnote>
  <w:footnote w:type="continuationSeparator" w:id="0">
    <w:p w14:paraId="58075E3E" w14:textId="77777777" w:rsidR="00701E0C" w:rsidRDefault="00701E0C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9D93" w14:textId="77777777" w:rsidR="006B311C" w:rsidRPr="00C05D8B" w:rsidRDefault="006B311C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AC341FD" wp14:editId="1FC754EA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4E27"/>
    <w:multiLevelType w:val="hybridMultilevel"/>
    <w:tmpl w:val="64E064AE"/>
    <w:lvl w:ilvl="0" w:tplc="55E0FEFA">
      <w:start w:val="1"/>
      <w:numFmt w:val="bullet"/>
      <w:pStyle w:val="02-02Listenpunkt"/>
      <w:lvlText w:val="─"/>
      <w:lvlJc w:val="left"/>
      <w:pPr>
        <w:ind w:left="927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93568202">
    <w:abstractNumId w:val="3"/>
  </w:num>
  <w:num w:numId="2" w16cid:durableId="1483111923">
    <w:abstractNumId w:val="3"/>
  </w:num>
  <w:num w:numId="3" w16cid:durableId="562832164">
    <w:abstractNumId w:val="3"/>
  </w:num>
  <w:num w:numId="4" w16cid:durableId="143400669">
    <w:abstractNumId w:val="3"/>
  </w:num>
  <w:num w:numId="5" w16cid:durableId="253629183">
    <w:abstractNumId w:val="3"/>
  </w:num>
  <w:num w:numId="6" w16cid:durableId="915745300">
    <w:abstractNumId w:val="3"/>
  </w:num>
  <w:num w:numId="7" w16cid:durableId="390346333">
    <w:abstractNumId w:val="3"/>
  </w:num>
  <w:num w:numId="8" w16cid:durableId="1834449020">
    <w:abstractNumId w:val="3"/>
  </w:num>
  <w:num w:numId="9" w16cid:durableId="823356231">
    <w:abstractNumId w:val="3"/>
  </w:num>
  <w:num w:numId="10" w16cid:durableId="1970209871">
    <w:abstractNumId w:val="3"/>
  </w:num>
  <w:num w:numId="11" w16cid:durableId="405079995">
    <w:abstractNumId w:val="3"/>
  </w:num>
  <w:num w:numId="12" w16cid:durableId="378553487">
    <w:abstractNumId w:val="3"/>
  </w:num>
  <w:num w:numId="13" w16cid:durableId="859003312">
    <w:abstractNumId w:val="3"/>
  </w:num>
  <w:num w:numId="14" w16cid:durableId="235483262">
    <w:abstractNumId w:val="3"/>
  </w:num>
  <w:num w:numId="15" w16cid:durableId="442916479">
    <w:abstractNumId w:val="3"/>
  </w:num>
  <w:num w:numId="16" w16cid:durableId="1994606064">
    <w:abstractNumId w:val="3"/>
  </w:num>
  <w:num w:numId="17" w16cid:durableId="1842306305">
    <w:abstractNumId w:val="3"/>
  </w:num>
  <w:num w:numId="18" w16cid:durableId="494539153">
    <w:abstractNumId w:val="3"/>
  </w:num>
  <w:num w:numId="19" w16cid:durableId="434978771">
    <w:abstractNumId w:val="3"/>
  </w:num>
  <w:num w:numId="20" w16cid:durableId="774986441">
    <w:abstractNumId w:val="3"/>
  </w:num>
  <w:num w:numId="21" w16cid:durableId="1816413331">
    <w:abstractNumId w:val="3"/>
  </w:num>
  <w:num w:numId="22" w16cid:durableId="1974091977">
    <w:abstractNumId w:val="3"/>
  </w:num>
  <w:num w:numId="23" w16cid:durableId="1141464282">
    <w:abstractNumId w:val="3"/>
  </w:num>
  <w:num w:numId="24" w16cid:durableId="2115664724">
    <w:abstractNumId w:val="3"/>
  </w:num>
  <w:num w:numId="25" w16cid:durableId="493377671">
    <w:abstractNumId w:val="3"/>
  </w:num>
  <w:num w:numId="26" w16cid:durableId="1948806016">
    <w:abstractNumId w:val="3"/>
  </w:num>
  <w:num w:numId="27" w16cid:durableId="1270577813">
    <w:abstractNumId w:val="3"/>
  </w:num>
  <w:num w:numId="28" w16cid:durableId="2026049664">
    <w:abstractNumId w:val="2"/>
  </w:num>
  <w:num w:numId="29" w16cid:durableId="2115323303">
    <w:abstractNumId w:val="1"/>
  </w:num>
  <w:num w:numId="30" w16cid:durableId="2202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461"/>
    <w:rsid w:val="00006505"/>
    <w:rsid w:val="00075201"/>
    <w:rsid w:val="000D0E1F"/>
    <w:rsid w:val="000D48B3"/>
    <w:rsid w:val="000F34B7"/>
    <w:rsid w:val="001249FF"/>
    <w:rsid w:val="001401FC"/>
    <w:rsid w:val="001C1DBB"/>
    <w:rsid w:val="001C20B3"/>
    <w:rsid w:val="001F5692"/>
    <w:rsid w:val="00225A7C"/>
    <w:rsid w:val="00225FB1"/>
    <w:rsid w:val="00267104"/>
    <w:rsid w:val="0029680B"/>
    <w:rsid w:val="002A16A0"/>
    <w:rsid w:val="002B51DE"/>
    <w:rsid w:val="002C68F7"/>
    <w:rsid w:val="002E30DB"/>
    <w:rsid w:val="002F723A"/>
    <w:rsid w:val="0032275A"/>
    <w:rsid w:val="00332ED6"/>
    <w:rsid w:val="0033518A"/>
    <w:rsid w:val="00347728"/>
    <w:rsid w:val="00385655"/>
    <w:rsid w:val="00385E86"/>
    <w:rsid w:val="0041037C"/>
    <w:rsid w:val="0041342E"/>
    <w:rsid w:val="00420E88"/>
    <w:rsid w:val="0044529A"/>
    <w:rsid w:val="0044683F"/>
    <w:rsid w:val="00491AC7"/>
    <w:rsid w:val="004A15FD"/>
    <w:rsid w:val="004B10E7"/>
    <w:rsid w:val="004B4327"/>
    <w:rsid w:val="004C1CDB"/>
    <w:rsid w:val="004C4EBF"/>
    <w:rsid w:val="005130D7"/>
    <w:rsid w:val="005656A1"/>
    <w:rsid w:val="00573D63"/>
    <w:rsid w:val="005B7461"/>
    <w:rsid w:val="005C4C6B"/>
    <w:rsid w:val="005D2F65"/>
    <w:rsid w:val="005F4A9C"/>
    <w:rsid w:val="005F68AA"/>
    <w:rsid w:val="00632415"/>
    <w:rsid w:val="0063494B"/>
    <w:rsid w:val="00642548"/>
    <w:rsid w:val="00642729"/>
    <w:rsid w:val="00661695"/>
    <w:rsid w:val="006B311C"/>
    <w:rsid w:val="006B72CD"/>
    <w:rsid w:val="006F654F"/>
    <w:rsid w:val="006F6686"/>
    <w:rsid w:val="006F7768"/>
    <w:rsid w:val="00701E0C"/>
    <w:rsid w:val="00707608"/>
    <w:rsid w:val="007705A8"/>
    <w:rsid w:val="007A4B1A"/>
    <w:rsid w:val="007F0798"/>
    <w:rsid w:val="007F7627"/>
    <w:rsid w:val="008407C6"/>
    <w:rsid w:val="0087299E"/>
    <w:rsid w:val="008B772E"/>
    <w:rsid w:val="008C1800"/>
    <w:rsid w:val="008C1F2C"/>
    <w:rsid w:val="008E5625"/>
    <w:rsid w:val="008F6978"/>
    <w:rsid w:val="00903DB2"/>
    <w:rsid w:val="009259FD"/>
    <w:rsid w:val="00935FF3"/>
    <w:rsid w:val="009639B6"/>
    <w:rsid w:val="00967934"/>
    <w:rsid w:val="00987990"/>
    <w:rsid w:val="00997A9E"/>
    <w:rsid w:val="009A75A8"/>
    <w:rsid w:val="009C1497"/>
    <w:rsid w:val="00A21F58"/>
    <w:rsid w:val="00A534A2"/>
    <w:rsid w:val="00A54684"/>
    <w:rsid w:val="00A728DD"/>
    <w:rsid w:val="00A74C9A"/>
    <w:rsid w:val="00A858A9"/>
    <w:rsid w:val="00AF7402"/>
    <w:rsid w:val="00AF7C43"/>
    <w:rsid w:val="00AF7EDE"/>
    <w:rsid w:val="00B57149"/>
    <w:rsid w:val="00B9643B"/>
    <w:rsid w:val="00BB25F7"/>
    <w:rsid w:val="00BB6123"/>
    <w:rsid w:val="00BC4663"/>
    <w:rsid w:val="00BF7469"/>
    <w:rsid w:val="00C05D8B"/>
    <w:rsid w:val="00C1572C"/>
    <w:rsid w:val="00C61CA3"/>
    <w:rsid w:val="00C75F77"/>
    <w:rsid w:val="00C86068"/>
    <w:rsid w:val="00D07F98"/>
    <w:rsid w:val="00D517A8"/>
    <w:rsid w:val="00D77D72"/>
    <w:rsid w:val="00D77EEE"/>
    <w:rsid w:val="00DA4D70"/>
    <w:rsid w:val="00E119BD"/>
    <w:rsid w:val="00E81F9A"/>
    <w:rsid w:val="00EA2FE6"/>
    <w:rsid w:val="00EB0338"/>
    <w:rsid w:val="00EB19FD"/>
    <w:rsid w:val="00EB3F3F"/>
    <w:rsid w:val="00EC7B5E"/>
    <w:rsid w:val="00F802EE"/>
    <w:rsid w:val="00F85070"/>
    <w:rsid w:val="00F946D6"/>
    <w:rsid w:val="00FC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C29F26"/>
  <w15:docId w15:val="{06422F0C-7963-42B7-B77D-ACBC739BF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porateSBQ-Regular" w:eastAsiaTheme="minorEastAsia" w:hAnsi="CorporateSBQ-Regular" w:cstheme="minorBidi"/>
        <w:sz w:val="24"/>
        <w:szCs w:val="24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1CA3"/>
    <w:rPr>
      <w:rFonts w:ascii="Arial" w:eastAsiaTheme="minorHAnsi" w:hAnsi="Arial"/>
      <w:sz w:val="20"/>
      <w:szCs w:val="22"/>
      <w:lang w:val="de-DE" w:eastAsia="en-US"/>
    </w:rPr>
  </w:style>
  <w:style w:type="paragraph" w:styleId="berschrift1">
    <w:name w:val="heading 1"/>
    <w:basedOn w:val="Standard"/>
    <w:next w:val="Standard"/>
    <w:link w:val="berschrift1Zchn"/>
    <w:qFormat/>
    <w:rsid w:val="00C75F77"/>
    <w:pPr>
      <w:keepNext/>
      <w:numPr>
        <w:numId w:val="1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C75F77"/>
    <w:pPr>
      <w:keepNext/>
      <w:numPr>
        <w:ilvl w:val="1"/>
        <w:numId w:val="1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C75F77"/>
    <w:pPr>
      <w:keepNext/>
      <w:numPr>
        <w:ilvl w:val="2"/>
        <w:numId w:val="1"/>
      </w:numPr>
      <w:jc w:val="both"/>
      <w:outlineLvl w:val="2"/>
    </w:pPr>
    <w:rPr>
      <w:rFonts w:eastAsia="Times New Roman" w:cs="Times New Roman"/>
      <w:b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C75F77"/>
    <w:pPr>
      <w:keepNext/>
      <w:numPr>
        <w:ilvl w:val="3"/>
        <w:numId w:val="1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C75F77"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C75F77"/>
    <w:pPr>
      <w:numPr>
        <w:ilvl w:val="5"/>
        <w:numId w:val="1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C75F77"/>
    <w:pPr>
      <w:numPr>
        <w:ilvl w:val="6"/>
        <w:numId w:val="1"/>
      </w:numPr>
      <w:spacing w:before="240" w:after="60"/>
      <w:outlineLvl w:val="6"/>
    </w:pPr>
    <w:rPr>
      <w:rFonts w:eastAsia="Times New Roman" w:cs="Times New Roman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C75F77"/>
    <w:pPr>
      <w:numPr>
        <w:ilvl w:val="7"/>
        <w:numId w:val="1"/>
      </w:numPr>
      <w:spacing w:before="240" w:after="60"/>
      <w:outlineLvl w:val="7"/>
    </w:pPr>
    <w:rPr>
      <w:rFonts w:eastAsia="Times New Roman" w:cs="Times New Roman"/>
      <w:i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C75F77"/>
    <w:pPr>
      <w:numPr>
        <w:ilvl w:val="8"/>
        <w:numId w:val="1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75F77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75F77"/>
    <w:rPr>
      <w:rFonts w:ascii="Lucida Grande" w:eastAsiaTheme="minorHAnsi" w:hAnsi="Lucida Grande" w:cs="Lucida Grande"/>
      <w:sz w:val="18"/>
      <w:szCs w:val="18"/>
      <w:lang w:val="de-DE" w:eastAsia="en-US"/>
    </w:rPr>
  </w:style>
  <w:style w:type="paragraph" w:styleId="Kopfzeile">
    <w:name w:val="header"/>
    <w:basedOn w:val="Standard"/>
    <w:link w:val="KopfzeileZchn"/>
    <w:uiPriority w:val="99"/>
    <w:unhideWhenUsed/>
    <w:rsid w:val="00C75F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75F77"/>
    <w:rPr>
      <w:rFonts w:ascii="Arial" w:eastAsiaTheme="minorHAnsi" w:hAnsi="Arial"/>
      <w:sz w:val="20"/>
      <w:szCs w:val="22"/>
      <w:lang w:val="de-DE" w:eastAsia="en-US"/>
    </w:rPr>
  </w:style>
  <w:style w:type="paragraph" w:styleId="Fuzeile">
    <w:name w:val="footer"/>
    <w:basedOn w:val="Standard"/>
    <w:link w:val="FuzeileZchn"/>
    <w:uiPriority w:val="99"/>
    <w:unhideWhenUsed/>
    <w:rsid w:val="00C75F7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75F77"/>
    <w:rPr>
      <w:rFonts w:ascii="Arial" w:eastAsiaTheme="minorHAnsi" w:hAnsi="Arial"/>
      <w:sz w:val="20"/>
      <w:szCs w:val="22"/>
      <w:lang w:val="de-DE" w:eastAsia="en-US"/>
    </w:rPr>
  </w:style>
  <w:style w:type="character" w:styleId="SchwacheHervorhebung">
    <w:name w:val="Subtle Emphasis"/>
    <w:basedOn w:val="Absatz-Standardschriftart"/>
    <w:uiPriority w:val="19"/>
    <w:qFormat/>
    <w:rsid w:val="00C75F77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C75F77"/>
    <w:rPr>
      <w:rFonts w:ascii="Arial" w:eastAsia="Times New Roman" w:hAnsi="Arial" w:cs="Times New Roman"/>
      <w:b/>
      <w:sz w:val="32"/>
      <w:szCs w:val="20"/>
      <w:lang w:val="de-DE" w:eastAsia="en-US"/>
    </w:rPr>
  </w:style>
  <w:style w:type="character" w:customStyle="1" w:styleId="berschrift2Zchn">
    <w:name w:val="Überschrift 2 Zchn"/>
    <w:basedOn w:val="Absatz-Standardschriftart"/>
    <w:link w:val="berschrift2"/>
    <w:rsid w:val="00C75F77"/>
    <w:rPr>
      <w:rFonts w:ascii="Arial" w:eastAsia="Times New Roman" w:hAnsi="Arial" w:cs="Times New Roman"/>
      <w:b/>
      <w:sz w:val="28"/>
      <w:szCs w:val="20"/>
      <w:lang w:val="de-DE" w:eastAsia="en-US"/>
    </w:rPr>
  </w:style>
  <w:style w:type="character" w:customStyle="1" w:styleId="berschrift3Zchn">
    <w:name w:val="Überschrift 3 Zchn"/>
    <w:basedOn w:val="Absatz-Standardschriftart"/>
    <w:link w:val="berschrift3"/>
    <w:rsid w:val="00C75F77"/>
    <w:rPr>
      <w:rFonts w:ascii="Arial" w:eastAsia="Times New Roman" w:hAnsi="Arial" w:cs="Times New Roman"/>
      <w:b/>
      <w:sz w:val="20"/>
      <w:szCs w:val="20"/>
      <w:lang w:val="de-DE" w:eastAsia="en-US"/>
    </w:rPr>
  </w:style>
  <w:style w:type="character" w:customStyle="1" w:styleId="berschrift4Zchn">
    <w:name w:val="Überschrift 4 Zchn"/>
    <w:basedOn w:val="Absatz-Standardschriftart"/>
    <w:link w:val="berschrift4"/>
    <w:rsid w:val="00C75F77"/>
    <w:rPr>
      <w:rFonts w:ascii="Arial" w:eastAsia="Times New Roman" w:hAnsi="Arial" w:cs="Times New Roman"/>
      <w:b/>
      <w:sz w:val="20"/>
      <w:szCs w:val="20"/>
      <w:lang w:val="de-DE" w:eastAsia="en-US"/>
    </w:rPr>
  </w:style>
  <w:style w:type="character" w:customStyle="1" w:styleId="berschrift5Zchn">
    <w:name w:val="Überschrift 5 Zchn"/>
    <w:basedOn w:val="Absatz-Standardschriftart"/>
    <w:link w:val="berschrift5"/>
    <w:rsid w:val="00C75F77"/>
    <w:rPr>
      <w:rFonts w:ascii="Arial" w:eastAsia="Times New Roman" w:hAnsi="Arial" w:cs="Times New Roman"/>
      <w:sz w:val="20"/>
      <w:szCs w:val="20"/>
      <w:lang w:val="de-DE" w:eastAsia="en-US"/>
    </w:rPr>
  </w:style>
  <w:style w:type="character" w:customStyle="1" w:styleId="berschrift6Zchn">
    <w:name w:val="Überschrift 6 Zchn"/>
    <w:basedOn w:val="Absatz-Standardschriftart"/>
    <w:link w:val="berschrift6"/>
    <w:rsid w:val="00C75F77"/>
    <w:rPr>
      <w:rFonts w:ascii="Arial" w:eastAsia="Times New Roman" w:hAnsi="Arial" w:cs="Times New Roman"/>
      <w:i/>
      <w:sz w:val="20"/>
      <w:szCs w:val="20"/>
      <w:lang w:val="de-DE" w:eastAsia="en-US"/>
    </w:rPr>
  </w:style>
  <w:style w:type="character" w:customStyle="1" w:styleId="berschrift7Zchn">
    <w:name w:val="Überschrift 7 Zchn"/>
    <w:basedOn w:val="Absatz-Standardschriftart"/>
    <w:link w:val="berschrift7"/>
    <w:rsid w:val="00C75F77"/>
    <w:rPr>
      <w:rFonts w:ascii="Arial" w:eastAsia="Times New Roman" w:hAnsi="Arial" w:cs="Times New Roman"/>
      <w:sz w:val="20"/>
      <w:szCs w:val="20"/>
      <w:lang w:val="de-DE" w:eastAsia="en-US"/>
    </w:rPr>
  </w:style>
  <w:style w:type="character" w:customStyle="1" w:styleId="berschrift8Zchn">
    <w:name w:val="Überschrift 8 Zchn"/>
    <w:basedOn w:val="Absatz-Standardschriftart"/>
    <w:link w:val="berschrift8"/>
    <w:rsid w:val="00C75F77"/>
    <w:rPr>
      <w:rFonts w:ascii="Arial" w:eastAsia="Times New Roman" w:hAnsi="Arial" w:cs="Times New Roman"/>
      <w:i/>
      <w:sz w:val="20"/>
      <w:szCs w:val="20"/>
      <w:lang w:val="de-DE" w:eastAsia="en-US"/>
    </w:rPr>
  </w:style>
  <w:style w:type="character" w:customStyle="1" w:styleId="berschrift9Zchn">
    <w:name w:val="Überschrift 9 Zchn"/>
    <w:basedOn w:val="Absatz-Standardschriftart"/>
    <w:link w:val="berschrift9"/>
    <w:rsid w:val="00C75F77"/>
    <w:rPr>
      <w:rFonts w:ascii="Arial" w:eastAsia="Times New Roman" w:hAnsi="Arial" w:cs="Times New Roman"/>
      <w:b/>
      <w:i/>
      <w:sz w:val="18"/>
      <w:szCs w:val="20"/>
      <w:lang w:val="de-DE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C75F77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75F77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75F77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C75F77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5F77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C75F77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de-DE" w:eastAsia="en-US"/>
    </w:rPr>
  </w:style>
  <w:style w:type="table" w:styleId="Tabellenraster">
    <w:name w:val="Table Grid"/>
    <w:basedOn w:val="NormaleTabelle"/>
    <w:uiPriority w:val="59"/>
    <w:rsid w:val="00C75F77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-01Haupttext">
    <w:name w:val="01-01_Haupttext"/>
    <w:basedOn w:val="Standard"/>
    <w:qFormat/>
    <w:rsid w:val="00C75F77"/>
    <w:pPr>
      <w:ind w:left="567"/>
    </w:pPr>
  </w:style>
  <w:style w:type="paragraph" w:customStyle="1" w:styleId="02-01Listentitel">
    <w:name w:val="02-01_Listentitel"/>
    <w:basedOn w:val="Standard"/>
    <w:qFormat/>
    <w:rsid w:val="00C75F77"/>
    <w:pPr>
      <w:ind w:left="567"/>
    </w:pPr>
  </w:style>
  <w:style w:type="paragraph" w:customStyle="1" w:styleId="02-02Listenpunkt">
    <w:name w:val="02-02_Listenpunkt"/>
    <w:basedOn w:val="Standard"/>
    <w:qFormat/>
    <w:rsid w:val="00C75F77"/>
    <w:pPr>
      <w:numPr>
        <w:numId w:val="30"/>
      </w:numPr>
      <w:tabs>
        <w:tab w:val="left" w:pos="567"/>
      </w:tabs>
      <w:spacing w:after="20"/>
      <w:ind w:left="851" w:hanging="284"/>
    </w:pPr>
  </w:style>
  <w:style w:type="paragraph" w:customStyle="1" w:styleId="03-01Tabellentext">
    <w:name w:val="03-01_Tabellentext"/>
    <w:basedOn w:val="Standard"/>
    <w:qFormat/>
    <w:rsid w:val="00C75F77"/>
  </w:style>
  <w:style w:type="paragraph" w:customStyle="1" w:styleId="00-01Position">
    <w:name w:val="00-01_Position"/>
    <w:basedOn w:val="Standard"/>
    <w:next w:val="00-02Option"/>
    <w:qFormat/>
    <w:rsid w:val="00C75F77"/>
    <w:pPr>
      <w:spacing w:after="200"/>
      <w:ind w:left="567"/>
    </w:pPr>
    <w:rPr>
      <w:b/>
      <w:bCs/>
    </w:rPr>
  </w:style>
  <w:style w:type="character" w:styleId="Fett">
    <w:name w:val="Strong"/>
    <w:basedOn w:val="Absatz-Standardschriftart"/>
    <w:uiPriority w:val="22"/>
    <w:qFormat/>
    <w:rsid w:val="00C75F77"/>
    <w:rPr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C75F77"/>
    <w:rPr>
      <w:b/>
      <w:bCs/>
      <w:i/>
      <w:iCs/>
      <w:color w:val="4F81BD" w:themeColor="accent1"/>
    </w:rPr>
  </w:style>
  <w:style w:type="paragraph" w:customStyle="1" w:styleId="00-02Option">
    <w:name w:val="00-02_Option"/>
    <w:basedOn w:val="Standard"/>
    <w:next w:val="01-01Haupttext"/>
    <w:qFormat/>
    <w:rsid w:val="00C75F77"/>
    <w:pPr>
      <w:ind w:left="567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gnetic\Schranken\_MicroDrive_Ausschreibungstexte\_Layout_Template\Ausschreibungstextelayou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009E-CC0A-43AE-BBEA-D11AEC040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Ausschreibungstextelayout.dotx</Template>
  <TotalTime>0</TotalTime>
  <Pages>9</Pages>
  <Words>1806</Words>
  <Characters>11385</Characters>
  <Application>Microsoft Office Word</Application>
  <DocSecurity>0</DocSecurity>
  <Lines>94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Jaeger, Detlef</cp:lastModifiedBy>
  <cp:revision>8</cp:revision>
  <dcterms:created xsi:type="dcterms:W3CDTF">2019-08-12T09:19:00Z</dcterms:created>
  <dcterms:modified xsi:type="dcterms:W3CDTF">2025-12-15T10:14:00Z</dcterms:modified>
</cp:coreProperties>
</file>