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C0EAF" w14:textId="77777777" w:rsidR="005B7461" w:rsidRPr="0084259B" w:rsidRDefault="005B7461" w:rsidP="00FC3DC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558C4EBA" w14:textId="77777777" w:rsidR="005B7461" w:rsidRPr="0071638C" w:rsidRDefault="009D3873" w:rsidP="005B7461">
      <w:pPr>
        <w:pStyle w:val="Default"/>
        <w:ind w:left="567"/>
        <w:rPr>
          <w:b/>
          <w:bCs/>
          <w:color w:val="auto"/>
          <w:sz w:val="20"/>
          <w:szCs w:val="20"/>
          <w:lang w:val="en-GB"/>
        </w:rPr>
      </w:pPr>
      <w:r w:rsidRPr="0071638C">
        <w:rPr>
          <w:b/>
          <w:bCs/>
          <w:color w:val="auto"/>
          <w:sz w:val="20"/>
          <w:szCs w:val="20"/>
          <w:lang w:val="en-GB"/>
        </w:rPr>
        <w:t xml:space="preserve">Toll barrier </w:t>
      </w:r>
      <w:r w:rsidR="005B7461" w:rsidRPr="0071638C">
        <w:rPr>
          <w:b/>
          <w:bCs/>
          <w:color w:val="auto"/>
          <w:sz w:val="20"/>
          <w:szCs w:val="20"/>
          <w:lang w:val="en-GB"/>
        </w:rPr>
        <w:t xml:space="preserve">Magnetic MHTM™ </w:t>
      </w:r>
      <w:proofErr w:type="spellStart"/>
      <w:r w:rsidR="005B7461" w:rsidRPr="0071638C">
        <w:rPr>
          <w:b/>
          <w:bCs/>
          <w:color w:val="auto"/>
          <w:sz w:val="20"/>
          <w:szCs w:val="20"/>
          <w:lang w:val="en-GB"/>
        </w:rPr>
        <w:t>MicroDrive</w:t>
      </w:r>
      <w:proofErr w:type="spellEnd"/>
      <w:r w:rsidR="005B7461" w:rsidRPr="0071638C">
        <w:rPr>
          <w:b/>
          <w:bCs/>
          <w:color w:val="auto"/>
          <w:sz w:val="20"/>
          <w:szCs w:val="20"/>
          <w:lang w:val="en-GB"/>
        </w:rPr>
        <w:t xml:space="preserve">, type Toll </w:t>
      </w:r>
      <w:proofErr w:type="spellStart"/>
      <w:r w:rsidR="005B7461" w:rsidRPr="0071638C">
        <w:rPr>
          <w:b/>
          <w:bCs/>
          <w:color w:val="auto"/>
          <w:sz w:val="20"/>
          <w:szCs w:val="20"/>
          <w:lang w:val="en-GB"/>
        </w:rPr>
        <w:t>HighSpeed</w:t>
      </w:r>
      <w:proofErr w:type="spellEnd"/>
      <w:r w:rsidR="005B7461" w:rsidRPr="0071638C">
        <w:rPr>
          <w:b/>
          <w:bCs/>
          <w:color w:val="auto"/>
          <w:sz w:val="20"/>
          <w:szCs w:val="20"/>
          <w:lang w:val="en-GB"/>
        </w:rPr>
        <w:t xml:space="preserve"> 2</w:t>
      </w:r>
    </w:p>
    <w:p w14:paraId="02B518DB" w14:textId="77777777" w:rsidR="005B7461" w:rsidRPr="0084259B" w:rsidRDefault="00014E62" w:rsidP="00FC3DC5">
      <w:pPr>
        <w:pStyle w:val="01-01Haupttext"/>
        <w:rPr>
          <w:lang w:val="en-GB"/>
        </w:rPr>
      </w:pPr>
      <w:r w:rsidRPr="0084259B">
        <w:rPr>
          <w:lang w:val="en-GB"/>
        </w:rPr>
        <w:t>Electromotive-operated traffic barrier for handling vehicles, on motorways, blocking width up to 1.5 m, opening and closing times 0.3 s or more.</w:t>
      </w:r>
    </w:p>
    <w:p w14:paraId="78873085" w14:textId="77777777" w:rsidR="005B7461" w:rsidRPr="0084259B" w:rsidRDefault="005B7461" w:rsidP="00FC3DC5">
      <w:pPr>
        <w:rPr>
          <w:lang w:val="en-GB"/>
        </w:rPr>
      </w:pPr>
    </w:p>
    <w:p w14:paraId="755D498A" w14:textId="77777777" w:rsidR="001943EA" w:rsidRPr="0084259B" w:rsidRDefault="001943EA" w:rsidP="001943EA">
      <w:pPr>
        <w:pStyle w:val="Default"/>
        <w:ind w:left="567"/>
        <w:rPr>
          <w:sz w:val="20"/>
          <w:szCs w:val="20"/>
        </w:rPr>
      </w:pPr>
      <w:r w:rsidRPr="0084259B">
        <w:rPr>
          <w:sz w:val="20"/>
          <w:szCs w:val="20"/>
        </w:rPr>
        <w:t>Drive:</w:t>
      </w:r>
    </w:p>
    <w:p w14:paraId="16DB2135" w14:textId="77777777" w:rsidR="001943EA" w:rsidRPr="0084259B" w:rsidRDefault="001943EA" w:rsidP="00611DC7">
      <w:pPr>
        <w:pStyle w:val="02-02Listenpunkt"/>
        <w:rPr>
          <w:lang w:val="en-GB"/>
        </w:rPr>
      </w:pPr>
      <w:r w:rsidRPr="0084259B">
        <w:rPr>
          <w:lang w:val="en-GB"/>
        </w:rPr>
        <w:t xml:space="preserve">Integrated MHTM™ </w:t>
      </w:r>
      <w:proofErr w:type="spellStart"/>
      <w:r w:rsidRPr="0084259B">
        <w:rPr>
          <w:lang w:val="en-GB"/>
        </w:rPr>
        <w:t>MicroDrive</w:t>
      </w:r>
      <w:proofErr w:type="spellEnd"/>
      <w:r w:rsidRPr="0084259B">
        <w:rPr>
          <w:lang w:val="en-GB"/>
        </w:rPr>
        <w:t xml:space="preserve"> drive system for at least 10 million passage cycles (MCBF)</w:t>
      </w:r>
    </w:p>
    <w:p w14:paraId="6F959B49" w14:textId="77777777" w:rsidR="001943EA" w:rsidRPr="0084259B" w:rsidRDefault="001943EA" w:rsidP="00611DC7">
      <w:pPr>
        <w:pStyle w:val="02-02Listenpunkt"/>
        <w:rPr>
          <w:lang w:val="en-GB"/>
        </w:rPr>
      </w:pPr>
      <w:r w:rsidRPr="0084259B">
        <w:rPr>
          <w:lang w:val="en-GB"/>
        </w:rPr>
        <w:t>Highly dynamic and energy-efficient BLDC drive 48 V</w:t>
      </w:r>
    </w:p>
    <w:p w14:paraId="59731FBA" w14:textId="77777777" w:rsidR="001943EA" w:rsidRPr="0084259B" w:rsidRDefault="001943EA" w:rsidP="00611DC7">
      <w:pPr>
        <w:pStyle w:val="02-02Listenpunkt"/>
        <w:rPr>
          <w:lang w:val="en-GB"/>
        </w:rPr>
      </w:pPr>
      <w:r w:rsidRPr="0084259B">
        <w:rPr>
          <w:lang w:val="en-GB"/>
        </w:rPr>
        <w:t>Additional lever mechanism for locking the barrier boom in both end positions</w:t>
      </w:r>
    </w:p>
    <w:p w14:paraId="3095051A" w14:textId="77777777" w:rsidR="001943EA" w:rsidRPr="0084259B" w:rsidRDefault="001943EA" w:rsidP="00611DC7">
      <w:pPr>
        <w:pStyle w:val="02-02Listenpunkt"/>
        <w:rPr>
          <w:lang w:val="en-GB"/>
        </w:rPr>
      </w:pPr>
      <w:r w:rsidRPr="0084259B">
        <w:rPr>
          <w:lang w:val="en-GB"/>
        </w:rPr>
        <w:t>Low maintenance</w:t>
      </w:r>
    </w:p>
    <w:p w14:paraId="5FF18AD0" w14:textId="77777777" w:rsidR="001943EA" w:rsidRPr="0084259B" w:rsidRDefault="001943EA" w:rsidP="00611DC7">
      <w:pPr>
        <w:pStyle w:val="02-02Listenpunkt"/>
        <w:rPr>
          <w:lang w:val="en-GB"/>
        </w:rPr>
      </w:pPr>
      <w:r w:rsidRPr="0084259B">
        <w:rPr>
          <w:lang w:val="en-GB"/>
        </w:rPr>
        <w:t>Lowest dynamic and static impact forces</w:t>
      </w:r>
    </w:p>
    <w:p w14:paraId="50673BA2" w14:textId="77777777" w:rsidR="001943EA" w:rsidRPr="0084259B" w:rsidRDefault="001943EA" w:rsidP="00611DC7">
      <w:pPr>
        <w:pStyle w:val="02-02Listenpunkt"/>
        <w:rPr>
          <w:lang w:val="en-GB"/>
        </w:rPr>
      </w:pPr>
      <w:r w:rsidRPr="0084259B">
        <w:rPr>
          <w:lang w:val="en-GB"/>
        </w:rPr>
        <w:t>Highest positioning accuracy without bouncing in the end positions</w:t>
      </w:r>
    </w:p>
    <w:p w14:paraId="2367892D" w14:textId="77777777" w:rsidR="001943EA" w:rsidRPr="0084259B" w:rsidRDefault="001943EA" w:rsidP="00FC3DC5">
      <w:pPr>
        <w:rPr>
          <w:lang w:val="en-GB"/>
        </w:rPr>
      </w:pPr>
    </w:p>
    <w:p w14:paraId="56063639" w14:textId="77777777" w:rsidR="001943EA" w:rsidRPr="0084259B" w:rsidRDefault="001943EA" w:rsidP="001943EA">
      <w:pPr>
        <w:pStyle w:val="Default"/>
        <w:ind w:left="567"/>
        <w:rPr>
          <w:sz w:val="20"/>
          <w:szCs w:val="20"/>
        </w:rPr>
      </w:pPr>
      <w:r w:rsidRPr="0084259B">
        <w:rPr>
          <w:sz w:val="20"/>
          <w:szCs w:val="20"/>
        </w:rPr>
        <w:t>Design:</w:t>
      </w:r>
    </w:p>
    <w:p w14:paraId="475B0F5C" w14:textId="77777777" w:rsidR="001943EA" w:rsidRPr="0084259B" w:rsidRDefault="001943EA" w:rsidP="00611DC7">
      <w:pPr>
        <w:pStyle w:val="02-02Listenpunkt"/>
        <w:rPr>
          <w:lang w:val="en-GB"/>
        </w:rPr>
      </w:pPr>
      <w:r w:rsidRPr="0084259B">
        <w:rPr>
          <w:lang w:val="en-GB"/>
        </w:rPr>
        <w:t>Elegant and internationally awarded aluminium housing, chromated and powder-coated</w:t>
      </w:r>
    </w:p>
    <w:p w14:paraId="0B69106C" w14:textId="77777777" w:rsidR="001943EA" w:rsidRPr="0084259B" w:rsidRDefault="001943EA" w:rsidP="00611DC7">
      <w:pPr>
        <w:pStyle w:val="02-02Listenpunkt"/>
        <w:rPr>
          <w:lang w:val="en-GB"/>
        </w:rPr>
      </w:pPr>
      <w:r w:rsidRPr="0084259B">
        <w:rPr>
          <w:lang w:val="en-GB"/>
        </w:rPr>
        <w:t>Stainless steel base frame</w:t>
      </w:r>
    </w:p>
    <w:p w14:paraId="58A7A419" w14:textId="77777777" w:rsidR="001943EA" w:rsidRPr="0084259B" w:rsidRDefault="001943EA" w:rsidP="00611DC7">
      <w:pPr>
        <w:pStyle w:val="02-02Listenpunkt"/>
        <w:rPr>
          <w:lang w:val="en-GB"/>
        </w:rPr>
      </w:pPr>
      <w:r w:rsidRPr="0084259B">
        <w:rPr>
          <w:lang w:val="en-GB"/>
        </w:rPr>
        <w:t xml:space="preserve">Standard colour version side panels and hood in </w:t>
      </w:r>
      <w:proofErr w:type="gramStart"/>
      <w:r w:rsidRPr="0084259B">
        <w:rPr>
          <w:lang w:val="en-GB"/>
        </w:rPr>
        <w:t>Yellow</w:t>
      </w:r>
      <w:proofErr w:type="gramEnd"/>
      <w:r w:rsidRPr="0084259B">
        <w:rPr>
          <w:lang w:val="en-GB"/>
        </w:rPr>
        <w:t xml:space="preserve"> orange (RAL 2000), doors in Black grey (RAL 7021)</w:t>
      </w:r>
    </w:p>
    <w:p w14:paraId="324F3B02" w14:textId="77777777" w:rsidR="001943EA" w:rsidRPr="0084259B" w:rsidRDefault="001943EA" w:rsidP="00611DC7">
      <w:pPr>
        <w:pStyle w:val="02-02Listenpunkt"/>
        <w:rPr>
          <w:lang w:val="en-GB"/>
        </w:rPr>
      </w:pPr>
      <w:r w:rsidRPr="0084259B">
        <w:rPr>
          <w:lang w:val="en-GB"/>
        </w:rPr>
        <w:t>Optionally available in RAL colour combinations according to the client's wishes</w:t>
      </w:r>
    </w:p>
    <w:p w14:paraId="24979318" w14:textId="77777777" w:rsidR="001943EA" w:rsidRPr="0084259B" w:rsidRDefault="001943EA" w:rsidP="00FC3DC5">
      <w:pPr>
        <w:rPr>
          <w:lang w:val="en-GB"/>
        </w:rPr>
      </w:pPr>
    </w:p>
    <w:p w14:paraId="65F2D19D" w14:textId="77777777" w:rsidR="001943EA" w:rsidRPr="0084259B" w:rsidRDefault="001943EA" w:rsidP="001943EA">
      <w:pPr>
        <w:pStyle w:val="Default"/>
        <w:ind w:left="567"/>
        <w:rPr>
          <w:sz w:val="20"/>
          <w:szCs w:val="20"/>
        </w:rPr>
      </w:pPr>
      <w:proofErr w:type="spellStart"/>
      <w:r w:rsidRPr="0084259B">
        <w:rPr>
          <w:sz w:val="20"/>
          <w:szCs w:val="20"/>
        </w:rPr>
        <w:t>Safety</w:t>
      </w:r>
      <w:proofErr w:type="spellEnd"/>
      <w:r w:rsidRPr="0084259B">
        <w:rPr>
          <w:sz w:val="20"/>
          <w:szCs w:val="20"/>
        </w:rPr>
        <w:t>:</w:t>
      </w:r>
    </w:p>
    <w:p w14:paraId="2F606255" w14:textId="77777777" w:rsidR="001943EA" w:rsidRPr="0084259B" w:rsidRDefault="001943EA" w:rsidP="00611DC7">
      <w:pPr>
        <w:pStyle w:val="02-02Listenpunkt"/>
        <w:rPr>
          <w:lang w:val="en-GB"/>
        </w:rPr>
      </w:pPr>
      <w:r w:rsidRPr="0084259B">
        <w:rPr>
          <w:lang w:val="en-GB"/>
        </w:rPr>
        <w:t>Safe control according to EN 13849, Performance Level C</w:t>
      </w:r>
    </w:p>
    <w:p w14:paraId="1FA918BE" w14:textId="77777777" w:rsidR="001943EA" w:rsidRPr="0084259B" w:rsidRDefault="001943EA" w:rsidP="00611DC7">
      <w:pPr>
        <w:pStyle w:val="02-02Listenpunkt"/>
        <w:rPr>
          <w:lang w:val="en-GB"/>
        </w:rPr>
      </w:pPr>
      <w:r w:rsidRPr="0084259B">
        <w:rPr>
          <w:lang w:val="en-GB"/>
        </w:rPr>
        <w:t>Testable input for safety light barrier or laser scanner as personal protection,</w:t>
      </w:r>
      <w:r w:rsidRPr="0084259B">
        <w:rPr>
          <w:lang w:val="en-GB"/>
        </w:rPr>
        <w:br/>
        <w:t>functional test before each closing movement</w:t>
      </w:r>
    </w:p>
    <w:p w14:paraId="3526FDE7" w14:textId="77777777" w:rsidR="001943EA" w:rsidRPr="0084259B" w:rsidRDefault="001943EA" w:rsidP="00611DC7">
      <w:pPr>
        <w:pStyle w:val="02-02Listenpunkt"/>
        <w:rPr>
          <w:lang w:val="en-GB"/>
        </w:rPr>
      </w:pPr>
      <w:r w:rsidRPr="0084259B">
        <w:rPr>
          <w:lang w:val="en-GB"/>
        </w:rPr>
        <w:t>Integrated 2-channel loop detector, pluggable module version, multiplex operation, frequency range (high / low) can be switched via menu, display of current frequency and frequency change when driven over</w:t>
      </w:r>
    </w:p>
    <w:p w14:paraId="33E74855" w14:textId="77777777" w:rsidR="001943EA" w:rsidRPr="0084259B" w:rsidRDefault="001943EA" w:rsidP="00611DC7">
      <w:pPr>
        <w:pStyle w:val="02-02Listenpunkt"/>
        <w:rPr>
          <w:lang w:val="en-GB"/>
        </w:rPr>
      </w:pPr>
      <w:r w:rsidRPr="0084259B">
        <w:rPr>
          <w:lang w:val="en-GB"/>
        </w:rPr>
        <w:t>Service switch for technicians for secure blocking of the barrier boom in both end positions, movement of the barrier boom still possible via 2 keys on the control unit</w:t>
      </w:r>
    </w:p>
    <w:p w14:paraId="4ACEAE4F" w14:textId="77777777" w:rsidR="001943EA" w:rsidRPr="0084259B" w:rsidRDefault="001943EA" w:rsidP="00611DC7">
      <w:pPr>
        <w:pStyle w:val="02-02Listenpunkt"/>
        <w:rPr>
          <w:lang w:val="en-GB"/>
        </w:rPr>
      </w:pPr>
      <w:r w:rsidRPr="0084259B">
        <w:rPr>
          <w:lang w:val="en-GB"/>
        </w:rPr>
        <w:t>Electronic impact detection with adjustable reversing behaviour</w:t>
      </w:r>
    </w:p>
    <w:p w14:paraId="7601E6D6" w14:textId="77777777" w:rsidR="001943EA" w:rsidRPr="0084259B" w:rsidRDefault="001943EA" w:rsidP="00611DC7">
      <w:pPr>
        <w:pStyle w:val="02-02Listenpunkt"/>
        <w:rPr>
          <w:lang w:val="en-GB"/>
        </w:rPr>
      </w:pPr>
      <w:r w:rsidRPr="0084259B">
        <w:rPr>
          <w:lang w:val="en-GB"/>
        </w:rPr>
        <w:t>Lever mechanism largely protected from crushing and shearing points</w:t>
      </w:r>
    </w:p>
    <w:p w14:paraId="42018D4A" w14:textId="77777777" w:rsidR="001943EA" w:rsidRPr="0084259B" w:rsidRDefault="001943EA" w:rsidP="00FC3DC5">
      <w:pPr>
        <w:rPr>
          <w:lang w:val="en-GB"/>
        </w:rPr>
      </w:pPr>
    </w:p>
    <w:p w14:paraId="509618F0" w14:textId="77777777" w:rsidR="001943EA" w:rsidRPr="0084259B" w:rsidRDefault="001943EA" w:rsidP="001943EA">
      <w:pPr>
        <w:pStyle w:val="Default"/>
        <w:ind w:firstLine="567"/>
        <w:rPr>
          <w:sz w:val="20"/>
          <w:szCs w:val="20"/>
        </w:rPr>
      </w:pPr>
      <w:r w:rsidRPr="0084259B">
        <w:rPr>
          <w:sz w:val="20"/>
          <w:szCs w:val="20"/>
        </w:rPr>
        <w:t>Control:</w:t>
      </w:r>
    </w:p>
    <w:p w14:paraId="29478CD9" w14:textId="77777777" w:rsidR="001943EA" w:rsidRPr="0084259B" w:rsidRDefault="001943EA" w:rsidP="00611DC7">
      <w:pPr>
        <w:pStyle w:val="02-02Listenpunkt"/>
        <w:rPr>
          <w:lang w:val="en-GB"/>
        </w:rPr>
      </w:pPr>
      <w:r w:rsidRPr="0084259B">
        <w:rPr>
          <w:lang w:val="en-GB"/>
        </w:rPr>
        <w:t>Large graphic and clear text display</w:t>
      </w:r>
    </w:p>
    <w:p w14:paraId="38F33C9F" w14:textId="77777777" w:rsidR="001943EA" w:rsidRPr="0084259B" w:rsidRDefault="001943EA" w:rsidP="00611DC7">
      <w:pPr>
        <w:pStyle w:val="02-02Listenpunkt"/>
        <w:rPr>
          <w:lang w:val="en-GB"/>
        </w:rPr>
      </w:pPr>
      <w:r w:rsidRPr="0084259B">
        <w:rPr>
          <w:lang w:val="en-GB"/>
        </w:rPr>
        <w:t>4 Control buttons</w:t>
      </w:r>
    </w:p>
    <w:p w14:paraId="666966CB" w14:textId="77777777" w:rsidR="001943EA" w:rsidRPr="0084259B" w:rsidRDefault="001943EA" w:rsidP="00611DC7">
      <w:pPr>
        <w:pStyle w:val="02-02Listenpunkt"/>
        <w:rPr>
          <w:lang w:val="en-GB"/>
        </w:rPr>
      </w:pPr>
      <w:r w:rsidRPr="0084259B">
        <w:rPr>
          <w:lang w:val="en-GB"/>
        </w:rPr>
        <w:t>Configuration via self-explanatory menu control</w:t>
      </w:r>
    </w:p>
    <w:p w14:paraId="74995B13" w14:textId="77777777" w:rsidR="001943EA" w:rsidRPr="0084259B" w:rsidRDefault="0012186E" w:rsidP="00611DC7">
      <w:pPr>
        <w:pStyle w:val="02-02Listenpunkt"/>
        <w:rPr>
          <w:lang w:val="en-GB"/>
        </w:rPr>
      </w:pPr>
      <w:r w:rsidRPr="0084259B">
        <w:rPr>
          <w:lang w:val="en-GB"/>
        </w:rPr>
        <w:t>8 digital inputs 24 V / 10 mA</w:t>
      </w:r>
    </w:p>
    <w:p w14:paraId="3A47E63B" w14:textId="77777777" w:rsidR="001943EA" w:rsidRPr="0084259B" w:rsidRDefault="0012186E" w:rsidP="00611DC7">
      <w:pPr>
        <w:pStyle w:val="02-02Listenpunkt"/>
        <w:rPr>
          <w:lang w:val="en-GB"/>
        </w:rPr>
      </w:pPr>
      <w:r w:rsidRPr="0084259B">
        <w:rPr>
          <w:lang w:val="en-GB"/>
        </w:rPr>
        <w:t>4 digital outputs 24 V / 100 mA</w:t>
      </w:r>
    </w:p>
    <w:p w14:paraId="735848DC" w14:textId="77777777" w:rsidR="001943EA" w:rsidRPr="0084259B" w:rsidRDefault="0012186E" w:rsidP="00611DC7">
      <w:pPr>
        <w:pStyle w:val="02-02Listenpunkt"/>
        <w:rPr>
          <w:lang w:val="en-GB"/>
        </w:rPr>
      </w:pPr>
      <w:r w:rsidRPr="0084259B">
        <w:rPr>
          <w:lang w:val="en-GB"/>
        </w:rPr>
        <w:t>6 relay outputs 30 V / 1 A</w:t>
      </w:r>
    </w:p>
    <w:p w14:paraId="1CF0218D" w14:textId="77777777" w:rsidR="001943EA" w:rsidRPr="0084259B" w:rsidRDefault="0012186E" w:rsidP="00611DC7">
      <w:pPr>
        <w:pStyle w:val="02-02Listenpunkt"/>
        <w:rPr>
          <w:lang w:val="en-GB"/>
        </w:rPr>
      </w:pPr>
      <w:r w:rsidRPr="0084259B">
        <w:rPr>
          <w:lang w:val="en-GB"/>
        </w:rPr>
        <w:t>4 free module slots for optional installation of: second 2-channel loop detector module for extension to 4 loops, radio module, Ethernet module, RS485 module, CAN module (with vehicle counter)</w:t>
      </w:r>
    </w:p>
    <w:p w14:paraId="4343DAFD" w14:textId="77777777" w:rsidR="00E276CE" w:rsidRPr="0084259B" w:rsidRDefault="00E276CE" w:rsidP="00FC3DC5">
      <w:pPr>
        <w:rPr>
          <w:lang w:val="en-GB"/>
        </w:rPr>
      </w:pPr>
    </w:p>
    <w:tbl>
      <w:tblPr>
        <w:tblStyle w:val="Tabellenraster"/>
        <w:tblW w:w="0" w:type="auto"/>
        <w:jc w:val="center"/>
        <w:tblLook w:val="04A0" w:firstRow="1" w:lastRow="0" w:firstColumn="1" w:lastColumn="0" w:noHBand="0" w:noVBand="1"/>
      </w:tblPr>
      <w:tblGrid>
        <w:gridCol w:w="9257"/>
      </w:tblGrid>
      <w:tr w:rsidR="00225FB1" w:rsidRPr="001E439A" w14:paraId="592D0CDF" w14:textId="77777777" w:rsidTr="0012186E">
        <w:trPr>
          <w:trHeight w:val="1732"/>
          <w:jc w:val="center"/>
        </w:trPr>
        <w:tc>
          <w:tcPr>
            <w:tcW w:w="9257" w:type="dxa"/>
          </w:tcPr>
          <w:p w14:paraId="1D3501AA" w14:textId="77777777" w:rsidR="00225FB1" w:rsidRPr="0084259B" w:rsidRDefault="00225FB1" w:rsidP="00FC3DC5">
            <w:pPr>
              <w:rPr>
                <w:lang w:val="en-GB"/>
              </w:rPr>
            </w:pPr>
          </w:p>
          <w:p w14:paraId="158DA3DD" w14:textId="77777777" w:rsidR="00225FB1" w:rsidRPr="0084259B" w:rsidRDefault="00225FB1" w:rsidP="00FC3DC5">
            <w:pPr>
              <w:rPr>
                <w:b/>
                <w:u w:val="single"/>
                <w:lang w:val="en-GB"/>
              </w:rPr>
            </w:pPr>
            <w:r w:rsidRPr="0084259B">
              <w:rPr>
                <w:b/>
                <w:u w:val="single"/>
                <w:lang w:val="en-GB"/>
              </w:rPr>
              <w:t>Note for planners:</w:t>
            </w:r>
          </w:p>
          <w:p w14:paraId="75D4053C" w14:textId="77777777" w:rsidR="0012186E" w:rsidRPr="0084259B" w:rsidRDefault="00225FB1" w:rsidP="00FC3DC5">
            <w:pPr>
              <w:rPr>
                <w:lang w:val="en-GB"/>
              </w:rPr>
            </w:pPr>
            <w:r w:rsidRPr="0084259B">
              <w:rPr>
                <w:lang w:val="en-GB"/>
              </w:rPr>
              <w:t>There are 2 different alternatives available for the control unit. The following description highlights the differences.</w:t>
            </w:r>
          </w:p>
          <w:p w14:paraId="61D9D897" w14:textId="77777777" w:rsidR="00225FB1" w:rsidRPr="0084259B" w:rsidRDefault="00225FB1" w:rsidP="00FC3DC5">
            <w:pPr>
              <w:rPr>
                <w:lang w:val="en-GB"/>
              </w:rPr>
            </w:pPr>
          </w:p>
          <w:p w14:paraId="7D56F431" w14:textId="77777777" w:rsidR="00225FB1" w:rsidRPr="0084259B" w:rsidRDefault="00225FB1" w:rsidP="00FC3DC5">
            <w:pPr>
              <w:rPr>
                <w:lang w:val="en-GB"/>
              </w:rPr>
            </w:pPr>
            <w:r w:rsidRPr="0084259B">
              <w:rPr>
                <w:lang w:val="en-GB"/>
              </w:rPr>
              <w:t>Alternative 1: Control unit MGC without loop detector module</w:t>
            </w:r>
          </w:p>
          <w:p w14:paraId="0BE2E5C1" w14:textId="77777777" w:rsidR="00225FB1" w:rsidRPr="0084259B" w:rsidRDefault="00225FB1" w:rsidP="00FC3DC5">
            <w:pPr>
              <w:rPr>
                <w:lang w:val="en-GB"/>
              </w:rPr>
            </w:pPr>
            <w:r w:rsidRPr="0084259B">
              <w:rPr>
                <w:lang w:val="en-GB"/>
              </w:rPr>
              <w:t>Alternative 2: Control unit MGC with 2-channel loop detector module</w:t>
            </w:r>
          </w:p>
          <w:p w14:paraId="1A94CA99" w14:textId="77777777" w:rsidR="0012186E" w:rsidRPr="0084259B" w:rsidRDefault="0012186E" w:rsidP="00FC3DC5">
            <w:pPr>
              <w:rPr>
                <w:lang w:val="en-GB"/>
              </w:rPr>
            </w:pPr>
          </w:p>
        </w:tc>
      </w:tr>
    </w:tbl>
    <w:p w14:paraId="3053B72E" w14:textId="77777777" w:rsidR="00225FB1" w:rsidRPr="0084259B" w:rsidRDefault="00225FB1" w:rsidP="00FC3DC5">
      <w:pPr>
        <w:rPr>
          <w:rFonts w:cs="Arial"/>
          <w:color w:val="000000"/>
          <w:lang w:val="en-GB"/>
        </w:rPr>
      </w:pPr>
      <w:r w:rsidRPr="0084259B">
        <w:rPr>
          <w:lang w:val="en-GB"/>
        </w:rPr>
        <w:br w:type="page"/>
      </w:r>
    </w:p>
    <w:p w14:paraId="16A73655" w14:textId="77777777" w:rsidR="001943EA" w:rsidRPr="0084259B" w:rsidRDefault="001943EA" w:rsidP="001943EA">
      <w:pPr>
        <w:pStyle w:val="Default"/>
        <w:ind w:left="567"/>
        <w:rPr>
          <w:sz w:val="20"/>
          <w:szCs w:val="20"/>
        </w:rPr>
      </w:pPr>
      <w:proofErr w:type="spellStart"/>
      <w:r w:rsidRPr="0084259B">
        <w:rPr>
          <w:sz w:val="20"/>
          <w:szCs w:val="20"/>
        </w:rPr>
        <w:lastRenderedPageBreak/>
        <w:t>Adjustable</w:t>
      </w:r>
      <w:proofErr w:type="spellEnd"/>
      <w:r w:rsidRPr="0084259B">
        <w:rPr>
          <w:sz w:val="20"/>
          <w:szCs w:val="20"/>
        </w:rPr>
        <w:t xml:space="preserve"> </w:t>
      </w:r>
      <w:proofErr w:type="spellStart"/>
      <w:r w:rsidRPr="0084259B">
        <w:rPr>
          <w:sz w:val="20"/>
          <w:szCs w:val="20"/>
        </w:rPr>
        <w:t>functions</w:t>
      </w:r>
      <w:proofErr w:type="spellEnd"/>
      <w:r w:rsidRPr="0084259B">
        <w:rPr>
          <w:sz w:val="20"/>
          <w:szCs w:val="20"/>
        </w:rPr>
        <w:t xml:space="preserve">: </w:t>
      </w:r>
    </w:p>
    <w:p w14:paraId="27DC0D75" w14:textId="77777777" w:rsidR="001943EA" w:rsidRPr="0084259B" w:rsidRDefault="001943EA" w:rsidP="00611DC7">
      <w:pPr>
        <w:pStyle w:val="02-02Listenpunkt"/>
        <w:rPr>
          <w:lang w:val="en-GB"/>
        </w:rPr>
      </w:pPr>
      <w:r w:rsidRPr="0084259B">
        <w:rPr>
          <w:lang w:val="en-GB"/>
        </w:rPr>
        <w:t>8 operating modes (4 manual, 4 automatic)</w:t>
      </w:r>
    </w:p>
    <w:p w14:paraId="3FFD0C48" w14:textId="77777777" w:rsidR="001943EA" w:rsidRPr="0084259B" w:rsidRDefault="001943EA" w:rsidP="00611DC7">
      <w:pPr>
        <w:pStyle w:val="02-02Listenpunkt"/>
        <w:rPr>
          <w:lang w:val="en-GB"/>
        </w:rPr>
      </w:pPr>
      <w:r w:rsidRPr="0084259B">
        <w:rPr>
          <w:lang w:val="en-GB"/>
        </w:rPr>
        <w:t>Closing times in 3 steps</w:t>
      </w:r>
    </w:p>
    <w:p w14:paraId="69CD0AA2" w14:textId="77777777" w:rsidR="001943EA" w:rsidRPr="0084259B" w:rsidRDefault="001943EA" w:rsidP="00611DC7">
      <w:pPr>
        <w:pStyle w:val="02-02Listenpunkt"/>
        <w:rPr>
          <w:lang w:val="en-GB"/>
        </w:rPr>
      </w:pPr>
      <w:r w:rsidRPr="0084259B">
        <w:rPr>
          <w:lang w:val="en-GB"/>
        </w:rPr>
        <w:t>Loop detector functionality (not with MGC without detector module)</w:t>
      </w:r>
    </w:p>
    <w:p w14:paraId="7A1DD8F1" w14:textId="77777777" w:rsidR="001943EA" w:rsidRPr="0084259B" w:rsidRDefault="001943EA" w:rsidP="00611DC7">
      <w:pPr>
        <w:pStyle w:val="02-02Listenpunkt"/>
        <w:rPr>
          <w:lang w:val="en-GB"/>
        </w:rPr>
      </w:pPr>
      <w:r w:rsidRPr="0084259B">
        <w:rPr>
          <w:lang w:val="en-GB"/>
        </w:rPr>
        <w:t xml:space="preserve">Reaction to power failure: locked, unlocked, automatic opening </w:t>
      </w:r>
    </w:p>
    <w:p w14:paraId="66188B90" w14:textId="77777777" w:rsidR="001943EA" w:rsidRPr="0084259B" w:rsidRDefault="001943EA" w:rsidP="00611DC7">
      <w:pPr>
        <w:pStyle w:val="02-02Listenpunkt"/>
        <w:rPr>
          <w:lang w:val="en-GB"/>
        </w:rPr>
      </w:pPr>
      <w:r w:rsidRPr="0084259B">
        <w:rPr>
          <w:lang w:val="en-GB"/>
        </w:rPr>
        <w:t>Reverse after impact and subsequent reaction</w:t>
      </w:r>
    </w:p>
    <w:p w14:paraId="56AEF073" w14:textId="77777777" w:rsidR="001943EA" w:rsidRPr="0084259B" w:rsidRDefault="001943EA" w:rsidP="00611DC7">
      <w:pPr>
        <w:pStyle w:val="02-02Listenpunkt"/>
        <w:rPr>
          <w:lang w:val="en-GB"/>
        </w:rPr>
      </w:pPr>
      <w:r w:rsidRPr="0084259B">
        <w:rPr>
          <w:lang w:val="en-GB"/>
        </w:rPr>
        <w:t>Start-up behaviour (8 options)</w:t>
      </w:r>
    </w:p>
    <w:p w14:paraId="104B3D27" w14:textId="77777777" w:rsidR="001943EA" w:rsidRPr="0084259B" w:rsidRDefault="001943EA" w:rsidP="00611DC7">
      <w:pPr>
        <w:pStyle w:val="02-02Listenpunkt"/>
        <w:rPr>
          <w:lang w:val="en-GB"/>
        </w:rPr>
      </w:pPr>
      <w:r w:rsidRPr="0084259B">
        <w:rPr>
          <w:lang w:val="en-GB"/>
        </w:rPr>
        <w:t>Closing delay</w:t>
      </w:r>
    </w:p>
    <w:p w14:paraId="3175BEAF" w14:textId="77777777" w:rsidR="001943EA" w:rsidRPr="0084259B" w:rsidRDefault="001943EA" w:rsidP="00611DC7">
      <w:pPr>
        <w:pStyle w:val="02-02Listenpunkt"/>
        <w:rPr>
          <w:lang w:val="en-GB"/>
        </w:rPr>
      </w:pPr>
      <w:r w:rsidRPr="0084259B">
        <w:rPr>
          <w:lang w:val="en-GB"/>
        </w:rPr>
        <w:t>Hold-open time up to 60 s</w:t>
      </w:r>
    </w:p>
    <w:p w14:paraId="0D211E49" w14:textId="77777777" w:rsidR="001943EA" w:rsidRPr="0084259B" w:rsidRDefault="001943EA" w:rsidP="00611DC7">
      <w:pPr>
        <w:pStyle w:val="02-02Listenpunkt"/>
        <w:rPr>
          <w:lang w:val="en-GB"/>
        </w:rPr>
      </w:pPr>
      <w:r w:rsidRPr="0084259B">
        <w:rPr>
          <w:lang w:val="en-GB"/>
        </w:rPr>
        <w:t>Various cut off angles</w:t>
      </w:r>
    </w:p>
    <w:p w14:paraId="4A93A0C6" w14:textId="77777777" w:rsidR="001943EA" w:rsidRPr="0084259B" w:rsidRDefault="001943EA" w:rsidP="00611DC7">
      <w:pPr>
        <w:pStyle w:val="02-02Listenpunkt"/>
        <w:rPr>
          <w:lang w:val="en-GB"/>
        </w:rPr>
      </w:pPr>
      <w:r w:rsidRPr="0084259B">
        <w:rPr>
          <w:lang w:val="en-GB"/>
        </w:rPr>
        <w:t>opening vend count</w:t>
      </w:r>
    </w:p>
    <w:p w14:paraId="1C8BA5FF" w14:textId="77777777" w:rsidR="001943EA" w:rsidRPr="0084259B" w:rsidRDefault="001943EA" w:rsidP="00611DC7">
      <w:pPr>
        <w:pStyle w:val="02-02Listenpunkt"/>
        <w:rPr>
          <w:lang w:val="en-GB"/>
        </w:rPr>
      </w:pPr>
      <w:r w:rsidRPr="0084259B">
        <w:rPr>
          <w:lang w:val="en-GB"/>
        </w:rPr>
        <w:t>System extension master / slave operation</w:t>
      </w:r>
    </w:p>
    <w:p w14:paraId="346BE7DA" w14:textId="77777777" w:rsidR="001943EA" w:rsidRPr="0084259B" w:rsidRDefault="001943EA" w:rsidP="00611DC7">
      <w:pPr>
        <w:pStyle w:val="02-02Listenpunkt"/>
        <w:rPr>
          <w:lang w:val="en-GB"/>
        </w:rPr>
      </w:pPr>
      <w:r w:rsidRPr="0084259B">
        <w:rPr>
          <w:lang w:val="en-GB"/>
        </w:rPr>
        <w:t>Traffic light control</w:t>
      </w:r>
    </w:p>
    <w:p w14:paraId="2AAA6339" w14:textId="77777777" w:rsidR="001943EA" w:rsidRPr="0084259B" w:rsidRDefault="001943EA" w:rsidP="00611DC7">
      <w:pPr>
        <w:pStyle w:val="02-02Listenpunkt"/>
        <w:rPr>
          <w:lang w:val="en-GB"/>
        </w:rPr>
      </w:pPr>
      <w:r w:rsidRPr="0084259B">
        <w:rPr>
          <w:lang w:val="en-GB"/>
        </w:rPr>
        <w:t>Reaction to unauthorised vehicles following (tailgating)</w:t>
      </w:r>
    </w:p>
    <w:p w14:paraId="65AD510E" w14:textId="77777777" w:rsidR="001943EA" w:rsidRPr="0084259B" w:rsidRDefault="001943EA" w:rsidP="00FC3DC5">
      <w:pPr>
        <w:rPr>
          <w:lang w:val="en-GB"/>
        </w:rPr>
      </w:pPr>
    </w:p>
    <w:p w14:paraId="450B6DA3" w14:textId="77777777" w:rsidR="001943EA" w:rsidRPr="0084259B" w:rsidRDefault="001943EA" w:rsidP="001943EA">
      <w:pPr>
        <w:tabs>
          <w:tab w:val="left" w:pos="2268"/>
        </w:tabs>
        <w:ind w:left="567"/>
        <w:rPr>
          <w:rFonts w:cs="Arial"/>
          <w:szCs w:val="20"/>
          <w:lang w:val="en-GB"/>
        </w:rPr>
      </w:pPr>
      <w:r w:rsidRPr="0084259B">
        <w:rPr>
          <w:lang w:val="en-GB"/>
        </w:rPr>
        <w:t>Scope of delivery:</w:t>
      </w:r>
    </w:p>
    <w:p w14:paraId="6279E11A" w14:textId="77777777" w:rsidR="001943EA" w:rsidRPr="0084259B" w:rsidRDefault="001943EA" w:rsidP="00FC3DC5">
      <w:pPr>
        <w:pStyle w:val="01-01Haupttext"/>
        <w:rPr>
          <w:lang w:val="en-GB"/>
        </w:rPr>
      </w:pPr>
      <w:r w:rsidRPr="0084259B">
        <w:rPr>
          <w:lang w:val="en-GB"/>
        </w:rPr>
        <w:t>Prohibition signs for pedestrian passage and prohibition for motorised and non-motorised bicycles, documentation, U-profiles for attachment.</w:t>
      </w:r>
    </w:p>
    <w:p w14:paraId="78BD88F2" w14:textId="77777777" w:rsidR="001943EA" w:rsidRPr="0084259B" w:rsidRDefault="0012186E" w:rsidP="00FC3DC5">
      <w:pPr>
        <w:pStyle w:val="01-01Haupttext"/>
        <w:rPr>
          <w:lang w:val="en-GB"/>
        </w:rPr>
      </w:pPr>
      <w:r w:rsidRPr="0084259B">
        <w:rPr>
          <w:lang w:val="en-GB"/>
        </w:rPr>
        <w:t>fulfilled standards:</w:t>
      </w:r>
    </w:p>
    <w:p w14:paraId="1A3B9857" w14:textId="77777777" w:rsidR="001943EA" w:rsidRPr="0084259B" w:rsidRDefault="001943EA" w:rsidP="00FC3DC5">
      <w:pPr>
        <w:pStyle w:val="01-01Haupttext"/>
        <w:rPr>
          <w:lang w:val="en-GB"/>
        </w:rPr>
      </w:pPr>
      <w:r w:rsidRPr="0084259B">
        <w:rPr>
          <w:lang w:val="en-GB"/>
        </w:rPr>
        <w:t xml:space="preserve">EN ISO 12100, EN 60204, EN 61000-6-2, EN 61000-6-3, EN ISO 13849, EN 13241, EN 12453, </w:t>
      </w:r>
      <w:r w:rsidRPr="0084259B">
        <w:rPr>
          <w:lang w:val="en-GB"/>
        </w:rPr>
        <w:br/>
        <w:t>testing in accordance with the Construction Products Regulation.</w:t>
      </w:r>
    </w:p>
    <w:p w14:paraId="7B4FEEC9" w14:textId="77777777" w:rsidR="001943EA" w:rsidRPr="0084259B" w:rsidRDefault="001943EA" w:rsidP="00FC3DC5">
      <w:pPr>
        <w:rPr>
          <w:lang w:val="en-GB"/>
        </w:rPr>
      </w:pPr>
    </w:p>
    <w:p w14:paraId="4488832A" w14:textId="77777777" w:rsidR="001943EA" w:rsidRPr="0084259B" w:rsidRDefault="0012186E" w:rsidP="001943EA">
      <w:pPr>
        <w:tabs>
          <w:tab w:val="left" w:pos="2530"/>
        </w:tabs>
        <w:ind w:left="567"/>
        <w:rPr>
          <w:rFonts w:cs="Arial"/>
          <w:szCs w:val="20"/>
          <w:lang w:val="en-GB"/>
        </w:rPr>
      </w:pPr>
      <w:r w:rsidRPr="0084259B">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12186E" w:rsidRPr="0084259B" w14:paraId="4D1D00A1" w14:textId="77777777" w:rsidTr="00E37700">
        <w:tc>
          <w:tcPr>
            <w:tcW w:w="3402" w:type="dxa"/>
          </w:tcPr>
          <w:p w14:paraId="441CBCB2" w14:textId="77777777" w:rsidR="0012186E" w:rsidRPr="0084259B" w:rsidRDefault="00611DC7" w:rsidP="00FC3DC5">
            <w:pPr>
              <w:pStyle w:val="03-01Tabellentext"/>
              <w:rPr>
                <w:lang w:val="en-GB"/>
              </w:rPr>
            </w:pPr>
            <w:r w:rsidRPr="0084259B">
              <w:rPr>
                <w:lang w:val="en-GB"/>
              </w:rPr>
              <w:t>Power supply:</w:t>
            </w:r>
          </w:p>
        </w:tc>
        <w:tc>
          <w:tcPr>
            <w:tcW w:w="3402" w:type="dxa"/>
          </w:tcPr>
          <w:p w14:paraId="1D7FDBB9" w14:textId="77777777" w:rsidR="0012186E" w:rsidRPr="0084259B" w:rsidRDefault="0012186E" w:rsidP="00FC3DC5">
            <w:pPr>
              <w:pStyle w:val="03-01Tabellentext"/>
              <w:rPr>
                <w:lang w:val="en-GB"/>
              </w:rPr>
            </w:pPr>
            <w:r w:rsidRPr="0084259B">
              <w:rPr>
                <w:lang w:val="en-GB"/>
              </w:rPr>
              <w:t>85 – 264 AC, 50/60 Hz</w:t>
            </w:r>
          </w:p>
        </w:tc>
      </w:tr>
      <w:tr w:rsidR="0012186E" w:rsidRPr="0084259B" w14:paraId="7B488B79" w14:textId="77777777" w:rsidTr="00E37700">
        <w:tc>
          <w:tcPr>
            <w:tcW w:w="3402" w:type="dxa"/>
          </w:tcPr>
          <w:p w14:paraId="6CADF1B5" w14:textId="77777777" w:rsidR="0012186E" w:rsidRPr="0084259B" w:rsidRDefault="0012186E" w:rsidP="00FC3DC5">
            <w:pPr>
              <w:pStyle w:val="03-01Tabellentext"/>
              <w:rPr>
                <w:lang w:val="en-GB"/>
              </w:rPr>
            </w:pPr>
            <w:r w:rsidRPr="0084259B">
              <w:rPr>
                <w:lang w:val="en-GB"/>
              </w:rPr>
              <w:t>Power consumption max:</w:t>
            </w:r>
          </w:p>
        </w:tc>
        <w:tc>
          <w:tcPr>
            <w:tcW w:w="3402" w:type="dxa"/>
          </w:tcPr>
          <w:p w14:paraId="681EA90F" w14:textId="77777777" w:rsidR="0012186E" w:rsidRPr="0084259B" w:rsidRDefault="0012186E" w:rsidP="00FC3DC5">
            <w:pPr>
              <w:pStyle w:val="03-01Tabellentext"/>
              <w:rPr>
                <w:lang w:val="en-GB"/>
              </w:rPr>
            </w:pPr>
            <w:r w:rsidRPr="0084259B">
              <w:rPr>
                <w:lang w:val="en-GB"/>
              </w:rPr>
              <w:t>450 W</w:t>
            </w:r>
          </w:p>
        </w:tc>
      </w:tr>
      <w:tr w:rsidR="0012186E" w:rsidRPr="0084259B" w14:paraId="34BC667A" w14:textId="77777777" w:rsidTr="00E37700">
        <w:tc>
          <w:tcPr>
            <w:tcW w:w="3402" w:type="dxa"/>
          </w:tcPr>
          <w:p w14:paraId="291B97CC" w14:textId="77777777" w:rsidR="0012186E" w:rsidRPr="0084259B" w:rsidRDefault="0012186E" w:rsidP="00FC3DC5">
            <w:pPr>
              <w:pStyle w:val="03-01Tabellentext"/>
              <w:rPr>
                <w:lang w:val="en-GB"/>
              </w:rPr>
            </w:pPr>
            <w:r w:rsidRPr="0084259B">
              <w:rPr>
                <w:lang w:val="en-GB"/>
              </w:rPr>
              <w:t>Duty cycle:</w:t>
            </w:r>
          </w:p>
        </w:tc>
        <w:tc>
          <w:tcPr>
            <w:tcW w:w="3402" w:type="dxa"/>
          </w:tcPr>
          <w:p w14:paraId="229B23E2" w14:textId="77777777" w:rsidR="0012186E" w:rsidRPr="0084259B" w:rsidRDefault="0012186E" w:rsidP="00FC3DC5">
            <w:pPr>
              <w:pStyle w:val="03-01Tabellentext"/>
              <w:rPr>
                <w:lang w:val="en-GB"/>
              </w:rPr>
            </w:pPr>
            <w:r w:rsidRPr="0084259B">
              <w:rPr>
                <w:lang w:val="en-GB"/>
              </w:rPr>
              <w:t>100 % (operating mode: S1)</w:t>
            </w:r>
          </w:p>
        </w:tc>
      </w:tr>
      <w:tr w:rsidR="0012186E" w:rsidRPr="0084259B" w14:paraId="5C7B4765" w14:textId="77777777" w:rsidTr="00E37700">
        <w:tc>
          <w:tcPr>
            <w:tcW w:w="3402" w:type="dxa"/>
          </w:tcPr>
          <w:p w14:paraId="3AB413D6" w14:textId="77777777" w:rsidR="0012186E" w:rsidRPr="0084259B" w:rsidRDefault="0012186E" w:rsidP="00FC3DC5">
            <w:pPr>
              <w:pStyle w:val="03-01Tabellentext"/>
              <w:rPr>
                <w:lang w:val="en-GB"/>
              </w:rPr>
            </w:pPr>
            <w:r w:rsidRPr="0084259B">
              <w:rPr>
                <w:lang w:val="en-GB"/>
              </w:rPr>
              <w:t>Specified number of cycles:</w:t>
            </w:r>
          </w:p>
        </w:tc>
        <w:tc>
          <w:tcPr>
            <w:tcW w:w="3402" w:type="dxa"/>
          </w:tcPr>
          <w:p w14:paraId="2969D774" w14:textId="77777777" w:rsidR="0012186E" w:rsidRPr="0084259B" w:rsidRDefault="0012186E" w:rsidP="00FC3DC5">
            <w:pPr>
              <w:pStyle w:val="03-01Tabellentext"/>
              <w:rPr>
                <w:lang w:val="en-GB"/>
              </w:rPr>
            </w:pPr>
            <w:r w:rsidRPr="0084259B">
              <w:rPr>
                <w:lang w:val="en-GB"/>
              </w:rPr>
              <w:t>10 Mio. million openings / closings</w:t>
            </w:r>
          </w:p>
        </w:tc>
      </w:tr>
      <w:tr w:rsidR="0012186E" w:rsidRPr="0084259B" w14:paraId="4769DC54" w14:textId="77777777" w:rsidTr="00E37700">
        <w:tc>
          <w:tcPr>
            <w:tcW w:w="3402" w:type="dxa"/>
          </w:tcPr>
          <w:p w14:paraId="006EC7C2" w14:textId="77777777" w:rsidR="0012186E" w:rsidRPr="0084259B" w:rsidRDefault="0012186E" w:rsidP="00FC3DC5">
            <w:pPr>
              <w:pStyle w:val="03-01Tabellentext"/>
              <w:rPr>
                <w:lang w:val="en-GB"/>
              </w:rPr>
            </w:pPr>
            <w:r w:rsidRPr="0084259B">
              <w:rPr>
                <w:lang w:val="en-GB"/>
              </w:rPr>
              <w:t>Opening times:</w:t>
            </w:r>
          </w:p>
        </w:tc>
        <w:tc>
          <w:tcPr>
            <w:tcW w:w="3402" w:type="dxa"/>
          </w:tcPr>
          <w:p w14:paraId="34F21DB1" w14:textId="77777777" w:rsidR="0012186E" w:rsidRPr="0084259B" w:rsidRDefault="0012186E" w:rsidP="00FC3DC5">
            <w:pPr>
              <w:pStyle w:val="03-01Tabellentext"/>
              <w:rPr>
                <w:lang w:val="en-GB"/>
              </w:rPr>
            </w:pPr>
            <w:r w:rsidRPr="0084259B">
              <w:rPr>
                <w:lang w:val="en-GB"/>
              </w:rPr>
              <w:t>0,3 s</w:t>
            </w:r>
          </w:p>
        </w:tc>
      </w:tr>
      <w:tr w:rsidR="0012186E" w:rsidRPr="0084259B" w14:paraId="3D4F44C8" w14:textId="77777777" w:rsidTr="00E37700">
        <w:tc>
          <w:tcPr>
            <w:tcW w:w="3402" w:type="dxa"/>
          </w:tcPr>
          <w:p w14:paraId="43365D5E" w14:textId="77777777" w:rsidR="0012186E" w:rsidRPr="0084259B" w:rsidRDefault="0012186E" w:rsidP="00FC3DC5">
            <w:pPr>
              <w:pStyle w:val="03-01Tabellentext"/>
              <w:rPr>
                <w:lang w:val="en-GB"/>
              </w:rPr>
            </w:pPr>
            <w:r w:rsidRPr="0084259B">
              <w:rPr>
                <w:lang w:val="en-GB"/>
              </w:rPr>
              <w:t>Closing times:</w:t>
            </w:r>
          </w:p>
        </w:tc>
        <w:tc>
          <w:tcPr>
            <w:tcW w:w="3402" w:type="dxa"/>
          </w:tcPr>
          <w:p w14:paraId="17A8AF06" w14:textId="77777777" w:rsidR="0012186E" w:rsidRPr="0084259B" w:rsidRDefault="0012186E" w:rsidP="00FC3DC5">
            <w:pPr>
              <w:pStyle w:val="03-01Tabellentext"/>
              <w:rPr>
                <w:rFonts w:cs="Arial"/>
                <w:szCs w:val="20"/>
                <w:lang w:val="en-GB"/>
              </w:rPr>
            </w:pPr>
            <w:r w:rsidRPr="0084259B">
              <w:rPr>
                <w:lang w:val="en-GB"/>
              </w:rPr>
              <w:t>0,3 s / 0,6 s / 0,9 s</w:t>
            </w:r>
          </w:p>
        </w:tc>
      </w:tr>
      <w:tr w:rsidR="0012186E" w:rsidRPr="0084259B" w14:paraId="38113C2C" w14:textId="77777777" w:rsidTr="00E37700">
        <w:tc>
          <w:tcPr>
            <w:tcW w:w="3402" w:type="dxa"/>
          </w:tcPr>
          <w:p w14:paraId="250E9110" w14:textId="77777777" w:rsidR="0012186E" w:rsidRPr="0084259B" w:rsidRDefault="0012186E" w:rsidP="00FC3DC5">
            <w:pPr>
              <w:pStyle w:val="03-01Tabellentext"/>
              <w:rPr>
                <w:lang w:val="en-GB"/>
              </w:rPr>
            </w:pPr>
            <w:r w:rsidRPr="0084259B">
              <w:rPr>
                <w:lang w:val="en-GB"/>
              </w:rPr>
              <w:t>Temperature range:</w:t>
            </w:r>
          </w:p>
        </w:tc>
        <w:tc>
          <w:tcPr>
            <w:tcW w:w="3402" w:type="dxa"/>
          </w:tcPr>
          <w:p w14:paraId="3ADFD593" w14:textId="77777777" w:rsidR="0012186E" w:rsidRPr="0084259B" w:rsidRDefault="0012186E" w:rsidP="00FC3DC5">
            <w:pPr>
              <w:pStyle w:val="03-01Tabellentext"/>
              <w:rPr>
                <w:lang w:val="en-GB"/>
              </w:rPr>
            </w:pPr>
            <w:r w:rsidRPr="0084259B">
              <w:rPr>
                <w:lang w:val="en-GB"/>
              </w:rPr>
              <w:t>–30° C to +55° C</w:t>
            </w:r>
          </w:p>
        </w:tc>
      </w:tr>
      <w:tr w:rsidR="0012186E" w:rsidRPr="0084259B" w14:paraId="60389663" w14:textId="77777777" w:rsidTr="00E37700">
        <w:tc>
          <w:tcPr>
            <w:tcW w:w="3402" w:type="dxa"/>
          </w:tcPr>
          <w:p w14:paraId="083E40AD" w14:textId="77777777" w:rsidR="0012186E" w:rsidRPr="0084259B" w:rsidRDefault="0012186E" w:rsidP="00FC3DC5">
            <w:pPr>
              <w:pStyle w:val="03-01Tabellentext"/>
              <w:rPr>
                <w:lang w:val="en-GB"/>
              </w:rPr>
            </w:pPr>
            <w:r w:rsidRPr="0084259B">
              <w:rPr>
                <w:lang w:val="en-GB"/>
              </w:rPr>
              <w:t>Dimensions (W x D x H):</w:t>
            </w:r>
          </w:p>
        </w:tc>
        <w:tc>
          <w:tcPr>
            <w:tcW w:w="3402" w:type="dxa"/>
          </w:tcPr>
          <w:p w14:paraId="5743D469" w14:textId="77777777" w:rsidR="0012186E" w:rsidRPr="0084259B" w:rsidRDefault="00F50D05" w:rsidP="00FC3DC5">
            <w:pPr>
              <w:pStyle w:val="03-01Tabellentext"/>
              <w:rPr>
                <w:lang w:val="en-GB"/>
              </w:rPr>
            </w:pPr>
            <w:r w:rsidRPr="0084259B">
              <w:rPr>
                <w:lang w:val="en-GB"/>
              </w:rPr>
              <w:t>315 mm x 360 mm x 1,115 mm</w:t>
            </w:r>
          </w:p>
        </w:tc>
      </w:tr>
      <w:tr w:rsidR="0012186E" w:rsidRPr="0084259B" w14:paraId="0BFA13DE" w14:textId="77777777" w:rsidTr="00E37700">
        <w:tc>
          <w:tcPr>
            <w:tcW w:w="3402" w:type="dxa"/>
          </w:tcPr>
          <w:p w14:paraId="75EE306C" w14:textId="77777777" w:rsidR="0012186E" w:rsidRPr="0084259B" w:rsidRDefault="0012186E" w:rsidP="00FC3DC5">
            <w:pPr>
              <w:pStyle w:val="03-01Tabellentext"/>
              <w:rPr>
                <w:lang w:val="en-GB"/>
              </w:rPr>
            </w:pPr>
            <w:r w:rsidRPr="0084259B">
              <w:rPr>
                <w:lang w:val="en-GB"/>
              </w:rPr>
              <w:t>IP rating:</w:t>
            </w:r>
          </w:p>
        </w:tc>
        <w:tc>
          <w:tcPr>
            <w:tcW w:w="3402" w:type="dxa"/>
          </w:tcPr>
          <w:p w14:paraId="4DC4A4FB" w14:textId="77777777" w:rsidR="0012186E" w:rsidRPr="0084259B" w:rsidRDefault="0012186E" w:rsidP="00FC3DC5">
            <w:pPr>
              <w:pStyle w:val="03-01Tabellentext"/>
              <w:rPr>
                <w:lang w:val="en-GB"/>
              </w:rPr>
            </w:pPr>
            <w:r w:rsidRPr="0084259B">
              <w:rPr>
                <w:lang w:val="en-GB"/>
              </w:rPr>
              <w:t>IP 54</w:t>
            </w:r>
          </w:p>
        </w:tc>
      </w:tr>
      <w:tr w:rsidR="0012186E" w:rsidRPr="0084259B" w14:paraId="4DCB1AA5" w14:textId="77777777" w:rsidTr="00E37700">
        <w:tc>
          <w:tcPr>
            <w:tcW w:w="3402" w:type="dxa"/>
          </w:tcPr>
          <w:p w14:paraId="13D8E798" w14:textId="77777777" w:rsidR="0012186E" w:rsidRPr="0084259B" w:rsidRDefault="0012186E" w:rsidP="00FC3DC5">
            <w:pPr>
              <w:pStyle w:val="03-01Tabellentext"/>
              <w:rPr>
                <w:lang w:val="en-GB"/>
              </w:rPr>
            </w:pPr>
            <w:r w:rsidRPr="0084259B">
              <w:rPr>
                <w:lang w:val="en-GB"/>
              </w:rPr>
              <w:t>Weight:</w:t>
            </w:r>
          </w:p>
        </w:tc>
        <w:tc>
          <w:tcPr>
            <w:tcW w:w="3402" w:type="dxa"/>
          </w:tcPr>
          <w:p w14:paraId="033971B0" w14:textId="77777777" w:rsidR="0012186E" w:rsidRPr="0084259B" w:rsidRDefault="0012186E" w:rsidP="00FC3DC5">
            <w:pPr>
              <w:pStyle w:val="03-01Tabellentext"/>
              <w:rPr>
                <w:lang w:val="en-GB"/>
              </w:rPr>
            </w:pPr>
            <w:r w:rsidRPr="0084259B">
              <w:rPr>
                <w:lang w:val="en-GB"/>
              </w:rPr>
              <w:t>44 kg</w:t>
            </w:r>
          </w:p>
        </w:tc>
      </w:tr>
    </w:tbl>
    <w:p w14:paraId="03C9FE25" w14:textId="77777777" w:rsidR="0012186E" w:rsidRPr="0084259B" w:rsidRDefault="0012186E" w:rsidP="00FC3DC5">
      <w:pPr>
        <w:rPr>
          <w:lang w:val="en-GB"/>
        </w:rPr>
      </w:pPr>
    </w:p>
    <w:p w14:paraId="77277F85" w14:textId="77777777" w:rsidR="001943EA" w:rsidRPr="0084259B" w:rsidRDefault="00F50D05" w:rsidP="001943EA">
      <w:pPr>
        <w:pStyle w:val="Default"/>
        <w:ind w:firstLine="567"/>
        <w:rPr>
          <w:color w:val="auto"/>
          <w:sz w:val="20"/>
          <w:szCs w:val="20"/>
        </w:rPr>
      </w:pPr>
      <w:r w:rsidRPr="0084259B">
        <w:rPr>
          <w:color w:val="auto"/>
          <w:sz w:val="20"/>
          <w:szCs w:val="20"/>
        </w:rPr>
        <w:t>Assembly:</w:t>
      </w:r>
    </w:p>
    <w:p w14:paraId="4154065B" w14:textId="77777777" w:rsidR="001943EA" w:rsidRPr="0084259B" w:rsidRDefault="001943EA" w:rsidP="00611DC7">
      <w:pPr>
        <w:pStyle w:val="02-02Listenpunkt"/>
        <w:rPr>
          <w:lang w:val="en-GB"/>
        </w:rPr>
      </w:pPr>
      <w:r w:rsidRPr="0084259B">
        <w:rPr>
          <w:lang w:val="en-GB"/>
        </w:rPr>
        <w:t>On on-site concrete foundation using U-profiles (included in delivery) and 4 adhesive anchors (can be ordered separately)</w:t>
      </w:r>
    </w:p>
    <w:p w14:paraId="4F84A068" w14:textId="77777777" w:rsidR="001943EA" w:rsidRPr="0084259B" w:rsidRDefault="001943EA" w:rsidP="00611DC7">
      <w:pPr>
        <w:pStyle w:val="02-02Listenpunkt"/>
        <w:rPr>
          <w:lang w:val="en-GB"/>
        </w:rPr>
      </w:pPr>
      <w:r w:rsidRPr="0084259B">
        <w:rPr>
          <w:lang w:val="en-GB"/>
        </w:rPr>
        <w:t xml:space="preserve">Installation by a technician certified by the manufacturer </w:t>
      </w:r>
    </w:p>
    <w:p w14:paraId="2E0A9D55" w14:textId="77777777" w:rsidR="001943EA" w:rsidRPr="0084259B" w:rsidRDefault="001943EA" w:rsidP="00611DC7">
      <w:pPr>
        <w:pStyle w:val="02-02Listenpunkt"/>
        <w:rPr>
          <w:lang w:val="en-GB"/>
        </w:rPr>
      </w:pPr>
      <w:r w:rsidRPr="0084259B">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6842A0C4" w14:textId="77777777" w:rsidR="001943EA" w:rsidRPr="0084259B" w:rsidRDefault="001943EA" w:rsidP="00FC3DC5">
      <w:pPr>
        <w:rPr>
          <w:lang w:val="en-GB"/>
        </w:rPr>
      </w:pPr>
    </w:p>
    <w:tbl>
      <w:tblPr>
        <w:tblStyle w:val="Tabellenraster"/>
        <w:tblW w:w="0" w:type="auto"/>
        <w:tblInd w:w="534" w:type="dxa"/>
        <w:tblLook w:val="04A0" w:firstRow="1" w:lastRow="0" w:firstColumn="1" w:lastColumn="0" w:noHBand="0" w:noVBand="1"/>
      </w:tblPr>
      <w:tblGrid>
        <w:gridCol w:w="9805"/>
      </w:tblGrid>
      <w:tr w:rsidR="0084259B" w14:paraId="0CFC9B0B" w14:textId="77777777" w:rsidTr="0084259B">
        <w:tc>
          <w:tcPr>
            <w:tcW w:w="9805" w:type="dxa"/>
          </w:tcPr>
          <w:p w14:paraId="5F1E65B4" w14:textId="77777777" w:rsidR="0084259B" w:rsidRDefault="0084259B" w:rsidP="0084259B">
            <w:pPr>
              <w:pStyle w:val="01-01Haupttext"/>
              <w:ind w:left="33"/>
              <w:rPr>
                <w:b/>
                <w:u w:val="single"/>
                <w:lang w:val="en-GB"/>
              </w:rPr>
            </w:pPr>
          </w:p>
          <w:p w14:paraId="2C3096D0" w14:textId="77777777" w:rsidR="0084259B" w:rsidRPr="0084259B" w:rsidRDefault="0084259B" w:rsidP="0084259B">
            <w:pPr>
              <w:pStyle w:val="01-01Haupttext"/>
              <w:ind w:left="33"/>
              <w:rPr>
                <w:b/>
                <w:u w:val="single"/>
                <w:lang w:val="en-GB"/>
              </w:rPr>
            </w:pPr>
            <w:r w:rsidRPr="0084259B">
              <w:rPr>
                <w:b/>
                <w:u w:val="single"/>
                <w:lang w:val="en-GB"/>
              </w:rPr>
              <w:t>Note for planners:</w:t>
            </w:r>
          </w:p>
          <w:p w14:paraId="5F167D08" w14:textId="77777777" w:rsidR="0084259B" w:rsidRPr="0084259B" w:rsidRDefault="0084259B" w:rsidP="0084259B">
            <w:pPr>
              <w:pStyle w:val="01-01Haupttext"/>
              <w:ind w:left="33"/>
              <w:rPr>
                <w:lang w:val="en-GB"/>
              </w:rPr>
            </w:pPr>
            <w:r w:rsidRPr="0084259B">
              <w:rPr>
                <w:lang w:val="en-GB"/>
              </w:rPr>
              <w:t xml:space="preserve">Each passage line requires 2 pieces of Toll </w:t>
            </w:r>
            <w:proofErr w:type="spellStart"/>
            <w:r w:rsidRPr="0084259B">
              <w:rPr>
                <w:lang w:val="en-GB"/>
              </w:rPr>
              <w:t>HighSpeed</w:t>
            </w:r>
            <w:proofErr w:type="spellEnd"/>
            <w:r w:rsidRPr="0084259B">
              <w:rPr>
                <w:lang w:val="en-GB"/>
              </w:rPr>
              <w:t xml:space="preserve"> 2, which are set up with the boom tips opposite-facing and controlled in parallel. This is the only way to secure a clearance width of approx. 3.10 m to 3.20 m.</w:t>
            </w:r>
          </w:p>
          <w:p w14:paraId="7CC78314" w14:textId="77777777" w:rsidR="0084259B" w:rsidRDefault="0084259B">
            <w:pPr>
              <w:rPr>
                <w:lang w:val="en-GB"/>
              </w:rPr>
            </w:pPr>
          </w:p>
        </w:tc>
      </w:tr>
    </w:tbl>
    <w:p w14:paraId="51D4A360" w14:textId="77777777" w:rsidR="0084259B" w:rsidRDefault="0084259B">
      <w:pPr>
        <w:rPr>
          <w:lang w:val="en-GB"/>
        </w:rPr>
      </w:pPr>
      <w:r>
        <w:rPr>
          <w:lang w:val="en-GB"/>
        </w:rPr>
        <w:br w:type="page"/>
      </w:r>
    </w:p>
    <w:p w14:paraId="658C846C" w14:textId="77777777" w:rsidR="00F50D05" w:rsidRPr="0084259B" w:rsidRDefault="00F50D05"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5FA15364" w14:textId="77777777" w:rsidTr="00E37700">
        <w:tc>
          <w:tcPr>
            <w:tcW w:w="1134" w:type="dxa"/>
          </w:tcPr>
          <w:p w14:paraId="5AC10850"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3A68C02D"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1E439A" w14:paraId="5DB5678F" w14:textId="77777777" w:rsidTr="00E37700">
        <w:tc>
          <w:tcPr>
            <w:tcW w:w="1134" w:type="dxa"/>
          </w:tcPr>
          <w:p w14:paraId="4B090363"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33D3C18F" w14:textId="77777777" w:rsidR="00F50D05" w:rsidRPr="0084259B" w:rsidRDefault="00611DC7" w:rsidP="00FC3DC5">
            <w:pPr>
              <w:pStyle w:val="03-01Tabellentext"/>
              <w:rPr>
                <w:lang w:val="en-GB"/>
              </w:rPr>
            </w:pPr>
            <w:r w:rsidRPr="0084259B">
              <w:rPr>
                <w:lang w:val="en-GB"/>
              </w:rPr>
              <w:t xml:space="preserve">Toll </w:t>
            </w:r>
            <w:proofErr w:type="spellStart"/>
            <w:r w:rsidRPr="0084259B">
              <w:rPr>
                <w:lang w:val="en-GB"/>
              </w:rPr>
              <w:t>HighSpeed</w:t>
            </w:r>
            <w:proofErr w:type="spellEnd"/>
            <w:r w:rsidRPr="0084259B">
              <w:rPr>
                <w:lang w:val="en-GB"/>
              </w:rPr>
              <w:t xml:space="preserve"> 2 with control unit MGC without loop detector module</w:t>
            </w:r>
          </w:p>
        </w:tc>
      </w:tr>
      <w:tr w:rsidR="00F50D05" w:rsidRPr="0084259B" w14:paraId="535FC5B0" w14:textId="77777777" w:rsidTr="00E37700">
        <w:trPr>
          <w:trHeight w:val="61"/>
        </w:trPr>
        <w:tc>
          <w:tcPr>
            <w:tcW w:w="1134" w:type="dxa"/>
          </w:tcPr>
          <w:p w14:paraId="1352C646" w14:textId="77777777" w:rsidR="00F50D05" w:rsidRPr="0084259B" w:rsidRDefault="00F50D05" w:rsidP="00FC3DC5">
            <w:pPr>
              <w:pStyle w:val="03-01Tabellentext"/>
              <w:rPr>
                <w:lang w:val="en-GB"/>
              </w:rPr>
            </w:pPr>
            <w:r w:rsidRPr="0084259B">
              <w:rPr>
                <w:lang w:val="en-GB"/>
              </w:rPr>
              <w:t>Quantity:</w:t>
            </w:r>
          </w:p>
        </w:tc>
        <w:tc>
          <w:tcPr>
            <w:tcW w:w="1701" w:type="dxa"/>
          </w:tcPr>
          <w:p w14:paraId="698D1F6D" w14:textId="77777777" w:rsidR="00F50D05" w:rsidRPr="0084259B" w:rsidRDefault="00F50D05" w:rsidP="00FC3DC5">
            <w:pPr>
              <w:pStyle w:val="03-01Tabellentext"/>
              <w:rPr>
                <w:lang w:val="en-GB"/>
              </w:rPr>
            </w:pPr>
            <w:r w:rsidRPr="0084259B">
              <w:rPr>
                <w:lang w:val="en-GB"/>
              </w:rPr>
              <w:t>…………….</w:t>
            </w:r>
          </w:p>
        </w:tc>
        <w:tc>
          <w:tcPr>
            <w:tcW w:w="1701" w:type="dxa"/>
          </w:tcPr>
          <w:p w14:paraId="65FB9B0C" w14:textId="77777777" w:rsidR="00F50D05" w:rsidRPr="0084259B" w:rsidRDefault="00F50D05" w:rsidP="00FC3DC5">
            <w:pPr>
              <w:pStyle w:val="03-01Tabellentext"/>
              <w:rPr>
                <w:lang w:val="en-GB"/>
              </w:rPr>
            </w:pPr>
            <w:r w:rsidRPr="0084259B">
              <w:rPr>
                <w:lang w:val="en-GB"/>
              </w:rPr>
              <w:t>Piece(s)</w:t>
            </w:r>
          </w:p>
        </w:tc>
        <w:tc>
          <w:tcPr>
            <w:tcW w:w="1701" w:type="dxa"/>
          </w:tcPr>
          <w:p w14:paraId="0077FE45" w14:textId="77777777" w:rsidR="00F50D05" w:rsidRPr="0084259B" w:rsidRDefault="00F50D05" w:rsidP="00FC3DC5">
            <w:pPr>
              <w:pStyle w:val="03-01Tabellentext"/>
              <w:rPr>
                <w:lang w:val="en-GB"/>
              </w:rPr>
            </w:pPr>
            <w:r w:rsidRPr="0084259B">
              <w:rPr>
                <w:lang w:val="en-GB"/>
              </w:rPr>
              <w:t>UP: ……………</w:t>
            </w:r>
          </w:p>
        </w:tc>
        <w:tc>
          <w:tcPr>
            <w:tcW w:w="1701" w:type="dxa"/>
          </w:tcPr>
          <w:p w14:paraId="1662478E" w14:textId="77777777" w:rsidR="00F50D05" w:rsidRPr="0084259B" w:rsidRDefault="00F50D05" w:rsidP="00FC3DC5">
            <w:pPr>
              <w:pStyle w:val="03-01Tabellentext"/>
              <w:rPr>
                <w:lang w:val="en-GB"/>
              </w:rPr>
            </w:pPr>
            <w:r w:rsidRPr="0084259B">
              <w:rPr>
                <w:lang w:val="en-GB"/>
              </w:rPr>
              <w:t>TP: ……………</w:t>
            </w:r>
          </w:p>
        </w:tc>
      </w:tr>
    </w:tbl>
    <w:p w14:paraId="1C2FD1A3" w14:textId="77777777" w:rsidR="00F50D05" w:rsidRPr="0084259B" w:rsidRDefault="00F50D05"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576"/>
        <w:gridCol w:w="1701"/>
        <w:gridCol w:w="1701"/>
        <w:gridCol w:w="1744"/>
        <w:gridCol w:w="1720"/>
      </w:tblGrid>
      <w:tr w:rsidR="00F50D05" w:rsidRPr="001E439A" w14:paraId="5476890F" w14:textId="77777777" w:rsidTr="00980B62">
        <w:tc>
          <w:tcPr>
            <w:tcW w:w="1576" w:type="dxa"/>
          </w:tcPr>
          <w:p w14:paraId="718A0A2B" w14:textId="77777777" w:rsidR="00F50D05" w:rsidRPr="0084259B" w:rsidRDefault="00F50D05" w:rsidP="00FC3DC5">
            <w:pPr>
              <w:pStyle w:val="03-01Tabellentext"/>
              <w:rPr>
                <w:lang w:val="en-GB"/>
              </w:rPr>
            </w:pPr>
            <w:r w:rsidRPr="0084259B">
              <w:rPr>
                <w:lang w:val="en-GB"/>
              </w:rPr>
              <w:t>Type:</w:t>
            </w:r>
          </w:p>
        </w:tc>
        <w:tc>
          <w:tcPr>
            <w:tcW w:w="6866" w:type="dxa"/>
            <w:gridSpan w:val="4"/>
          </w:tcPr>
          <w:p w14:paraId="57B4F70D" w14:textId="77777777" w:rsidR="00F50D05" w:rsidRPr="0084259B" w:rsidRDefault="00611DC7" w:rsidP="00FC3DC5">
            <w:pPr>
              <w:pStyle w:val="03-01Tabellentext"/>
              <w:rPr>
                <w:lang w:val="en-GB"/>
              </w:rPr>
            </w:pPr>
            <w:r w:rsidRPr="0084259B">
              <w:rPr>
                <w:lang w:val="en-GB"/>
              </w:rPr>
              <w:t xml:space="preserve">Toll </w:t>
            </w:r>
            <w:proofErr w:type="spellStart"/>
            <w:r w:rsidRPr="0084259B">
              <w:rPr>
                <w:lang w:val="en-GB"/>
              </w:rPr>
              <w:t>HighSpeed</w:t>
            </w:r>
            <w:proofErr w:type="spellEnd"/>
            <w:r w:rsidRPr="0084259B">
              <w:rPr>
                <w:lang w:val="en-GB"/>
              </w:rPr>
              <w:t xml:space="preserve"> 2 with control unit MGC with 2-channel loop detector module</w:t>
            </w:r>
          </w:p>
        </w:tc>
      </w:tr>
      <w:tr w:rsidR="00F50D05" w:rsidRPr="0084259B" w14:paraId="04FA4867" w14:textId="77777777" w:rsidTr="00980B62">
        <w:trPr>
          <w:trHeight w:val="61"/>
        </w:trPr>
        <w:tc>
          <w:tcPr>
            <w:tcW w:w="1576" w:type="dxa"/>
          </w:tcPr>
          <w:p w14:paraId="6274EE65" w14:textId="77777777" w:rsidR="00F50D05" w:rsidRPr="0084259B" w:rsidRDefault="00F50D05" w:rsidP="00FC3DC5">
            <w:pPr>
              <w:pStyle w:val="03-01Tabellentext"/>
              <w:rPr>
                <w:lang w:val="en-GB"/>
              </w:rPr>
            </w:pPr>
            <w:r w:rsidRPr="0084259B">
              <w:rPr>
                <w:lang w:val="en-GB"/>
              </w:rPr>
              <w:t>Quantity:</w:t>
            </w:r>
          </w:p>
        </w:tc>
        <w:tc>
          <w:tcPr>
            <w:tcW w:w="1701" w:type="dxa"/>
          </w:tcPr>
          <w:p w14:paraId="3AEA92C0" w14:textId="77777777" w:rsidR="00F50D05" w:rsidRPr="0084259B" w:rsidRDefault="00F50D05" w:rsidP="00FC3DC5">
            <w:pPr>
              <w:pStyle w:val="03-01Tabellentext"/>
              <w:rPr>
                <w:lang w:val="en-GB"/>
              </w:rPr>
            </w:pPr>
            <w:r w:rsidRPr="0084259B">
              <w:rPr>
                <w:lang w:val="en-GB"/>
              </w:rPr>
              <w:t>………………</w:t>
            </w:r>
          </w:p>
        </w:tc>
        <w:tc>
          <w:tcPr>
            <w:tcW w:w="1701" w:type="dxa"/>
          </w:tcPr>
          <w:p w14:paraId="540CA578" w14:textId="77777777" w:rsidR="00F50D05" w:rsidRPr="0084259B" w:rsidRDefault="00F50D05" w:rsidP="00FC3DC5">
            <w:pPr>
              <w:pStyle w:val="03-01Tabellentext"/>
              <w:rPr>
                <w:lang w:val="en-GB"/>
              </w:rPr>
            </w:pPr>
            <w:r w:rsidRPr="0084259B">
              <w:rPr>
                <w:lang w:val="en-GB"/>
              </w:rPr>
              <w:t>Piece(s)</w:t>
            </w:r>
          </w:p>
        </w:tc>
        <w:tc>
          <w:tcPr>
            <w:tcW w:w="1744" w:type="dxa"/>
          </w:tcPr>
          <w:p w14:paraId="0434BEA5" w14:textId="77777777" w:rsidR="00F50D05" w:rsidRPr="0084259B" w:rsidRDefault="00F50D05" w:rsidP="00FC3DC5">
            <w:pPr>
              <w:pStyle w:val="03-01Tabellentext"/>
              <w:rPr>
                <w:lang w:val="en-GB"/>
              </w:rPr>
            </w:pPr>
            <w:r w:rsidRPr="0084259B">
              <w:rPr>
                <w:lang w:val="en-GB"/>
              </w:rPr>
              <w:t>UP: ……………</w:t>
            </w:r>
          </w:p>
        </w:tc>
        <w:tc>
          <w:tcPr>
            <w:tcW w:w="1720" w:type="dxa"/>
          </w:tcPr>
          <w:p w14:paraId="76826F71" w14:textId="77777777" w:rsidR="00F50D05" w:rsidRPr="0084259B" w:rsidRDefault="00F50D05" w:rsidP="00FC3DC5">
            <w:pPr>
              <w:pStyle w:val="03-01Tabellentext"/>
              <w:rPr>
                <w:lang w:val="en-GB"/>
              </w:rPr>
            </w:pPr>
            <w:r w:rsidRPr="0084259B">
              <w:rPr>
                <w:lang w:val="en-GB"/>
              </w:rPr>
              <w:t>TP: ……………</w:t>
            </w:r>
          </w:p>
        </w:tc>
      </w:tr>
    </w:tbl>
    <w:p w14:paraId="10B83EC2" w14:textId="77777777" w:rsidR="0037077B" w:rsidRPr="0084259B" w:rsidRDefault="0037077B" w:rsidP="00FC3DC5">
      <w:pPr>
        <w:rPr>
          <w:lang w:val="en-GB"/>
        </w:rPr>
      </w:pPr>
    </w:p>
    <w:tbl>
      <w:tblPr>
        <w:tblStyle w:val="Tabellenraster"/>
        <w:tblW w:w="0" w:type="auto"/>
        <w:jc w:val="center"/>
        <w:tblLook w:val="04A0" w:firstRow="1" w:lastRow="0" w:firstColumn="1" w:lastColumn="0" w:noHBand="0" w:noVBand="1"/>
      </w:tblPr>
      <w:tblGrid>
        <w:gridCol w:w="9147"/>
      </w:tblGrid>
      <w:tr w:rsidR="0037077B" w:rsidRPr="001E439A" w14:paraId="6AE9202A" w14:textId="77777777" w:rsidTr="005F2626">
        <w:trPr>
          <w:trHeight w:val="618"/>
          <w:jc w:val="center"/>
        </w:trPr>
        <w:tc>
          <w:tcPr>
            <w:tcW w:w="9147" w:type="dxa"/>
          </w:tcPr>
          <w:p w14:paraId="074C59D1" w14:textId="77777777" w:rsidR="0037077B" w:rsidRPr="0084259B" w:rsidRDefault="0037077B" w:rsidP="00FC3DC5">
            <w:pPr>
              <w:rPr>
                <w:lang w:val="en-GB"/>
              </w:rPr>
            </w:pPr>
          </w:p>
          <w:p w14:paraId="171E6964" w14:textId="77777777" w:rsidR="0037077B" w:rsidRPr="0084259B" w:rsidRDefault="0037077B" w:rsidP="00FC3DC5">
            <w:pPr>
              <w:rPr>
                <w:b/>
                <w:u w:val="single"/>
                <w:lang w:val="en-GB"/>
              </w:rPr>
            </w:pPr>
            <w:r w:rsidRPr="0084259B">
              <w:rPr>
                <w:b/>
                <w:u w:val="single"/>
                <w:lang w:val="en-GB"/>
              </w:rPr>
              <w:t>Note for planners:</w:t>
            </w:r>
          </w:p>
          <w:p w14:paraId="04BDD93B" w14:textId="77777777" w:rsidR="0037077B" w:rsidRPr="0084259B" w:rsidRDefault="0037077B" w:rsidP="00FC3DC5">
            <w:pPr>
              <w:rPr>
                <w:lang w:val="en-GB"/>
              </w:rPr>
            </w:pPr>
            <w:r w:rsidRPr="0084259B">
              <w:rPr>
                <w:lang w:val="en-GB"/>
              </w:rPr>
              <w:t xml:space="preserve">There are 3 different alternatives available for the barrier boom and the boom flange. </w:t>
            </w:r>
          </w:p>
          <w:p w14:paraId="02434CE2" w14:textId="77777777" w:rsidR="0037077B" w:rsidRPr="0084259B" w:rsidRDefault="0037077B" w:rsidP="00FC3DC5">
            <w:pPr>
              <w:rPr>
                <w:lang w:val="en-GB"/>
              </w:rPr>
            </w:pPr>
          </w:p>
        </w:tc>
      </w:tr>
    </w:tbl>
    <w:p w14:paraId="0C83CF98" w14:textId="77777777" w:rsidR="001943EA" w:rsidRPr="0084259B" w:rsidRDefault="001943EA" w:rsidP="00FC3DC5">
      <w:pPr>
        <w:pStyle w:val="00-02Option"/>
        <w:rPr>
          <w:lang w:val="en-GB"/>
        </w:rPr>
      </w:pPr>
      <w:r w:rsidRPr="0084259B">
        <w:rPr>
          <w:lang w:val="en-GB"/>
        </w:rPr>
        <w:t>Barrier boom alternative 1:</w:t>
      </w:r>
    </w:p>
    <w:p w14:paraId="37BFA6A7" w14:textId="77777777" w:rsidR="00F639D4" w:rsidRPr="0084259B" w:rsidRDefault="00F639D4" w:rsidP="00F639D4">
      <w:pPr>
        <w:rPr>
          <w:lang w:val="en-GB"/>
        </w:rPr>
      </w:pPr>
    </w:p>
    <w:p w14:paraId="4E69237E" w14:textId="77777777" w:rsidR="001943EA" w:rsidRPr="0084259B" w:rsidRDefault="001943EA"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328375E9" w14:textId="77777777" w:rsidR="001943EA" w:rsidRPr="0084259B" w:rsidRDefault="001943EA" w:rsidP="00FC3DC5">
      <w:pPr>
        <w:pStyle w:val="00-02Option"/>
        <w:rPr>
          <w:lang w:val="en-GB"/>
        </w:rPr>
      </w:pPr>
      <w:r w:rsidRPr="0084259B">
        <w:rPr>
          <w:lang w:val="en-GB"/>
        </w:rPr>
        <w:t xml:space="preserve">Barrier boom </w:t>
      </w:r>
      <w:proofErr w:type="spellStart"/>
      <w:r w:rsidRPr="0084259B">
        <w:rPr>
          <w:lang w:val="en-GB"/>
        </w:rPr>
        <w:t>MicroBoom</w:t>
      </w:r>
      <w:proofErr w:type="spellEnd"/>
      <w:r w:rsidRPr="0084259B">
        <w:rPr>
          <w:lang w:val="en-GB"/>
        </w:rPr>
        <w:t>-T with blocking width ........... m (max. 1.5 m)</w:t>
      </w:r>
    </w:p>
    <w:p w14:paraId="784F3D03" w14:textId="77777777" w:rsidR="001943EA" w:rsidRPr="0084259B" w:rsidRDefault="001943EA" w:rsidP="00FC3DC5">
      <w:pPr>
        <w:pStyle w:val="01-01Haupttext"/>
        <w:rPr>
          <w:lang w:val="en-GB"/>
        </w:rPr>
      </w:pPr>
      <w:r w:rsidRPr="0084259B">
        <w:rPr>
          <w:lang w:val="en-GB"/>
        </w:rPr>
        <w:t>Barrier boom made of round aluminium profile, diameter 75 mm, red reflective stripes on both sides every 500 mm.</w:t>
      </w:r>
    </w:p>
    <w:p w14:paraId="12E4A656" w14:textId="77777777" w:rsidR="001943EA" w:rsidRPr="0084259B" w:rsidRDefault="001943EA"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4CC84620" w14:textId="77777777" w:rsidTr="00E37700">
        <w:tc>
          <w:tcPr>
            <w:tcW w:w="1134" w:type="dxa"/>
          </w:tcPr>
          <w:p w14:paraId="68CDE9A9"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3E89EFFB"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6F5D132C" w14:textId="77777777" w:rsidTr="00E37700">
        <w:tc>
          <w:tcPr>
            <w:tcW w:w="1134" w:type="dxa"/>
          </w:tcPr>
          <w:p w14:paraId="3A372094"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6FE99745" w14:textId="77777777" w:rsidR="00F50D05" w:rsidRPr="0084259B" w:rsidRDefault="00016918" w:rsidP="00FC3DC5">
            <w:pPr>
              <w:pStyle w:val="03-01Tabellentext"/>
              <w:rPr>
                <w:lang w:val="en-GB"/>
              </w:rPr>
            </w:pPr>
            <w:r>
              <w:rPr>
                <w:lang w:val="en-GB"/>
              </w:rPr>
              <w:t>MICROBOOM</w:t>
            </w:r>
            <w:r w:rsidR="00611DC7" w:rsidRPr="0084259B">
              <w:rPr>
                <w:lang w:val="en-GB"/>
              </w:rPr>
              <w:t>-</w:t>
            </w:r>
            <w:proofErr w:type="spellStart"/>
            <w:r w:rsidR="00611DC7" w:rsidRPr="0084259B">
              <w:rPr>
                <w:lang w:val="en-GB"/>
              </w:rPr>
              <w:t>Txxx</w:t>
            </w:r>
            <w:proofErr w:type="spellEnd"/>
          </w:p>
        </w:tc>
      </w:tr>
      <w:tr w:rsidR="00F50D05" w:rsidRPr="0084259B" w14:paraId="5E9B5840" w14:textId="77777777" w:rsidTr="00E37700">
        <w:trPr>
          <w:trHeight w:val="61"/>
        </w:trPr>
        <w:tc>
          <w:tcPr>
            <w:tcW w:w="1134" w:type="dxa"/>
          </w:tcPr>
          <w:p w14:paraId="60B56868" w14:textId="77777777" w:rsidR="00F50D05" w:rsidRPr="0084259B" w:rsidRDefault="00F50D05" w:rsidP="00FC3DC5">
            <w:pPr>
              <w:pStyle w:val="03-01Tabellentext"/>
              <w:rPr>
                <w:lang w:val="en-GB"/>
              </w:rPr>
            </w:pPr>
            <w:r w:rsidRPr="0084259B">
              <w:rPr>
                <w:lang w:val="en-GB"/>
              </w:rPr>
              <w:t>Quantity:</w:t>
            </w:r>
          </w:p>
        </w:tc>
        <w:tc>
          <w:tcPr>
            <w:tcW w:w="1701" w:type="dxa"/>
          </w:tcPr>
          <w:p w14:paraId="2A734D80" w14:textId="77777777" w:rsidR="00F50D05" w:rsidRPr="0084259B" w:rsidRDefault="00F50D05" w:rsidP="00FC3DC5">
            <w:pPr>
              <w:pStyle w:val="03-01Tabellentext"/>
              <w:rPr>
                <w:lang w:val="en-GB"/>
              </w:rPr>
            </w:pPr>
            <w:r w:rsidRPr="0084259B">
              <w:rPr>
                <w:lang w:val="en-GB"/>
              </w:rPr>
              <w:t>…………….</w:t>
            </w:r>
          </w:p>
        </w:tc>
        <w:tc>
          <w:tcPr>
            <w:tcW w:w="1701" w:type="dxa"/>
          </w:tcPr>
          <w:p w14:paraId="2470FAAC" w14:textId="77777777" w:rsidR="00F50D05" w:rsidRPr="0084259B" w:rsidRDefault="00F50D05" w:rsidP="00FC3DC5">
            <w:pPr>
              <w:pStyle w:val="03-01Tabellentext"/>
              <w:rPr>
                <w:lang w:val="en-GB"/>
              </w:rPr>
            </w:pPr>
            <w:r w:rsidRPr="0084259B">
              <w:rPr>
                <w:lang w:val="en-GB"/>
              </w:rPr>
              <w:t>Piece(s)</w:t>
            </w:r>
          </w:p>
        </w:tc>
        <w:tc>
          <w:tcPr>
            <w:tcW w:w="1701" w:type="dxa"/>
          </w:tcPr>
          <w:p w14:paraId="1D4D63CA" w14:textId="77777777" w:rsidR="00F50D05" w:rsidRPr="0084259B" w:rsidRDefault="00F50D05" w:rsidP="00FC3DC5">
            <w:pPr>
              <w:pStyle w:val="03-01Tabellentext"/>
              <w:rPr>
                <w:lang w:val="en-GB"/>
              </w:rPr>
            </w:pPr>
            <w:r w:rsidRPr="0084259B">
              <w:rPr>
                <w:lang w:val="en-GB"/>
              </w:rPr>
              <w:t>UP: ……………</w:t>
            </w:r>
          </w:p>
        </w:tc>
        <w:tc>
          <w:tcPr>
            <w:tcW w:w="1701" w:type="dxa"/>
          </w:tcPr>
          <w:p w14:paraId="3CFA04EA" w14:textId="77777777" w:rsidR="00F50D05" w:rsidRPr="0084259B" w:rsidRDefault="00F50D05" w:rsidP="00FC3DC5">
            <w:pPr>
              <w:pStyle w:val="03-01Tabellentext"/>
              <w:rPr>
                <w:lang w:val="en-GB"/>
              </w:rPr>
            </w:pPr>
            <w:r w:rsidRPr="0084259B">
              <w:rPr>
                <w:lang w:val="en-GB"/>
              </w:rPr>
              <w:t>TP: ……………</w:t>
            </w:r>
          </w:p>
        </w:tc>
      </w:tr>
    </w:tbl>
    <w:p w14:paraId="089587E3" w14:textId="77777777" w:rsidR="00F50D05" w:rsidRPr="0084259B" w:rsidRDefault="00F50D05" w:rsidP="00FC3DC5">
      <w:pPr>
        <w:rPr>
          <w:lang w:val="en-GB"/>
        </w:rPr>
      </w:pPr>
    </w:p>
    <w:p w14:paraId="6B8AD3DF" w14:textId="77777777" w:rsidR="001943EA" w:rsidRPr="0084259B" w:rsidRDefault="001943EA" w:rsidP="00FC3DC5">
      <w:pPr>
        <w:rPr>
          <w:b/>
          <w:bCs/>
          <w:lang w:val="en-GB"/>
        </w:rPr>
      </w:pPr>
    </w:p>
    <w:p w14:paraId="47EF0BFF" w14:textId="77777777" w:rsidR="001943EA" w:rsidRPr="0084259B" w:rsidRDefault="001943EA"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38AC0463" w14:textId="77777777" w:rsidR="001943EA" w:rsidRPr="0084259B" w:rsidRDefault="001943EA" w:rsidP="00FC3DC5">
      <w:pPr>
        <w:pStyle w:val="00-02Option"/>
        <w:rPr>
          <w:lang w:val="en-GB"/>
        </w:rPr>
      </w:pPr>
      <w:r w:rsidRPr="0084259B">
        <w:rPr>
          <w:lang w:val="en-GB"/>
        </w:rPr>
        <w:t xml:space="preserve">Swing-away flange for </w:t>
      </w:r>
      <w:proofErr w:type="spellStart"/>
      <w:r w:rsidRPr="0084259B">
        <w:rPr>
          <w:lang w:val="en-GB"/>
        </w:rPr>
        <w:t>MicroBoom</w:t>
      </w:r>
      <w:proofErr w:type="spellEnd"/>
      <w:r w:rsidRPr="0084259B">
        <w:rPr>
          <w:lang w:val="en-GB"/>
        </w:rPr>
        <w:t>-T round boom</w:t>
      </w:r>
    </w:p>
    <w:p w14:paraId="3A312022" w14:textId="77777777" w:rsidR="001943EA" w:rsidRPr="0084259B" w:rsidRDefault="001943EA" w:rsidP="00FC3DC5">
      <w:pPr>
        <w:pStyle w:val="01-01Haupttext"/>
        <w:rPr>
          <w:lang w:val="en-GB"/>
        </w:rPr>
      </w:pPr>
      <w:r w:rsidRPr="0084259B">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09AA8DD9" w14:textId="77777777" w:rsidR="001943EA" w:rsidRPr="0084259B" w:rsidRDefault="001943EA" w:rsidP="00FC3DC5">
      <w:pPr>
        <w:rPr>
          <w:lang w:val="en-GB"/>
        </w:rPr>
      </w:pPr>
    </w:p>
    <w:p w14:paraId="6F107AF9" w14:textId="77777777" w:rsidR="001943EA" w:rsidRPr="0084259B" w:rsidRDefault="001943EA" w:rsidP="00FC3DC5">
      <w:pPr>
        <w:pStyle w:val="01-01Haupttext"/>
        <w:rPr>
          <w:lang w:val="en-GB"/>
        </w:rPr>
      </w:pPr>
      <w:r w:rsidRPr="0084259B">
        <w:rPr>
          <w:lang w:val="en-GB"/>
        </w:rPr>
        <w:t>Note: For this function option boom contact BAK01 is mandatory.</w:t>
      </w:r>
    </w:p>
    <w:p w14:paraId="664A84B0" w14:textId="77777777" w:rsidR="001943EA" w:rsidRPr="0084259B" w:rsidRDefault="001943EA"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690A89AF" w14:textId="77777777" w:rsidTr="00E37700">
        <w:tc>
          <w:tcPr>
            <w:tcW w:w="1134" w:type="dxa"/>
          </w:tcPr>
          <w:p w14:paraId="53D132DF"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1B99742C"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730D3FDF" w14:textId="77777777" w:rsidTr="00E37700">
        <w:tc>
          <w:tcPr>
            <w:tcW w:w="1134" w:type="dxa"/>
          </w:tcPr>
          <w:p w14:paraId="5450E646"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3E9EF441" w14:textId="77777777" w:rsidR="00F50D05" w:rsidRPr="0084259B" w:rsidRDefault="00F50D05" w:rsidP="00FC3DC5">
            <w:pPr>
              <w:pStyle w:val="03-01Tabellentext"/>
              <w:rPr>
                <w:lang w:val="en-GB"/>
              </w:rPr>
            </w:pPr>
            <w:r w:rsidRPr="0084259B">
              <w:rPr>
                <w:lang w:val="en-GB"/>
              </w:rPr>
              <w:t>FLSAMBT</w:t>
            </w:r>
          </w:p>
        </w:tc>
      </w:tr>
      <w:tr w:rsidR="00F50D05" w:rsidRPr="0084259B" w14:paraId="6019370E" w14:textId="77777777" w:rsidTr="00E37700">
        <w:trPr>
          <w:trHeight w:val="61"/>
        </w:trPr>
        <w:tc>
          <w:tcPr>
            <w:tcW w:w="1134" w:type="dxa"/>
          </w:tcPr>
          <w:p w14:paraId="5E583B2E" w14:textId="77777777" w:rsidR="00F50D05" w:rsidRPr="0084259B" w:rsidRDefault="00F50D05" w:rsidP="00FC3DC5">
            <w:pPr>
              <w:pStyle w:val="03-01Tabellentext"/>
              <w:rPr>
                <w:lang w:val="en-GB"/>
              </w:rPr>
            </w:pPr>
            <w:r w:rsidRPr="0084259B">
              <w:rPr>
                <w:lang w:val="en-GB"/>
              </w:rPr>
              <w:t>Quantity:</w:t>
            </w:r>
          </w:p>
        </w:tc>
        <w:tc>
          <w:tcPr>
            <w:tcW w:w="1701" w:type="dxa"/>
          </w:tcPr>
          <w:p w14:paraId="79E34693" w14:textId="77777777" w:rsidR="00F50D05" w:rsidRPr="0084259B" w:rsidRDefault="00F50D05" w:rsidP="00FC3DC5">
            <w:pPr>
              <w:pStyle w:val="03-01Tabellentext"/>
              <w:rPr>
                <w:lang w:val="en-GB"/>
              </w:rPr>
            </w:pPr>
            <w:r w:rsidRPr="0084259B">
              <w:rPr>
                <w:lang w:val="en-GB"/>
              </w:rPr>
              <w:t>…………….</w:t>
            </w:r>
          </w:p>
        </w:tc>
        <w:tc>
          <w:tcPr>
            <w:tcW w:w="1701" w:type="dxa"/>
          </w:tcPr>
          <w:p w14:paraId="1F1760B4" w14:textId="77777777" w:rsidR="00F50D05" w:rsidRPr="0084259B" w:rsidRDefault="00F50D05" w:rsidP="00FC3DC5">
            <w:pPr>
              <w:pStyle w:val="03-01Tabellentext"/>
              <w:rPr>
                <w:lang w:val="en-GB"/>
              </w:rPr>
            </w:pPr>
            <w:r w:rsidRPr="0084259B">
              <w:rPr>
                <w:lang w:val="en-GB"/>
              </w:rPr>
              <w:t>Piece(s)</w:t>
            </w:r>
          </w:p>
        </w:tc>
        <w:tc>
          <w:tcPr>
            <w:tcW w:w="1701" w:type="dxa"/>
          </w:tcPr>
          <w:p w14:paraId="5EE59110" w14:textId="77777777" w:rsidR="00F50D05" w:rsidRPr="0084259B" w:rsidRDefault="00F50D05" w:rsidP="00FC3DC5">
            <w:pPr>
              <w:pStyle w:val="03-01Tabellentext"/>
              <w:rPr>
                <w:lang w:val="en-GB"/>
              </w:rPr>
            </w:pPr>
            <w:r w:rsidRPr="0084259B">
              <w:rPr>
                <w:lang w:val="en-GB"/>
              </w:rPr>
              <w:t>UP: ……………</w:t>
            </w:r>
          </w:p>
        </w:tc>
        <w:tc>
          <w:tcPr>
            <w:tcW w:w="1701" w:type="dxa"/>
          </w:tcPr>
          <w:p w14:paraId="27FAEB14" w14:textId="77777777" w:rsidR="00F50D05" w:rsidRPr="0084259B" w:rsidRDefault="00F50D05" w:rsidP="00FC3DC5">
            <w:pPr>
              <w:pStyle w:val="03-01Tabellentext"/>
              <w:rPr>
                <w:lang w:val="en-GB"/>
              </w:rPr>
            </w:pPr>
            <w:r w:rsidRPr="0084259B">
              <w:rPr>
                <w:lang w:val="en-GB"/>
              </w:rPr>
              <w:t>TP: ……………</w:t>
            </w:r>
          </w:p>
        </w:tc>
      </w:tr>
    </w:tbl>
    <w:p w14:paraId="4261F74B" w14:textId="77777777" w:rsidR="00F50D05" w:rsidRPr="0084259B" w:rsidRDefault="00F50D05" w:rsidP="00FC3DC5">
      <w:pPr>
        <w:rPr>
          <w:lang w:val="en-GB"/>
        </w:rPr>
      </w:pPr>
    </w:p>
    <w:p w14:paraId="4358BE9B" w14:textId="77777777" w:rsidR="001943EA" w:rsidRPr="0084259B" w:rsidRDefault="001943EA" w:rsidP="00FC3DC5">
      <w:pPr>
        <w:rPr>
          <w:lang w:val="en-GB"/>
        </w:rPr>
      </w:pPr>
    </w:p>
    <w:p w14:paraId="3E95094A" w14:textId="77777777" w:rsidR="001943EA" w:rsidRPr="0084259B" w:rsidRDefault="001943EA" w:rsidP="00FC3DC5">
      <w:pPr>
        <w:pStyle w:val="00-02Option"/>
        <w:rPr>
          <w:lang w:val="en-GB"/>
        </w:rPr>
      </w:pPr>
      <w:r w:rsidRPr="0084259B">
        <w:rPr>
          <w:lang w:val="en-GB"/>
        </w:rPr>
        <w:t>Barrier boom alternative 2:</w:t>
      </w:r>
    </w:p>
    <w:p w14:paraId="76923292" w14:textId="77777777" w:rsidR="00F639D4" w:rsidRPr="0084259B" w:rsidRDefault="00F639D4" w:rsidP="00F639D4">
      <w:pPr>
        <w:rPr>
          <w:lang w:val="en-GB"/>
        </w:rPr>
      </w:pPr>
    </w:p>
    <w:p w14:paraId="61AB114F" w14:textId="77777777" w:rsidR="001943EA" w:rsidRPr="0084259B" w:rsidRDefault="001943EA"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7AC3F0B7" w14:textId="77777777" w:rsidR="001943EA" w:rsidRPr="0084259B" w:rsidRDefault="001943EA" w:rsidP="00FC3DC5">
      <w:pPr>
        <w:pStyle w:val="00-02Option"/>
        <w:rPr>
          <w:lang w:val="en-GB"/>
        </w:rPr>
      </w:pPr>
      <w:r w:rsidRPr="0084259B">
        <w:rPr>
          <w:lang w:val="en-GB"/>
        </w:rPr>
        <w:t>Barrier boom MicroBoom-AT015 with blocking width 1.5 m</w:t>
      </w:r>
    </w:p>
    <w:p w14:paraId="49F6A7B2" w14:textId="77777777" w:rsidR="001943EA" w:rsidRPr="0084259B" w:rsidRDefault="001943EA" w:rsidP="00FC3DC5">
      <w:pPr>
        <w:pStyle w:val="01-01Haupttext"/>
        <w:rPr>
          <w:lang w:val="en-GB"/>
        </w:rPr>
      </w:pPr>
      <w:r w:rsidRPr="0084259B">
        <w:rPr>
          <w:lang w:val="en-GB"/>
        </w:rPr>
        <w:t>Soft barrier boom made of round aluminium core, diameter 38 mm, coated with foam material, outer diameter approx. 80 mm, wrapped with red reflective stripes every 500 mm.</w:t>
      </w:r>
    </w:p>
    <w:p w14:paraId="168C4463" w14:textId="77777777" w:rsidR="001943EA" w:rsidRPr="0084259B" w:rsidRDefault="001943EA" w:rsidP="00FC3DC5">
      <w:pPr>
        <w:pStyle w:val="01-01Haupttext"/>
        <w:rPr>
          <w:lang w:val="en-GB"/>
        </w:rPr>
      </w:pPr>
      <w:r w:rsidRPr="0084259B">
        <w:rPr>
          <w:lang w:val="en-GB"/>
        </w:rPr>
        <w:t>Fixed boom length for blocking width 1.5 m, cannot be shortened.</w:t>
      </w:r>
    </w:p>
    <w:p w14:paraId="1E2852F3" w14:textId="77777777" w:rsidR="001943EA" w:rsidRPr="0084259B" w:rsidRDefault="001943EA"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7FA7A0FF" w14:textId="77777777" w:rsidTr="00E37700">
        <w:tc>
          <w:tcPr>
            <w:tcW w:w="1134" w:type="dxa"/>
          </w:tcPr>
          <w:p w14:paraId="0C02E49C"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6608EE37"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43AB045A" w14:textId="77777777" w:rsidTr="00E37700">
        <w:tc>
          <w:tcPr>
            <w:tcW w:w="1134" w:type="dxa"/>
          </w:tcPr>
          <w:p w14:paraId="5CD861DA"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742ED4EA" w14:textId="77777777" w:rsidR="00F50D05" w:rsidRPr="0084259B" w:rsidRDefault="00016918" w:rsidP="00FC3DC5">
            <w:pPr>
              <w:pStyle w:val="03-01Tabellentext"/>
              <w:rPr>
                <w:lang w:val="en-GB"/>
              </w:rPr>
            </w:pPr>
            <w:r>
              <w:rPr>
                <w:lang w:val="en-GB"/>
              </w:rPr>
              <w:t>MICROBOOM</w:t>
            </w:r>
            <w:r w:rsidR="00611DC7" w:rsidRPr="0084259B">
              <w:rPr>
                <w:lang w:val="en-GB"/>
              </w:rPr>
              <w:t>-AT015</w:t>
            </w:r>
          </w:p>
        </w:tc>
      </w:tr>
      <w:tr w:rsidR="00F50D05" w:rsidRPr="0084259B" w14:paraId="39619D94" w14:textId="77777777" w:rsidTr="00E37700">
        <w:trPr>
          <w:trHeight w:val="61"/>
        </w:trPr>
        <w:tc>
          <w:tcPr>
            <w:tcW w:w="1134" w:type="dxa"/>
          </w:tcPr>
          <w:p w14:paraId="12D2C78A" w14:textId="77777777" w:rsidR="00F50D05" w:rsidRPr="0084259B" w:rsidRDefault="00F50D05" w:rsidP="00FC3DC5">
            <w:pPr>
              <w:pStyle w:val="03-01Tabellentext"/>
              <w:rPr>
                <w:lang w:val="en-GB"/>
              </w:rPr>
            </w:pPr>
            <w:r w:rsidRPr="0084259B">
              <w:rPr>
                <w:lang w:val="en-GB"/>
              </w:rPr>
              <w:t>Quantity:</w:t>
            </w:r>
          </w:p>
        </w:tc>
        <w:tc>
          <w:tcPr>
            <w:tcW w:w="1701" w:type="dxa"/>
          </w:tcPr>
          <w:p w14:paraId="3B3DC09D" w14:textId="77777777" w:rsidR="00F50D05" w:rsidRPr="0084259B" w:rsidRDefault="00F50D05" w:rsidP="00FC3DC5">
            <w:pPr>
              <w:pStyle w:val="03-01Tabellentext"/>
              <w:rPr>
                <w:lang w:val="en-GB"/>
              </w:rPr>
            </w:pPr>
            <w:r w:rsidRPr="0084259B">
              <w:rPr>
                <w:lang w:val="en-GB"/>
              </w:rPr>
              <w:t>…………….</w:t>
            </w:r>
          </w:p>
        </w:tc>
        <w:tc>
          <w:tcPr>
            <w:tcW w:w="1701" w:type="dxa"/>
          </w:tcPr>
          <w:p w14:paraId="4B132BD0" w14:textId="77777777" w:rsidR="00F50D05" w:rsidRPr="0084259B" w:rsidRDefault="00F50D05" w:rsidP="00FC3DC5">
            <w:pPr>
              <w:pStyle w:val="03-01Tabellentext"/>
              <w:rPr>
                <w:lang w:val="en-GB"/>
              </w:rPr>
            </w:pPr>
            <w:r w:rsidRPr="0084259B">
              <w:rPr>
                <w:lang w:val="en-GB"/>
              </w:rPr>
              <w:t>Piece(s)</w:t>
            </w:r>
          </w:p>
        </w:tc>
        <w:tc>
          <w:tcPr>
            <w:tcW w:w="1701" w:type="dxa"/>
          </w:tcPr>
          <w:p w14:paraId="3984B02A" w14:textId="77777777" w:rsidR="00F50D05" w:rsidRPr="0084259B" w:rsidRDefault="00F50D05" w:rsidP="00FC3DC5">
            <w:pPr>
              <w:pStyle w:val="03-01Tabellentext"/>
              <w:rPr>
                <w:lang w:val="en-GB"/>
              </w:rPr>
            </w:pPr>
            <w:r w:rsidRPr="0084259B">
              <w:rPr>
                <w:lang w:val="en-GB"/>
              </w:rPr>
              <w:t>UP: ……………</w:t>
            </w:r>
          </w:p>
        </w:tc>
        <w:tc>
          <w:tcPr>
            <w:tcW w:w="1701" w:type="dxa"/>
          </w:tcPr>
          <w:p w14:paraId="326720C9" w14:textId="77777777" w:rsidR="00F50D05" w:rsidRPr="0084259B" w:rsidRDefault="00F50D05" w:rsidP="00FC3DC5">
            <w:pPr>
              <w:pStyle w:val="03-01Tabellentext"/>
              <w:rPr>
                <w:lang w:val="en-GB"/>
              </w:rPr>
            </w:pPr>
            <w:r w:rsidRPr="0084259B">
              <w:rPr>
                <w:lang w:val="en-GB"/>
              </w:rPr>
              <w:t>TP: ……………</w:t>
            </w:r>
          </w:p>
        </w:tc>
      </w:tr>
    </w:tbl>
    <w:p w14:paraId="70E71972" w14:textId="77777777" w:rsidR="00F50D05" w:rsidRDefault="00F50D05" w:rsidP="00FC3DC5">
      <w:pPr>
        <w:rPr>
          <w:lang w:val="en-GB"/>
        </w:rPr>
      </w:pPr>
    </w:p>
    <w:p w14:paraId="6CC80CB8" w14:textId="77777777" w:rsidR="00016918" w:rsidRDefault="00016918">
      <w:pPr>
        <w:rPr>
          <w:lang w:val="en-GB"/>
        </w:rPr>
      </w:pPr>
      <w:r>
        <w:rPr>
          <w:lang w:val="en-GB"/>
        </w:rPr>
        <w:br w:type="page"/>
      </w:r>
    </w:p>
    <w:p w14:paraId="519CD4AC" w14:textId="77777777" w:rsidR="001943EA" w:rsidRPr="0084259B" w:rsidRDefault="001943EA" w:rsidP="00F50D05">
      <w:pPr>
        <w:pStyle w:val="00-01Position"/>
        <w:rPr>
          <w:lang w:val="en-GB"/>
        </w:rPr>
      </w:pPr>
      <w:r w:rsidRPr="0084259B">
        <w:rPr>
          <w:lang w:val="en-GB"/>
        </w:rPr>
        <w:lastRenderedPageBreak/>
        <w:t>[Item: ………</w:t>
      </w:r>
      <w:proofErr w:type="gramStart"/>
      <w:r w:rsidRPr="0084259B">
        <w:rPr>
          <w:lang w:val="en-GB"/>
        </w:rPr>
        <w:t>…..</w:t>
      </w:r>
      <w:proofErr w:type="gramEnd"/>
      <w:r w:rsidRPr="0084259B">
        <w:rPr>
          <w:lang w:val="en-GB"/>
        </w:rPr>
        <w:t>]</w:t>
      </w:r>
    </w:p>
    <w:p w14:paraId="08979EA2" w14:textId="77777777" w:rsidR="001943EA" w:rsidRPr="0084259B" w:rsidRDefault="001943EA" w:rsidP="00FC3DC5">
      <w:pPr>
        <w:pStyle w:val="00-02Option"/>
        <w:rPr>
          <w:lang w:val="en-GB"/>
        </w:rPr>
      </w:pPr>
      <w:r w:rsidRPr="0084259B">
        <w:rPr>
          <w:lang w:val="en-GB"/>
        </w:rPr>
        <w:t>Swing-away flange for soft MicroBoom-AT015 round boom</w:t>
      </w:r>
    </w:p>
    <w:p w14:paraId="3BAD5FA7" w14:textId="77777777" w:rsidR="001943EA" w:rsidRPr="0084259B" w:rsidRDefault="001943EA" w:rsidP="00FC3DC5">
      <w:pPr>
        <w:pStyle w:val="01-01Haupttext"/>
        <w:rPr>
          <w:lang w:val="en-GB"/>
        </w:rPr>
      </w:pPr>
      <w:r w:rsidRPr="0084259B">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053B695B" w14:textId="77777777" w:rsidR="001943EA" w:rsidRPr="0084259B" w:rsidRDefault="001943EA" w:rsidP="00FC3DC5">
      <w:pPr>
        <w:rPr>
          <w:lang w:val="en-GB"/>
        </w:rPr>
      </w:pPr>
    </w:p>
    <w:p w14:paraId="534579CF" w14:textId="77777777" w:rsidR="001943EA" w:rsidRPr="0084259B" w:rsidRDefault="001943EA" w:rsidP="00FC3DC5">
      <w:pPr>
        <w:pStyle w:val="01-01Haupttext"/>
        <w:rPr>
          <w:lang w:val="en-GB"/>
        </w:rPr>
      </w:pPr>
      <w:r w:rsidRPr="0084259B">
        <w:rPr>
          <w:lang w:val="en-GB"/>
        </w:rPr>
        <w:t>Note: For this function option boom contact BAK01 is mandatory.</w:t>
      </w:r>
    </w:p>
    <w:p w14:paraId="2B5EEB6B" w14:textId="77777777" w:rsidR="001943EA" w:rsidRPr="0084259B" w:rsidRDefault="001943EA"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05EEEF23" w14:textId="77777777" w:rsidTr="00E37700">
        <w:tc>
          <w:tcPr>
            <w:tcW w:w="1134" w:type="dxa"/>
          </w:tcPr>
          <w:p w14:paraId="737A2CF4"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311B789D"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1A265D9E" w14:textId="77777777" w:rsidTr="00E37700">
        <w:tc>
          <w:tcPr>
            <w:tcW w:w="1134" w:type="dxa"/>
          </w:tcPr>
          <w:p w14:paraId="3A58CBDC"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7B918EF6" w14:textId="77777777" w:rsidR="00F50D05" w:rsidRPr="0084259B" w:rsidRDefault="00F50D05" w:rsidP="00FC3DC5">
            <w:pPr>
              <w:pStyle w:val="03-01Tabellentext"/>
              <w:rPr>
                <w:lang w:val="en-GB"/>
              </w:rPr>
            </w:pPr>
            <w:r w:rsidRPr="0084259B">
              <w:rPr>
                <w:lang w:val="en-GB"/>
              </w:rPr>
              <w:t>FLSAMBXT</w:t>
            </w:r>
          </w:p>
        </w:tc>
      </w:tr>
      <w:tr w:rsidR="00F50D05" w:rsidRPr="0084259B" w14:paraId="0C618A10" w14:textId="77777777" w:rsidTr="00E37700">
        <w:trPr>
          <w:trHeight w:val="61"/>
        </w:trPr>
        <w:tc>
          <w:tcPr>
            <w:tcW w:w="1134" w:type="dxa"/>
          </w:tcPr>
          <w:p w14:paraId="4CE23FC1" w14:textId="77777777" w:rsidR="00F50D05" w:rsidRPr="0084259B" w:rsidRDefault="00F50D05" w:rsidP="00FC3DC5">
            <w:pPr>
              <w:pStyle w:val="03-01Tabellentext"/>
              <w:rPr>
                <w:lang w:val="en-GB"/>
              </w:rPr>
            </w:pPr>
            <w:r w:rsidRPr="0084259B">
              <w:rPr>
                <w:lang w:val="en-GB"/>
              </w:rPr>
              <w:t>Quantity:</w:t>
            </w:r>
          </w:p>
        </w:tc>
        <w:tc>
          <w:tcPr>
            <w:tcW w:w="1701" w:type="dxa"/>
          </w:tcPr>
          <w:p w14:paraId="1EB4A249" w14:textId="77777777" w:rsidR="00F50D05" w:rsidRPr="0084259B" w:rsidRDefault="00F50D05" w:rsidP="00FC3DC5">
            <w:pPr>
              <w:pStyle w:val="03-01Tabellentext"/>
              <w:rPr>
                <w:lang w:val="en-GB"/>
              </w:rPr>
            </w:pPr>
            <w:r w:rsidRPr="0084259B">
              <w:rPr>
                <w:lang w:val="en-GB"/>
              </w:rPr>
              <w:t>…………….</w:t>
            </w:r>
          </w:p>
        </w:tc>
        <w:tc>
          <w:tcPr>
            <w:tcW w:w="1701" w:type="dxa"/>
          </w:tcPr>
          <w:p w14:paraId="12C295D3" w14:textId="77777777" w:rsidR="00F50D05" w:rsidRPr="0084259B" w:rsidRDefault="00F50D05" w:rsidP="00FC3DC5">
            <w:pPr>
              <w:pStyle w:val="03-01Tabellentext"/>
              <w:rPr>
                <w:lang w:val="en-GB"/>
              </w:rPr>
            </w:pPr>
            <w:r w:rsidRPr="0084259B">
              <w:rPr>
                <w:lang w:val="en-GB"/>
              </w:rPr>
              <w:t>Piece(s)</w:t>
            </w:r>
          </w:p>
        </w:tc>
        <w:tc>
          <w:tcPr>
            <w:tcW w:w="1701" w:type="dxa"/>
          </w:tcPr>
          <w:p w14:paraId="4DFA882F" w14:textId="77777777" w:rsidR="00F50D05" w:rsidRPr="0084259B" w:rsidRDefault="00F50D05" w:rsidP="00FC3DC5">
            <w:pPr>
              <w:pStyle w:val="03-01Tabellentext"/>
              <w:rPr>
                <w:lang w:val="en-GB"/>
              </w:rPr>
            </w:pPr>
            <w:r w:rsidRPr="0084259B">
              <w:rPr>
                <w:lang w:val="en-GB"/>
              </w:rPr>
              <w:t>UP: ……………</w:t>
            </w:r>
          </w:p>
        </w:tc>
        <w:tc>
          <w:tcPr>
            <w:tcW w:w="1701" w:type="dxa"/>
          </w:tcPr>
          <w:p w14:paraId="1F474652" w14:textId="77777777" w:rsidR="00F50D05" w:rsidRPr="0084259B" w:rsidRDefault="00F50D05" w:rsidP="00FC3DC5">
            <w:pPr>
              <w:pStyle w:val="03-01Tabellentext"/>
              <w:rPr>
                <w:lang w:val="en-GB"/>
              </w:rPr>
            </w:pPr>
            <w:r w:rsidRPr="0084259B">
              <w:rPr>
                <w:lang w:val="en-GB"/>
              </w:rPr>
              <w:t>TP: ……………</w:t>
            </w:r>
          </w:p>
        </w:tc>
      </w:tr>
    </w:tbl>
    <w:p w14:paraId="14FA4C3A" w14:textId="77777777" w:rsidR="00016918" w:rsidRDefault="00016918" w:rsidP="00FC3DC5">
      <w:pPr>
        <w:rPr>
          <w:lang w:val="en-GB"/>
        </w:rPr>
      </w:pPr>
    </w:p>
    <w:p w14:paraId="614AFA53" w14:textId="77777777" w:rsidR="00F50D05" w:rsidRPr="0084259B" w:rsidRDefault="00F50D05" w:rsidP="00FC3DC5">
      <w:pPr>
        <w:rPr>
          <w:rFonts w:cs="Arial"/>
          <w:lang w:val="en-GB"/>
        </w:rPr>
      </w:pPr>
    </w:p>
    <w:p w14:paraId="14723745" w14:textId="77777777" w:rsidR="001943EA" w:rsidRPr="0084259B" w:rsidRDefault="001943EA" w:rsidP="00FC3DC5">
      <w:pPr>
        <w:pStyle w:val="00-02Option"/>
        <w:rPr>
          <w:lang w:val="en-GB"/>
        </w:rPr>
      </w:pPr>
      <w:r w:rsidRPr="0084259B">
        <w:rPr>
          <w:lang w:val="en-GB"/>
        </w:rPr>
        <w:t>Barrier boom alternative 3:</w:t>
      </w:r>
    </w:p>
    <w:p w14:paraId="7CBF01DE" w14:textId="77777777" w:rsidR="00F639D4" w:rsidRPr="0084259B" w:rsidRDefault="00F639D4" w:rsidP="00F639D4">
      <w:pPr>
        <w:rPr>
          <w:lang w:val="en-GB"/>
        </w:rPr>
      </w:pPr>
    </w:p>
    <w:p w14:paraId="46B79D81" w14:textId="77777777" w:rsidR="001943EA" w:rsidRPr="0084259B" w:rsidRDefault="001943EA"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0D224172" w14:textId="77777777" w:rsidR="001943EA" w:rsidRPr="0084259B" w:rsidRDefault="001943EA" w:rsidP="00FC3DC5">
      <w:pPr>
        <w:pStyle w:val="00-02Option"/>
        <w:rPr>
          <w:lang w:val="en-GB"/>
        </w:rPr>
      </w:pPr>
      <w:r w:rsidRPr="0084259B">
        <w:rPr>
          <w:lang w:val="en-GB"/>
        </w:rPr>
        <w:t>Barrier boom MicroBoom-AT015 with blocking width 1.5 m</w:t>
      </w:r>
    </w:p>
    <w:p w14:paraId="7635753F" w14:textId="77777777" w:rsidR="001943EA" w:rsidRPr="0084259B" w:rsidRDefault="001943EA" w:rsidP="00FC3DC5">
      <w:pPr>
        <w:pStyle w:val="01-01Haupttext"/>
        <w:rPr>
          <w:lang w:val="en-GB"/>
        </w:rPr>
      </w:pPr>
      <w:r w:rsidRPr="0084259B">
        <w:rPr>
          <w:lang w:val="en-GB"/>
        </w:rPr>
        <w:t>Soft barrier boom made of round aluminium core, diameter 38 mm, coated with foam material, outer diameter approx. 80 mm, wrapped with red reflective stripes every 500 mm.</w:t>
      </w:r>
    </w:p>
    <w:p w14:paraId="7BDFF2FC" w14:textId="77777777" w:rsidR="001943EA" w:rsidRPr="0084259B" w:rsidRDefault="001943EA" w:rsidP="00FC3DC5">
      <w:pPr>
        <w:pStyle w:val="01-01Haupttext"/>
        <w:rPr>
          <w:lang w:val="en-GB"/>
        </w:rPr>
      </w:pPr>
      <w:r w:rsidRPr="0084259B">
        <w:rPr>
          <w:lang w:val="en-GB"/>
        </w:rPr>
        <w:t>Fixed boom length for blocking width 1.5 m, cannot be shortened.</w:t>
      </w:r>
    </w:p>
    <w:p w14:paraId="5979AC8D" w14:textId="77777777" w:rsidR="001943EA" w:rsidRPr="0084259B" w:rsidRDefault="001943EA"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140D0700" w14:textId="77777777" w:rsidTr="00E37700">
        <w:tc>
          <w:tcPr>
            <w:tcW w:w="1134" w:type="dxa"/>
          </w:tcPr>
          <w:p w14:paraId="2BDD7291"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6980FA3E"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21BB406F" w14:textId="77777777" w:rsidTr="00E37700">
        <w:tc>
          <w:tcPr>
            <w:tcW w:w="1134" w:type="dxa"/>
          </w:tcPr>
          <w:p w14:paraId="52D242BF"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6757789E" w14:textId="77777777" w:rsidR="00F50D05" w:rsidRPr="0084259B" w:rsidRDefault="00016918" w:rsidP="00FC3DC5">
            <w:pPr>
              <w:pStyle w:val="03-01Tabellentext"/>
              <w:rPr>
                <w:lang w:val="en-GB"/>
              </w:rPr>
            </w:pPr>
            <w:r>
              <w:rPr>
                <w:lang w:val="en-GB"/>
              </w:rPr>
              <w:t>MICROBOOM</w:t>
            </w:r>
            <w:r w:rsidR="00611DC7" w:rsidRPr="0084259B">
              <w:rPr>
                <w:lang w:val="en-GB"/>
              </w:rPr>
              <w:t>-AT015</w:t>
            </w:r>
          </w:p>
        </w:tc>
      </w:tr>
      <w:tr w:rsidR="00F50D05" w:rsidRPr="0084259B" w14:paraId="5419E95E" w14:textId="77777777" w:rsidTr="00E37700">
        <w:trPr>
          <w:trHeight w:val="61"/>
        </w:trPr>
        <w:tc>
          <w:tcPr>
            <w:tcW w:w="1134" w:type="dxa"/>
          </w:tcPr>
          <w:p w14:paraId="27A39F8B" w14:textId="77777777" w:rsidR="00F50D05" w:rsidRPr="0084259B" w:rsidRDefault="00F50D05" w:rsidP="00FC3DC5">
            <w:pPr>
              <w:pStyle w:val="03-01Tabellentext"/>
              <w:rPr>
                <w:lang w:val="en-GB"/>
              </w:rPr>
            </w:pPr>
            <w:r w:rsidRPr="0084259B">
              <w:rPr>
                <w:lang w:val="en-GB"/>
              </w:rPr>
              <w:t>Quantity:</w:t>
            </w:r>
          </w:p>
        </w:tc>
        <w:tc>
          <w:tcPr>
            <w:tcW w:w="1701" w:type="dxa"/>
          </w:tcPr>
          <w:p w14:paraId="4B2C5A55" w14:textId="77777777" w:rsidR="00F50D05" w:rsidRPr="0084259B" w:rsidRDefault="00F50D05" w:rsidP="00FC3DC5">
            <w:pPr>
              <w:pStyle w:val="03-01Tabellentext"/>
              <w:rPr>
                <w:lang w:val="en-GB"/>
              </w:rPr>
            </w:pPr>
            <w:r w:rsidRPr="0084259B">
              <w:rPr>
                <w:lang w:val="en-GB"/>
              </w:rPr>
              <w:t>…………….</w:t>
            </w:r>
          </w:p>
        </w:tc>
        <w:tc>
          <w:tcPr>
            <w:tcW w:w="1701" w:type="dxa"/>
          </w:tcPr>
          <w:p w14:paraId="7F92499D" w14:textId="77777777" w:rsidR="00F50D05" w:rsidRPr="0084259B" w:rsidRDefault="00F50D05" w:rsidP="00FC3DC5">
            <w:pPr>
              <w:pStyle w:val="03-01Tabellentext"/>
              <w:rPr>
                <w:lang w:val="en-GB"/>
              </w:rPr>
            </w:pPr>
            <w:r w:rsidRPr="0084259B">
              <w:rPr>
                <w:lang w:val="en-GB"/>
              </w:rPr>
              <w:t>Piece(s)</w:t>
            </w:r>
          </w:p>
        </w:tc>
        <w:tc>
          <w:tcPr>
            <w:tcW w:w="1701" w:type="dxa"/>
          </w:tcPr>
          <w:p w14:paraId="2A1F0AF7" w14:textId="77777777" w:rsidR="00F50D05" w:rsidRPr="0084259B" w:rsidRDefault="00F50D05" w:rsidP="00FC3DC5">
            <w:pPr>
              <w:pStyle w:val="03-01Tabellentext"/>
              <w:rPr>
                <w:lang w:val="en-GB"/>
              </w:rPr>
            </w:pPr>
            <w:r w:rsidRPr="0084259B">
              <w:rPr>
                <w:lang w:val="en-GB"/>
              </w:rPr>
              <w:t>UP: ……………</w:t>
            </w:r>
          </w:p>
        </w:tc>
        <w:tc>
          <w:tcPr>
            <w:tcW w:w="1701" w:type="dxa"/>
          </w:tcPr>
          <w:p w14:paraId="03F4742F" w14:textId="77777777" w:rsidR="00F50D05" w:rsidRPr="0084259B" w:rsidRDefault="00F50D05" w:rsidP="00FC3DC5">
            <w:pPr>
              <w:pStyle w:val="03-01Tabellentext"/>
              <w:rPr>
                <w:lang w:val="en-GB"/>
              </w:rPr>
            </w:pPr>
            <w:r w:rsidRPr="0084259B">
              <w:rPr>
                <w:lang w:val="en-GB"/>
              </w:rPr>
              <w:t>TP: ……………</w:t>
            </w:r>
          </w:p>
        </w:tc>
      </w:tr>
    </w:tbl>
    <w:p w14:paraId="011AA121" w14:textId="77777777" w:rsidR="00F50D05" w:rsidRPr="0084259B" w:rsidRDefault="00F50D05" w:rsidP="00FC3DC5">
      <w:pPr>
        <w:rPr>
          <w:lang w:val="en-GB"/>
        </w:rPr>
      </w:pPr>
    </w:p>
    <w:p w14:paraId="75A42AA1" w14:textId="77777777" w:rsidR="001943EA" w:rsidRPr="0084259B" w:rsidRDefault="001943EA" w:rsidP="00FC3DC5">
      <w:pPr>
        <w:rPr>
          <w:b/>
          <w:bCs/>
          <w:lang w:val="en-GB"/>
        </w:rPr>
      </w:pPr>
    </w:p>
    <w:p w14:paraId="360452CF" w14:textId="77777777" w:rsidR="001943EA" w:rsidRPr="0084259B" w:rsidRDefault="001943EA"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5EE99901" w14:textId="77777777" w:rsidR="001943EA" w:rsidRPr="0084259B" w:rsidRDefault="001943EA" w:rsidP="00FC3DC5">
      <w:pPr>
        <w:pStyle w:val="00-02Option"/>
        <w:rPr>
          <w:lang w:val="en-GB"/>
        </w:rPr>
      </w:pPr>
      <w:r w:rsidRPr="0084259B">
        <w:rPr>
          <w:lang w:val="en-GB"/>
        </w:rPr>
        <w:t>Automatic swing-away flange for soft MicroBoom-AT015 round boom</w:t>
      </w:r>
    </w:p>
    <w:p w14:paraId="429F91FB" w14:textId="77777777" w:rsidR="001943EA" w:rsidRPr="0084259B" w:rsidRDefault="001943EA" w:rsidP="00FC3DC5">
      <w:pPr>
        <w:pStyle w:val="01-01Haupttext"/>
        <w:rPr>
          <w:lang w:val="en-GB"/>
        </w:rPr>
      </w:pPr>
      <w:r w:rsidRPr="0084259B">
        <w:rPr>
          <w:lang w:val="en-GB"/>
        </w:rPr>
        <w:t>Barrier boom is released by a vehicle in the event of horizontal impact and swings out in the direction of travel to protect the barrier boom and reduce damage to the vehicle. After deflexion of the barrier boom, the barrier opens slowly and swivels the barrier boom out of the dangerous zone. The barrier boom is automatically retrieved by means of a spring. Depending on the parameter setting, the barrier subsequently closes automatically or according to a separate closing signal.</w:t>
      </w:r>
    </w:p>
    <w:p w14:paraId="7EB0231F" w14:textId="77777777" w:rsidR="001943EA" w:rsidRPr="0084259B" w:rsidRDefault="001943EA" w:rsidP="00FC3DC5">
      <w:pPr>
        <w:rPr>
          <w:lang w:val="en-GB"/>
        </w:rPr>
      </w:pPr>
    </w:p>
    <w:p w14:paraId="46404D67" w14:textId="77777777" w:rsidR="001943EA" w:rsidRPr="0084259B" w:rsidRDefault="001943EA" w:rsidP="00FC3DC5">
      <w:pPr>
        <w:pStyle w:val="01-01Haupttext"/>
        <w:rPr>
          <w:lang w:val="en-GB"/>
        </w:rPr>
      </w:pPr>
      <w:r w:rsidRPr="0084259B">
        <w:rPr>
          <w:lang w:val="en-GB"/>
        </w:rPr>
        <w:t>Note: For this function option boom contact BAK01 is mandatory.</w:t>
      </w:r>
    </w:p>
    <w:p w14:paraId="2BE64D0C" w14:textId="77777777" w:rsidR="001943EA" w:rsidRPr="0084259B" w:rsidRDefault="001943EA"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24C33417" w14:textId="77777777" w:rsidTr="00E37700">
        <w:tc>
          <w:tcPr>
            <w:tcW w:w="1134" w:type="dxa"/>
          </w:tcPr>
          <w:p w14:paraId="3D269D07"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0D62DCF4"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4B1B3715" w14:textId="77777777" w:rsidTr="00E37700">
        <w:tc>
          <w:tcPr>
            <w:tcW w:w="1134" w:type="dxa"/>
          </w:tcPr>
          <w:p w14:paraId="6FB219B7"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1E9166A3" w14:textId="77777777" w:rsidR="00F50D05" w:rsidRPr="0084259B" w:rsidRDefault="00F50D05" w:rsidP="00FC3DC5">
            <w:pPr>
              <w:pStyle w:val="03-01Tabellentext"/>
              <w:rPr>
                <w:lang w:val="en-GB"/>
              </w:rPr>
            </w:pPr>
            <w:r w:rsidRPr="0084259B">
              <w:rPr>
                <w:lang w:val="en-GB"/>
              </w:rPr>
              <w:t>FLSAUTOMBXT</w:t>
            </w:r>
          </w:p>
        </w:tc>
      </w:tr>
      <w:tr w:rsidR="00F50D05" w:rsidRPr="0084259B" w14:paraId="41BFC908" w14:textId="77777777" w:rsidTr="00E37700">
        <w:trPr>
          <w:trHeight w:val="61"/>
        </w:trPr>
        <w:tc>
          <w:tcPr>
            <w:tcW w:w="1134" w:type="dxa"/>
          </w:tcPr>
          <w:p w14:paraId="6E1CFF7C" w14:textId="77777777" w:rsidR="00F50D05" w:rsidRPr="0084259B" w:rsidRDefault="00F50D05" w:rsidP="00FC3DC5">
            <w:pPr>
              <w:pStyle w:val="03-01Tabellentext"/>
              <w:rPr>
                <w:lang w:val="en-GB"/>
              </w:rPr>
            </w:pPr>
            <w:r w:rsidRPr="0084259B">
              <w:rPr>
                <w:lang w:val="en-GB"/>
              </w:rPr>
              <w:t>Quantity:</w:t>
            </w:r>
          </w:p>
        </w:tc>
        <w:tc>
          <w:tcPr>
            <w:tcW w:w="1701" w:type="dxa"/>
          </w:tcPr>
          <w:p w14:paraId="69823699" w14:textId="77777777" w:rsidR="00F50D05" w:rsidRPr="0084259B" w:rsidRDefault="00F50D05" w:rsidP="00FC3DC5">
            <w:pPr>
              <w:pStyle w:val="03-01Tabellentext"/>
              <w:rPr>
                <w:lang w:val="en-GB"/>
              </w:rPr>
            </w:pPr>
            <w:r w:rsidRPr="0084259B">
              <w:rPr>
                <w:lang w:val="en-GB"/>
              </w:rPr>
              <w:t>…………….</w:t>
            </w:r>
          </w:p>
        </w:tc>
        <w:tc>
          <w:tcPr>
            <w:tcW w:w="1701" w:type="dxa"/>
          </w:tcPr>
          <w:p w14:paraId="437583D8" w14:textId="77777777" w:rsidR="00F50D05" w:rsidRPr="0084259B" w:rsidRDefault="00F50D05" w:rsidP="00FC3DC5">
            <w:pPr>
              <w:pStyle w:val="03-01Tabellentext"/>
              <w:rPr>
                <w:lang w:val="en-GB"/>
              </w:rPr>
            </w:pPr>
            <w:r w:rsidRPr="0084259B">
              <w:rPr>
                <w:lang w:val="en-GB"/>
              </w:rPr>
              <w:t>Piece(s)</w:t>
            </w:r>
          </w:p>
        </w:tc>
        <w:tc>
          <w:tcPr>
            <w:tcW w:w="1701" w:type="dxa"/>
          </w:tcPr>
          <w:p w14:paraId="0E4FBD67" w14:textId="77777777" w:rsidR="00F50D05" w:rsidRPr="0084259B" w:rsidRDefault="00F50D05" w:rsidP="00FC3DC5">
            <w:pPr>
              <w:pStyle w:val="03-01Tabellentext"/>
              <w:rPr>
                <w:lang w:val="en-GB"/>
              </w:rPr>
            </w:pPr>
            <w:r w:rsidRPr="0084259B">
              <w:rPr>
                <w:lang w:val="en-GB"/>
              </w:rPr>
              <w:t>UP: ……………</w:t>
            </w:r>
          </w:p>
        </w:tc>
        <w:tc>
          <w:tcPr>
            <w:tcW w:w="1701" w:type="dxa"/>
          </w:tcPr>
          <w:p w14:paraId="2421DA48" w14:textId="77777777" w:rsidR="00F50D05" w:rsidRPr="0084259B" w:rsidRDefault="00F50D05" w:rsidP="00FC3DC5">
            <w:pPr>
              <w:pStyle w:val="03-01Tabellentext"/>
              <w:rPr>
                <w:lang w:val="en-GB"/>
              </w:rPr>
            </w:pPr>
            <w:r w:rsidRPr="0084259B">
              <w:rPr>
                <w:lang w:val="en-GB"/>
              </w:rPr>
              <w:t>TP: ……………</w:t>
            </w:r>
          </w:p>
        </w:tc>
      </w:tr>
    </w:tbl>
    <w:p w14:paraId="75901FAE" w14:textId="77777777" w:rsidR="00F50D05" w:rsidRPr="0084259B" w:rsidRDefault="00F50D05" w:rsidP="00FC3DC5">
      <w:pPr>
        <w:rPr>
          <w:lang w:val="en-GB"/>
        </w:rPr>
      </w:pPr>
    </w:p>
    <w:p w14:paraId="351C4601" w14:textId="77777777" w:rsidR="0037077B" w:rsidRPr="0084259B" w:rsidRDefault="0037077B" w:rsidP="00FC3DC5">
      <w:pPr>
        <w:rPr>
          <w:lang w:val="en-GB"/>
        </w:rPr>
      </w:pPr>
    </w:p>
    <w:p w14:paraId="18B66E81" w14:textId="77777777" w:rsidR="0037077B" w:rsidRPr="009D3873" w:rsidRDefault="0037077B" w:rsidP="0037077B">
      <w:pPr>
        <w:pStyle w:val="Default"/>
        <w:ind w:firstLine="567"/>
        <w:jc w:val="both"/>
        <w:rPr>
          <w:rStyle w:val="Fett"/>
          <w:sz w:val="20"/>
          <w:szCs w:val="20"/>
          <w:lang w:val="en-GB"/>
        </w:rPr>
      </w:pPr>
      <w:r w:rsidRPr="009D3873">
        <w:rPr>
          <w:rStyle w:val="Fett"/>
          <w:sz w:val="20"/>
          <w:szCs w:val="20"/>
          <w:lang w:val="en-GB"/>
        </w:rPr>
        <w:t>In addition, the following accessories are required for all barrier boom alternatives:</w:t>
      </w:r>
    </w:p>
    <w:p w14:paraId="29BA120C" w14:textId="77777777" w:rsidR="00611DC7" w:rsidRPr="0084259B" w:rsidRDefault="00611DC7" w:rsidP="00611DC7">
      <w:pPr>
        <w:rPr>
          <w:lang w:val="en-GB"/>
        </w:rPr>
      </w:pPr>
    </w:p>
    <w:p w14:paraId="62531F43" w14:textId="77777777" w:rsidR="0037077B" w:rsidRPr="0084259B" w:rsidRDefault="0037077B"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29E3436E" w14:textId="77777777" w:rsidR="0037077B" w:rsidRPr="0084259B" w:rsidRDefault="0037077B" w:rsidP="00FC3DC5">
      <w:pPr>
        <w:pStyle w:val="00-02Option"/>
        <w:rPr>
          <w:lang w:val="en-GB"/>
        </w:rPr>
      </w:pPr>
      <w:r w:rsidRPr="0084259B">
        <w:rPr>
          <w:lang w:val="en-GB"/>
        </w:rPr>
        <w:t>Boom contact BAK01</w:t>
      </w:r>
    </w:p>
    <w:p w14:paraId="0E9E90A1" w14:textId="77777777" w:rsidR="0037077B" w:rsidRPr="0084259B" w:rsidRDefault="0037077B" w:rsidP="00FC3DC5">
      <w:pPr>
        <w:pStyle w:val="01-01Haupttext"/>
        <w:rPr>
          <w:lang w:val="en-GB"/>
        </w:rPr>
      </w:pPr>
      <w:r w:rsidRPr="0084259B">
        <w:rPr>
          <w:lang w:val="en-GB"/>
        </w:rPr>
        <w:t>Gives feedback to the control unit MGC / MGC Pro when the barrier boom has been released. The barrier then turns the boom flange to the open position so that the barrier boom is swivelled out of the road area.</w:t>
      </w:r>
    </w:p>
    <w:p w14:paraId="741F36C5" w14:textId="77777777" w:rsidR="0037077B" w:rsidRPr="0084259B" w:rsidRDefault="0037077B" w:rsidP="00FC3DC5">
      <w:pPr>
        <w:pStyle w:val="01-01Haupttext"/>
        <w:rPr>
          <w:lang w:val="en-GB"/>
        </w:rPr>
      </w:pPr>
      <w:r w:rsidRPr="0084259B">
        <w:rPr>
          <w:lang w:val="en-GB"/>
        </w:rPr>
        <w:t>If the control unit MGC Pro is used, the control unit can also provide an alarm at an output.</w:t>
      </w:r>
    </w:p>
    <w:p w14:paraId="6C850BF0" w14:textId="77777777" w:rsidR="0037077B" w:rsidRPr="0084259B" w:rsidRDefault="0037077B" w:rsidP="00FC3DC5">
      <w:pPr>
        <w:rPr>
          <w:lang w:val="en-GB"/>
        </w:rPr>
      </w:pPr>
    </w:p>
    <w:p w14:paraId="4727F770" w14:textId="77777777" w:rsidR="00016918" w:rsidRDefault="00016918">
      <w:pPr>
        <w:rPr>
          <w:lang w:val="en-GB"/>
        </w:rPr>
      </w:pPr>
      <w:r>
        <w:rPr>
          <w:lang w:val="en-GB"/>
        </w:rPr>
        <w:br w:type="page"/>
      </w:r>
    </w:p>
    <w:p w14:paraId="634C6A43" w14:textId="77777777" w:rsidR="00B443C2" w:rsidRPr="0084259B" w:rsidRDefault="0071638C" w:rsidP="00FC3DC5">
      <w:pPr>
        <w:pStyle w:val="00-02Option"/>
        <w:rPr>
          <w:lang w:val="en-GB"/>
        </w:rPr>
      </w:pPr>
      <w:r>
        <w:rPr>
          <w:lang w:val="en-GB"/>
        </w:rPr>
        <w:lastRenderedPageBreak/>
        <w:t>Options for toll barrier</w:t>
      </w:r>
      <w:r w:rsidR="00B443C2" w:rsidRPr="0084259B">
        <w:rPr>
          <w:lang w:val="en-GB"/>
        </w:rPr>
        <w:t xml:space="preserve"> Magnetic MHTM™ </w:t>
      </w:r>
      <w:proofErr w:type="spellStart"/>
      <w:r w:rsidR="00B443C2" w:rsidRPr="0084259B">
        <w:rPr>
          <w:lang w:val="en-GB"/>
        </w:rPr>
        <w:t>MicroDrive</w:t>
      </w:r>
      <w:proofErr w:type="spellEnd"/>
      <w:r w:rsidR="00B443C2" w:rsidRPr="0084259B">
        <w:rPr>
          <w:lang w:val="en-GB"/>
        </w:rPr>
        <w:t xml:space="preserve">, type Toll </w:t>
      </w:r>
      <w:proofErr w:type="spellStart"/>
      <w:r w:rsidR="00B443C2" w:rsidRPr="0084259B">
        <w:rPr>
          <w:lang w:val="en-GB"/>
        </w:rPr>
        <w:t>HighSpeed</w:t>
      </w:r>
      <w:proofErr w:type="spellEnd"/>
      <w:r w:rsidR="00B443C2" w:rsidRPr="0084259B">
        <w:rPr>
          <w:lang w:val="en-GB"/>
        </w:rPr>
        <w:t xml:space="preserve"> 2</w:t>
      </w:r>
    </w:p>
    <w:p w14:paraId="05957FBC" w14:textId="77777777" w:rsidR="00611DC7" w:rsidRPr="0084259B" w:rsidRDefault="00611DC7" w:rsidP="00611DC7">
      <w:pPr>
        <w:rPr>
          <w:lang w:val="en-GB"/>
        </w:rPr>
      </w:pPr>
    </w:p>
    <w:p w14:paraId="5351F848" w14:textId="77777777" w:rsidR="00894A5E" w:rsidRPr="0084259B" w:rsidRDefault="00894A5E"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0AAEC9B6" w14:textId="77777777" w:rsidR="00894A5E" w:rsidRPr="0084259B" w:rsidRDefault="00F50D05" w:rsidP="00FC3DC5">
      <w:pPr>
        <w:pStyle w:val="00-02Option"/>
        <w:rPr>
          <w:lang w:val="en-GB"/>
        </w:rPr>
      </w:pPr>
      <w:r w:rsidRPr="0084259B">
        <w:rPr>
          <w:lang w:val="en-GB"/>
        </w:rPr>
        <w:t>Option special colour SL01</w:t>
      </w:r>
    </w:p>
    <w:p w14:paraId="6E7CFFA4" w14:textId="77777777" w:rsidR="00894A5E" w:rsidRPr="0084259B" w:rsidRDefault="00894A5E" w:rsidP="00FC3DC5">
      <w:pPr>
        <w:pStyle w:val="01-01Haupttext"/>
        <w:rPr>
          <w:lang w:val="en-GB"/>
        </w:rPr>
      </w:pPr>
      <w:r w:rsidRPr="0084259B">
        <w:rPr>
          <w:lang w:val="en-GB"/>
        </w:rPr>
        <w:t xml:space="preserve">Barrier housing and </w:t>
      </w:r>
      <w:r w:rsidR="0071638C">
        <w:rPr>
          <w:lang w:val="en-GB"/>
        </w:rPr>
        <w:t xml:space="preserve">hood </w:t>
      </w:r>
      <w:r w:rsidRPr="0084259B">
        <w:rPr>
          <w:lang w:val="en-GB"/>
        </w:rPr>
        <w:t>in the same freely selectable colour: RAL ………</w:t>
      </w:r>
      <w:proofErr w:type="gramStart"/>
      <w:r w:rsidRPr="0084259B">
        <w:rPr>
          <w:lang w:val="en-GB"/>
        </w:rPr>
        <w:t>…..</w:t>
      </w:r>
      <w:proofErr w:type="gramEnd"/>
      <w:r w:rsidRPr="0084259B">
        <w:rPr>
          <w:lang w:val="en-GB"/>
        </w:rPr>
        <w:t xml:space="preserve"> (please fill in).</w:t>
      </w:r>
    </w:p>
    <w:p w14:paraId="4C681D14" w14:textId="77777777" w:rsidR="00894A5E" w:rsidRPr="0084259B" w:rsidRDefault="00894A5E" w:rsidP="00FC3DC5">
      <w:pPr>
        <w:pStyle w:val="01-01Haupttext"/>
        <w:rPr>
          <w:lang w:val="en-GB"/>
        </w:rPr>
      </w:pPr>
      <w:r w:rsidRPr="0084259B">
        <w:rPr>
          <w:lang w:val="en-GB"/>
        </w:rPr>
        <w:t xml:space="preserve">Doors in standard colour (Black grey, </w:t>
      </w:r>
      <w:proofErr w:type="gramStart"/>
      <w:r w:rsidRPr="0084259B">
        <w:rPr>
          <w:lang w:val="en-GB"/>
        </w:rPr>
        <w:t>similar to</w:t>
      </w:r>
      <w:proofErr w:type="gramEnd"/>
      <w:r w:rsidRPr="0084259B">
        <w:rPr>
          <w:lang w:val="en-GB"/>
        </w:rPr>
        <w:t xml:space="preserve"> RAL 7021).</w:t>
      </w:r>
    </w:p>
    <w:p w14:paraId="513074B0" w14:textId="77777777" w:rsidR="00894A5E" w:rsidRPr="0084259B" w:rsidRDefault="00894A5E"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0AF2F06B" w14:textId="77777777" w:rsidTr="00E37700">
        <w:tc>
          <w:tcPr>
            <w:tcW w:w="1134" w:type="dxa"/>
          </w:tcPr>
          <w:p w14:paraId="4AF95768"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5A9B17F5"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2163B331" w14:textId="77777777" w:rsidTr="00E37700">
        <w:tc>
          <w:tcPr>
            <w:tcW w:w="1134" w:type="dxa"/>
          </w:tcPr>
          <w:p w14:paraId="24FDE741"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3B9D6CCC" w14:textId="77777777" w:rsidR="00F50D05" w:rsidRPr="0084259B" w:rsidRDefault="00F50D05" w:rsidP="00FC3DC5">
            <w:pPr>
              <w:pStyle w:val="03-01Tabellentext"/>
              <w:rPr>
                <w:lang w:val="en-GB"/>
              </w:rPr>
            </w:pPr>
            <w:r w:rsidRPr="0084259B">
              <w:rPr>
                <w:lang w:val="en-GB"/>
              </w:rPr>
              <w:t>SL01</w:t>
            </w:r>
          </w:p>
        </w:tc>
      </w:tr>
      <w:tr w:rsidR="00F50D05" w:rsidRPr="0084259B" w14:paraId="6A6B7624" w14:textId="77777777" w:rsidTr="00E37700">
        <w:trPr>
          <w:trHeight w:val="61"/>
        </w:trPr>
        <w:tc>
          <w:tcPr>
            <w:tcW w:w="1134" w:type="dxa"/>
          </w:tcPr>
          <w:p w14:paraId="08DE138E" w14:textId="77777777" w:rsidR="00F50D05" w:rsidRPr="0084259B" w:rsidRDefault="00F50D05" w:rsidP="00FC3DC5">
            <w:pPr>
              <w:pStyle w:val="03-01Tabellentext"/>
              <w:rPr>
                <w:lang w:val="en-GB"/>
              </w:rPr>
            </w:pPr>
            <w:r w:rsidRPr="0084259B">
              <w:rPr>
                <w:lang w:val="en-GB"/>
              </w:rPr>
              <w:t>Quantity:</w:t>
            </w:r>
          </w:p>
        </w:tc>
        <w:tc>
          <w:tcPr>
            <w:tcW w:w="1701" w:type="dxa"/>
          </w:tcPr>
          <w:p w14:paraId="4AA0DD44" w14:textId="77777777" w:rsidR="00F50D05" w:rsidRPr="0084259B" w:rsidRDefault="00F50D05" w:rsidP="00FC3DC5">
            <w:pPr>
              <w:pStyle w:val="03-01Tabellentext"/>
              <w:rPr>
                <w:lang w:val="en-GB"/>
              </w:rPr>
            </w:pPr>
            <w:r w:rsidRPr="0084259B">
              <w:rPr>
                <w:lang w:val="en-GB"/>
              </w:rPr>
              <w:t>…………….</w:t>
            </w:r>
          </w:p>
        </w:tc>
        <w:tc>
          <w:tcPr>
            <w:tcW w:w="1701" w:type="dxa"/>
          </w:tcPr>
          <w:p w14:paraId="185559C4" w14:textId="77777777" w:rsidR="00F50D05" w:rsidRPr="0084259B" w:rsidRDefault="00F50D05" w:rsidP="00FC3DC5">
            <w:pPr>
              <w:pStyle w:val="03-01Tabellentext"/>
              <w:rPr>
                <w:lang w:val="en-GB"/>
              </w:rPr>
            </w:pPr>
            <w:r w:rsidRPr="0084259B">
              <w:rPr>
                <w:lang w:val="en-GB"/>
              </w:rPr>
              <w:t>Piece(s)</w:t>
            </w:r>
          </w:p>
        </w:tc>
        <w:tc>
          <w:tcPr>
            <w:tcW w:w="1701" w:type="dxa"/>
          </w:tcPr>
          <w:p w14:paraId="1D616270" w14:textId="77777777" w:rsidR="00F50D05" w:rsidRPr="0084259B" w:rsidRDefault="00F50D05" w:rsidP="00FC3DC5">
            <w:pPr>
              <w:pStyle w:val="03-01Tabellentext"/>
              <w:rPr>
                <w:lang w:val="en-GB"/>
              </w:rPr>
            </w:pPr>
            <w:r w:rsidRPr="0084259B">
              <w:rPr>
                <w:lang w:val="en-GB"/>
              </w:rPr>
              <w:t>UP: ……………</w:t>
            </w:r>
          </w:p>
        </w:tc>
        <w:tc>
          <w:tcPr>
            <w:tcW w:w="1701" w:type="dxa"/>
          </w:tcPr>
          <w:p w14:paraId="3C0A18F0" w14:textId="77777777" w:rsidR="00F50D05" w:rsidRPr="0084259B" w:rsidRDefault="00F50D05" w:rsidP="00FC3DC5">
            <w:pPr>
              <w:pStyle w:val="03-01Tabellentext"/>
              <w:rPr>
                <w:lang w:val="en-GB"/>
              </w:rPr>
            </w:pPr>
            <w:r w:rsidRPr="0084259B">
              <w:rPr>
                <w:lang w:val="en-GB"/>
              </w:rPr>
              <w:t>TP: ……………</w:t>
            </w:r>
          </w:p>
        </w:tc>
      </w:tr>
    </w:tbl>
    <w:p w14:paraId="37A043CE" w14:textId="77777777" w:rsidR="00016918" w:rsidRDefault="00016918" w:rsidP="00FC3DC5">
      <w:pPr>
        <w:rPr>
          <w:lang w:val="en-GB"/>
        </w:rPr>
      </w:pPr>
    </w:p>
    <w:p w14:paraId="1A5611ED" w14:textId="77777777" w:rsidR="00F50D05" w:rsidRPr="0084259B" w:rsidRDefault="00F50D05" w:rsidP="00FC3DC5">
      <w:pPr>
        <w:rPr>
          <w:lang w:val="en-GB"/>
        </w:rPr>
      </w:pPr>
    </w:p>
    <w:p w14:paraId="72FA6DA3" w14:textId="77777777" w:rsidR="00894A5E" w:rsidRPr="0084259B" w:rsidRDefault="00894A5E"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0C4CFD6E" w14:textId="77777777" w:rsidR="00894A5E" w:rsidRPr="0084259B" w:rsidRDefault="00F50D05" w:rsidP="00FC3DC5">
      <w:pPr>
        <w:pStyle w:val="00-02Option"/>
        <w:rPr>
          <w:lang w:val="en-GB"/>
        </w:rPr>
      </w:pPr>
      <w:r w:rsidRPr="0084259B">
        <w:rPr>
          <w:lang w:val="en-GB"/>
        </w:rPr>
        <w:t>Option special colour SL02</w:t>
      </w:r>
    </w:p>
    <w:p w14:paraId="00A31824" w14:textId="77777777" w:rsidR="00894A5E" w:rsidRPr="0084259B" w:rsidRDefault="00894A5E" w:rsidP="00FC3DC5">
      <w:pPr>
        <w:pStyle w:val="01-01Haupttext"/>
        <w:rPr>
          <w:lang w:val="en-GB"/>
        </w:rPr>
      </w:pPr>
      <w:r w:rsidRPr="0084259B">
        <w:rPr>
          <w:lang w:val="en-GB"/>
        </w:rPr>
        <w:t xml:space="preserve">Barrier housing, </w:t>
      </w:r>
      <w:r w:rsidR="0071638C">
        <w:rPr>
          <w:lang w:val="en-GB"/>
        </w:rPr>
        <w:t xml:space="preserve">hood </w:t>
      </w:r>
      <w:r w:rsidRPr="0084259B">
        <w:rPr>
          <w:lang w:val="en-GB"/>
        </w:rPr>
        <w:t>and doors in the same freely selectable colour: RAL ………</w:t>
      </w:r>
      <w:proofErr w:type="gramStart"/>
      <w:r w:rsidRPr="0084259B">
        <w:rPr>
          <w:lang w:val="en-GB"/>
        </w:rPr>
        <w:t>…..</w:t>
      </w:r>
      <w:proofErr w:type="gramEnd"/>
      <w:r w:rsidRPr="0084259B">
        <w:rPr>
          <w:lang w:val="en-GB"/>
        </w:rPr>
        <w:t xml:space="preserve"> (please fill in).</w:t>
      </w:r>
    </w:p>
    <w:p w14:paraId="0BE1D2E1" w14:textId="77777777" w:rsidR="00894A5E" w:rsidRPr="0084259B" w:rsidRDefault="00894A5E"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718630D8" w14:textId="77777777" w:rsidTr="00E37700">
        <w:tc>
          <w:tcPr>
            <w:tcW w:w="1134" w:type="dxa"/>
          </w:tcPr>
          <w:p w14:paraId="7163C53F"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1B93007B"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72BA15E2" w14:textId="77777777" w:rsidTr="00E37700">
        <w:tc>
          <w:tcPr>
            <w:tcW w:w="1134" w:type="dxa"/>
          </w:tcPr>
          <w:p w14:paraId="440CB738"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36DDB6C9" w14:textId="77777777" w:rsidR="00F50D05" w:rsidRPr="0084259B" w:rsidRDefault="00F50D05" w:rsidP="00FC3DC5">
            <w:pPr>
              <w:pStyle w:val="03-01Tabellentext"/>
              <w:rPr>
                <w:lang w:val="en-GB"/>
              </w:rPr>
            </w:pPr>
            <w:r w:rsidRPr="0084259B">
              <w:rPr>
                <w:lang w:val="en-GB"/>
              </w:rPr>
              <w:t>SL02</w:t>
            </w:r>
          </w:p>
        </w:tc>
      </w:tr>
      <w:tr w:rsidR="00F50D05" w:rsidRPr="0084259B" w14:paraId="0973F8F7" w14:textId="77777777" w:rsidTr="00E37700">
        <w:trPr>
          <w:trHeight w:val="61"/>
        </w:trPr>
        <w:tc>
          <w:tcPr>
            <w:tcW w:w="1134" w:type="dxa"/>
          </w:tcPr>
          <w:p w14:paraId="67E66946" w14:textId="77777777" w:rsidR="00F50D05" w:rsidRPr="0084259B" w:rsidRDefault="00F50D05" w:rsidP="00FC3DC5">
            <w:pPr>
              <w:pStyle w:val="03-01Tabellentext"/>
              <w:rPr>
                <w:lang w:val="en-GB"/>
              </w:rPr>
            </w:pPr>
            <w:r w:rsidRPr="0084259B">
              <w:rPr>
                <w:lang w:val="en-GB"/>
              </w:rPr>
              <w:t>Quantity:</w:t>
            </w:r>
          </w:p>
        </w:tc>
        <w:tc>
          <w:tcPr>
            <w:tcW w:w="1701" w:type="dxa"/>
          </w:tcPr>
          <w:p w14:paraId="0D618B1C" w14:textId="77777777" w:rsidR="00F50D05" w:rsidRPr="0084259B" w:rsidRDefault="00F50D05" w:rsidP="00FC3DC5">
            <w:pPr>
              <w:pStyle w:val="03-01Tabellentext"/>
              <w:rPr>
                <w:lang w:val="en-GB"/>
              </w:rPr>
            </w:pPr>
            <w:r w:rsidRPr="0084259B">
              <w:rPr>
                <w:lang w:val="en-GB"/>
              </w:rPr>
              <w:t>…………….</w:t>
            </w:r>
          </w:p>
        </w:tc>
        <w:tc>
          <w:tcPr>
            <w:tcW w:w="1701" w:type="dxa"/>
          </w:tcPr>
          <w:p w14:paraId="72225B21" w14:textId="77777777" w:rsidR="00F50D05" w:rsidRPr="0084259B" w:rsidRDefault="00F50D05" w:rsidP="00FC3DC5">
            <w:pPr>
              <w:pStyle w:val="03-01Tabellentext"/>
              <w:rPr>
                <w:lang w:val="en-GB"/>
              </w:rPr>
            </w:pPr>
            <w:r w:rsidRPr="0084259B">
              <w:rPr>
                <w:lang w:val="en-GB"/>
              </w:rPr>
              <w:t>Piece(s)</w:t>
            </w:r>
          </w:p>
        </w:tc>
        <w:tc>
          <w:tcPr>
            <w:tcW w:w="1701" w:type="dxa"/>
          </w:tcPr>
          <w:p w14:paraId="2B0EF667" w14:textId="77777777" w:rsidR="00F50D05" w:rsidRPr="0084259B" w:rsidRDefault="00F50D05" w:rsidP="00FC3DC5">
            <w:pPr>
              <w:pStyle w:val="03-01Tabellentext"/>
              <w:rPr>
                <w:lang w:val="en-GB"/>
              </w:rPr>
            </w:pPr>
            <w:r w:rsidRPr="0084259B">
              <w:rPr>
                <w:lang w:val="en-GB"/>
              </w:rPr>
              <w:t>UP: ……………</w:t>
            </w:r>
          </w:p>
        </w:tc>
        <w:tc>
          <w:tcPr>
            <w:tcW w:w="1701" w:type="dxa"/>
          </w:tcPr>
          <w:p w14:paraId="780F992B" w14:textId="77777777" w:rsidR="00F50D05" w:rsidRPr="0084259B" w:rsidRDefault="00F50D05" w:rsidP="00FC3DC5">
            <w:pPr>
              <w:pStyle w:val="03-01Tabellentext"/>
              <w:rPr>
                <w:lang w:val="en-GB"/>
              </w:rPr>
            </w:pPr>
            <w:r w:rsidRPr="0084259B">
              <w:rPr>
                <w:lang w:val="en-GB"/>
              </w:rPr>
              <w:t>TP: ……………</w:t>
            </w:r>
          </w:p>
        </w:tc>
      </w:tr>
    </w:tbl>
    <w:p w14:paraId="4122D666" w14:textId="77777777" w:rsidR="00F50D05" w:rsidRPr="0084259B" w:rsidRDefault="00F50D05" w:rsidP="00FC3DC5">
      <w:pPr>
        <w:rPr>
          <w:lang w:val="en-GB"/>
        </w:rPr>
      </w:pPr>
    </w:p>
    <w:p w14:paraId="7087E982" w14:textId="77777777" w:rsidR="00894A5E" w:rsidRPr="0084259B" w:rsidRDefault="00894A5E" w:rsidP="00FC3DC5">
      <w:pPr>
        <w:rPr>
          <w:b/>
          <w:lang w:val="en-GB"/>
        </w:rPr>
      </w:pPr>
    </w:p>
    <w:p w14:paraId="291613FE" w14:textId="77777777" w:rsidR="00894A5E" w:rsidRPr="0084259B" w:rsidRDefault="00894A5E"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4F09C32D" w14:textId="77777777" w:rsidR="00894A5E" w:rsidRPr="0084259B" w:rsidRDefault="00F50D05" w:rsidP="00FC3DC5">
      <w:pPr>
        <w:pStyle w:val="00-02Option"/>
        <w:rPr>
          <w:lang w:val="en-GB"/>
        </w:rPr>
      </w:pPr>
      <w:r w:rsidRPr="0084259B">
        <w:rPr>
          <w:lang w:val="en-GB"/>
        </w:rPr>
        <w:t>Option special colour SL03</w:t>
      </w:r>
    </w:p>
    <w:p w14:paraId="44916F43" w14:textId="77777777" w:rsidR="00894A5E" w:rsidRPr="0084259B" w:rsidRDefault="00894A5E" w:rsidP="00FC3DC5">
      <w:pPr>
        <w:pStyle w:val="01-01Haupttext"/>
        <w:rPr>
          <w:lang w:val="en-GB"/>
        </w:rPr>
      </w:pPr>
      <w:r w:rsidRPr="0084259B">
        <w:rPr>
          <w:lang w:val="en-GB"/>
        </w:rPr>
        <w:t xml:space="preserve">Barrier housing and </w:t>
      </w:r>
      <w:r w:rsidR="0071638C">
        <w:rPr>
          <w:lang w:val="en-GB"/>
        </w:rPr>
        <w:t xml:space="preserve">hood </w:t>
      </w:r>
      <w:r w:rsidRPr="0084259B">
        <w:rPr>
          <w:lang w:val="en-GB"/>
        </w:rPr>
        <w:t>in a freely selectable colour: RAL ………</w:t>
      </w:r>
      <w:proofErr w:type="gramStart"/>
      <w:r w:rsidRPr="0084259B">
        <w:rPr>
          <w:lang w:val="en-GB"/>
        </w:rPr>
        <w:t>…..</w:t>
      </w:r>
      <w:proofErr w:type="gramEnd"/>
      <w:r w:rsidRPr="0084259B">
        <w:rPr>
          <w:lang w:val="en-GB"/>
        </w:rPr>
        <w:t xml:space="preserve"> (please fill in).</w:t>
      </w:r>
    </w:p>
    <w:p w14:paraId="1A6635FC" w14:textId="77777777" w:rsidR="00894A5E" w:rsidRPr="0084259B" w:rsidRDefault="00894A5E" w:rsidP="00FC3DC5">
      <w:pPr>
        <w:pStyle w:val="01-01Haupttext"/>
        <w:rPr>
          <w:lang w:val="en-GB"/>
        </w:rPr>
      </w:pPr>
      <w:r w:rsidRPr="0084259B">
        <w:rPr>
          <w:lang w:val="en-GB"/>
        </w:rPr>
        <w:t>Doors in other freely selectable colour: RAL ………</w:t>
      </w:r>
      <w:proofErr w:type="gramStart"/>
      <w:r w:rsidRPr="0084259B">
        <w:rPr>
          <w:lang w:val="en-GB"/>
        </w:rPr>
        <w:t>…..</w:t>
      </w:r>
      <w:proofErr w:type="gramEnd"/>
      <w:r w:rsidRPr="0084259B">
        <w:rPr>
          <w:lang w:val="en-GB"/>
        </w:rPr>
        <w:t xml:space="preserve"> (please fill in).</w:t>
      </w:r>
    </w:p>
    <w:p w14:paraId="5E31B373" w14:textId="77777777" w:rsidR="00894A5E" w:rsidRPr="0084259B" w:rsidRDefault="00894A5E"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30AD675A" w14:textId="77777777" w:rsidTr="00E37700">
        <w:tc>
          <w:tcPr>
            <w:tcW w:w="1134" w:type="dxa"/>
          </w:tcPr>
          <w:p w14:paraId="33BE37BE"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236D3C42"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535F1769" w14:textId="77777777" w:rsidTr="00E37700">
        <w:tc>
          <w:tcPr>
            <w:tcW w:w="1134" w:type="dxa"/>
          </w:tcPr>
          <w:p w14:paraId="0762A417"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6E3DC944" w14:textId="77777777" w:rsidR="00F50D05" w:rsidRPr="0084259B" w:rsidRDefault="00F50D05" w:rsidP="00FC3DC5">
            <w:pPr>
              <w:pStyle w:val="03-01Tabellentext"/>
              <w:rPr>
                <w:lang w:val="en-GB"/>
              </w:rPr>
            </w:pPr>
            <w:r w:rsidRPr="0084259B">
              <w:rPr>
                <w:lang w:val="en-GB"/>
              </w:rPr>
              <w:t>SL03</w:t>
            </w:r>
          </w:p>
        </w:tc>
      </w:tr>
      <w:tr w:rsidR="00F50D05" w:rsidRPr="0084259B" w14:paraId="101D6849" w14:textId="77777777" w:rsidTr="00E37700">
        <w:trPr>
          <w:trHeight w:val="61"/>
        </w:trPr>
        <w:tc>
          <w:tcPr>
            <w:tcW w:w="1134" w:type="dxa"/>
          </w:tcPr>
          <w:p w14:paraId="0211EB98" w14:textId="77777777" w:rsidR="00F50D05" w:rsidRPr="0084259B" w:rsidRDefault="00F50D05" w:rsidP="00FC3DC5">
            <w:pPr>
              <w:pStyle w:val="03-01Tabellentext"/>
              <w:rPr>
                <w:lang w:val="en-GB"/>
              </w:rPr>
            </w:pPr>
            <w:r w:rsidRPr="0084259B">
              <w:rPr>
                <w:lang w:val="en-GB"/>
              </w:rPr>
              <w:t>Quantity:</w:t>
            </w:r>
          </w:p>
        </w:tc>
        <w:tc>
          <w:tcPr>
            <w:tcW w:w="1701" w:type="dxa"/>
          </w:tcPr>
          <w:p w14:paraId="0487CE89" w14:textId="77777777" w:rsidR="00F50D05" w:rsidRPr="0084259B" w:rsidRDefault="00F50D05" w:rsidP="00FC3DC5">
            <w:pPr>
              <w:pStyle w:val="03-01Tabellentext"/>
              <w:rPr>
                <w:lang w:val="en-GB"/>
              </w:rPr>
            </w:pPr>
            <w:r w:rsidRPr="0084259B">
              <w:rPr>
                <w:lang w:val="en-GB"/>
              </w:rPr>
              <w:t>…………….</w:t>
            </w:r>
          </w:p>
        </w:tc>
        <w:tc>
          <w:tcPr>
            <w:tcW w:w="1701" w:type="dxa"/>
          </w:tcPr>
          <w:p w14:paraId="690B069B" w14:textId="77777777" w:rsidR="00F50D05" w:rsidRPr="0084259B" w:rsidRDefault="00F50D05" w:rsidP="00FC3DC5">
            <w:pPr>
              <w:pStyle w:val="03-01Tabellentext"/>
              <w:rPr>
                <w:lang w:val="en-GB"/>
              </w:rPr>
            </w:pPr>
            <w:r w:rsidRPr="0084259B">
              <w:rPr>
                <w:lang w:val="en-GB"/>
              </w:rPr>
              <w:t>Piece(s)</w:t>
            </w:r>
          </w:p>
        </w:tc>
        <w:tc>
          <w:tcPr>
            <w:tcW w:w="1701" w:type="dxa"/>
          </w:tcPr>
          <w:p w14:paraId="670958EA" w14:textId="77777777" w:rsidR="00F50D05" w:rsidRPr="0084259B" w:rsidRDefault="00F50D05" w:rsidP="00FC3DC5">
            <w:pPr>
              <w:pStyle w:val="03-01Tabellentext"/>
              <w:rPr>
                <w:lang w:val="en-GB"/>
              </w:rPr>
            </w:pPr>
            <w:r w:rsidRPr="0084259B">
              <w:rPr>
                <w:lang w:val="en-GB"/>
              </w:rPr>
              <w:t>UP: ……………</w:t>
            </w:r>
          </w:p>
        </w:tc>
        <w:tc>
          <w:tcPr>
            <w:tcW w:w="1701" w:type="dxa"/>
          </w:tcPr>
          <w:p w14:paraId="6CA4FA26" w14:textId="77777777" w:rsidR="00F50D05" w:rsidRPr="0084259B" w:rsidRDefault="00F50D05" w:rsidP="00FC3DC5">
            <w:pPr>
              <w:pStyle w:val="03-01Tabellentext"/>
              <w:rPr>
                <w:lang w:val="en-GB"/>
              </w:rPr>
            </w:pPr>
            <w:r w:rsidRPr="0084259B">
              <w:rPr>
                <w:lang w:val="en-GB"/>
              </w:rPr>
              <w:t>TP: ……………</w:t>
            </w:r>
          </w:p>
        </w:tc>
      </w:tr>
    </w:tbl>
    <w:p w14:paraId="53368253" w14:textId="77777777" w:rsidR="00F50D05" w:rsidRPr="0084259B" w:rsidRDefault="00F50D05" w:rsidP="00FC3DC5">
      <w:pPr>
        <w:rPr>
          <w:lang w:val="en-GB"/>
        </w:rPr>
      </w:pPr>
    </w:p>
    <w:p w14:paraId="6D3280C4" w14:textId="77777777" w:rsidR="00894A5E" w:rsidRPr="0084259B" w:rsidRDefault="00894A5E" w:rsidP="00FC3DC5">
      <w:pPr>
        <w:rPr>
          <w:b/>
          <w:lang w:val="en-GB"/>
        </w:rPr>
      </w:pPr>
    </w:p>
    <w:p w14:paraId="4582DE82" w14:textId="77777777" w:rsidR="00894A5E" w:rsidRPr="0084259B" w:rsidRDefault="00894A5E"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489EEC14" w14:textId="77777777" w:rsidR="00894A5E" w:rsidRPr="0084259B" w:rsidRDefault="00F50D05" w:rsidP="00FC3DC5">
      <w:pPr>
        <w:pStyle w:val="00-02Option"/>
        <w:rPr>
          <w:lang w:val="en-GB"/>
        </w:rPr>
      </w:pPr>
      <w:r w:rsidRPr="0084259B">
        <w:rPr>
          <w:lang w:val="en-GB"/>
        </w:rPr>
        <w:t>Option special colour SL04</w:t>
      </w:r>
    </w:p>
    <w:p w14:paraId="13D3A6B7" w14:textId="77777777" w:rsidR="00894A5E" w:rsidRPr="0084259B" w:rsidRDefault="00894A5E" w:rsidP="00FC3DC5">
      <w:pPr>
        <w:pStyle w:val="01-01Haupttext"/>
        <w:rPr>
          <w:lang w:val="en-GB"/>
        </w:rPr>
      </w:pPr>
      <w:r w:rsidRPr="0084259B">
        <w:rPr>
          <w:lang w:val="en-GB"/>
        </w:rPr>
        <w:t>Barrier housing in a freely selectable colour: RAL ………</w:t>
      </w:r>
      <w:proofErr w:type="gramStart"/>
      <w:r w:rsidRPr="0084259B">
        <w:rPr>
          <w:lang w:val="en-GB"/>
        </w:rPr>
        <w:t>…..</w:t>
      </w:r>
      <w:proofErr w:type="gramEnd"/>
      <w:r w:rsidRPr="0084259B">
        <w:rPr>
          <w:lang w:val="en-GB"/>
        </w:rPr>
        <w:t xml:space="preserve"> (please fill in).</w:t>
      </w:r>
    </w:p>
    <w:p w14:paraId="39AF8017" w14:textId="77777777" w:rsidR="00894A5E" w:rsidRPr="0084259B" w:rsidRDefault="00894A5E" w:rsidP="00FC3DC5">
      <w:pPr>
        <w:pStyle w:val="01-01Haupttext"/>
        <w:rPr>
          <w:lang w:val="en-GB"/>
        </w:rPr>
      </w:pPr>
      <w:r w:rsidRPr="0084259B">
        <w:rPr>
          <w:lang w:val="en-GB"/>
        </w:rPr>
        <w:t>Hood in freely selectable colour: RAL ………</w:t>
      </w:r>
      <w:proofErr w:type="gramStart"/>
      <w:r w:rsidRPr="0084259B">
        <w:rPr>
          <w:lang w:val="en-GB"/>
        </w:rPr>
        <w:t>…..</w:t>
      </w:r>
      <w:proofErr w:type="gramEnd"/>
      <w:r w:rsidRPr="0084259B">
        <w:rPr>
          <w:lang w:val="en-GB"/>
        </w:rPr>
        <w:t xml:space="preserve"> (please fill in).</w:t>
      </w:r>
    </w:p>
    <w:p w14:paraId="1CD1C262" w14:textId="77777777" w:rsidR="00894A5E" w:rsidRPr="0084259B" w:rsidRDefault="00894A5E" w:rsidP="00FC3DC5">
      <w:pPr>
        <w:pStyle w:val="01-01Haupttext"/>
        <w:rPr>
          <w:lang w:val="en-GB"/>
        </w:rPr>
      </w:pPr>
      <w:r w:rsidRPr="0084259B">
        <w:rPr>
          <w:lang w:val="en-GB"/>
        </w:rPr>
        <w:t>Doors in freely selectable colour: RAL ………</w:t>
      </w:r>
      <w:proofErr w:type="gramStart"/>
      <w:r w:rsidRPr="0084259B">
        <w:rPr>
          <w:lang w:val="en-GB"/>
        </w:rPr>
        <w:t>…..</w:t>
      </w:r>
      <w:proofErr w:type="gramEnd"/>
      <w:r w:rsidRPr="0084259B">
        <w:rPr>
          <w:lang w:val="en-GB"/>
        </w:rPr>
        <w:t xml:space="preserve"> (please fill in).</w:t>
      </w:r>
    </w:p>
    <w:p w14:paraId="361ADCC7" w14:textId="77777777" w:rsidR="00894A5E" w:rsidRPr="0084259B" w:rsidRDefault="00894A5E"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7BB5EC2D" w14:textId="77777777" w:rsidTr="00E37700">
        <w:tc>
          <w:tcPr>
            <w:tcW w:w="1134" w:type="dxa"/>
          </w:tcPr>
          <w:p w14:paraId="3F949A75"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42F63E04"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2726BE74" w14:textId="77777777" w:rsidTr="00E37700">
        <w:tc>
          <w:tcPr>
            <w:tcW w:w="1134" w:type="dxa"/>
          </w:tcPr>
          <w:p w14:paraId="0D327A8E"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649444F8" w14:textId="77777777" w:rsidR="00F50D05" w:rsidRPr="0084259B" w:rsidRDefault="00F50D05" w:rsidP="00FC3DC5">
            <w:pPr>
              <w:pStyle w:val="03-01Tabellentext"/>
              <w:rPr>
                <w:lang w:val="en-GB"/>
              </w:rPr>
            </w:pPr>
            <w:r w:rsidRPr="0084259B">
              <w:rPr>
                <w:lang w:val="en-GB"/>
              </w:rPr>
              <w:t>SL04</w:t>
            </w:r>
          </w:p>
        </w:tc>
      </w:tr>
      <w:tr w:rsidR="00F50D05" w:rsidRPr="0084259B" w14:paraId="4B457C06" w14:textId="77777777" w:rsidTr="00E37700">
        <w:trPr>
          <w:trHeight w:val="61"/>
        </w:trPr>
        <w:tc>
          <w:tcPr>
            <w:tcW w:w="1134" w:type="dxa"/>
          </w:tcPr>
          <w:p w14:paraId="1465323F" w14:textId="77777777" w:rsidR="00F50D05" w:rsidRPr="0084259B" w:rsidRDefault="00F50D05" w:rsidP="00FC3DC5">
            <w:pPr>
              <w:pStyle w:val="03-01Tabellentext"/>
              <w:rPr>
                <w:lang w:val="en-GB"/>
              </w:rPr>
            </w:pPr>
            <w:r w:rsidRPr="0084259B">
              <w:rPr>
                <w:lang w:val="en-GB"/>
              </w:rPr>
              <w:t>Quantity:</w:t>
            </w:r>
          </w:p>
        </w:tc>
        <w:tc>
          <w:tcPr>
            <w:tcW w:w="1701" w:type="dxa"/>
          </w:tcPr>
          <w:p w14:paraId="09456704" w14:textId="77777777" w:rsidR="00F50D05" w:rsidRPr="0084259B" w:rsidRDefault="00F50D05" w:rsidP="00FC3DC5">
            <w:pPr>
              <w:pStyle w:val="03-01Tabellentext"/>
              <w:rPr>
                <w:lang w:val="en-GB"/>
              </w:rPr>
            </w:pPr>
            <w:r w:rsidRPr="0084259B">
              <w:rPr>
                <w:lang w:val="en-GB"/>
              </w:rPr>
              <w:t>…………….</w:t>
            </w:r>
          </w:p>
        </w:tc>
        <w:tc>
          <w:tcPr>
            <w:tcW w:w="1701" w:type="dxa"/>
          </w:tcPr>
          <w:p w14:paraId="468DCCE9" w14:textId="77777777" w:rsidR="00F50D05" w:rsidRPr="0084259B" w:rsidRDefault="00F50D05" w:rsidP="00FC3DC5">
            <w:pPr>
              <w:pStyle w:val="03-01Tabellentext"/>
              <w:rPr>
                <w:lang w:val="en-GB"/>
              </w:rPr>
            </w:pPr>
            <w:r w:rsidRPr="0084259B">
              <w:rPr>
                <w:lang w:val="en-GB"/>
              </w:rPr>
              <w:t>Piece(s)</w:t>
            </w:r>
          </w:p>
        </w:tc>
        <w:tc>
          <w:tcPr>
            <w:tcW w:w="1701" w:type="dxa"/>
          </w:tcPr>
          <w:p w14:paraId="48FAD2EC" w14:textId="77777777" w:rsidR="00F50D05" w:rsidRPr="0084259B" w:rsidRDefault="00F50D05" w:rsidP="00FC3DC5">
            <w:pPr>
              <w:pStyle w:val="03-01Tabellentext"/>
              <w:rPr>
                <w:lang w:val="en-GB"/>
              </w:rPr>
            </w:pPr>
            <w:r w:rsidRPr="0084259B">
              <w:rPr>
                <w:lang w:val="en-GB"/>
              </w:rPr>
              <w:t>UP: ……………</w:t>
            </w:r>
          </w:p>
        </w:tc>
        <w:tc>
          <w:tcPr>
            <w:tcW w:w="1701" w:type="dxa"/>
          </w:tcPr>
          <w:p w14:paraId="597A7E20" w14:textId="77777777" w:rsidR="00F50D05" w:rsidRPr="0084259B" w:rsidRDefault="00F50D05" w:rsidP="00FC3DC5">
            <w:pPr>
              <w:pStyle w:val="03-01Tabellentext"/>
              <w:rPr>
                <w:lang w:val="en-GB"/>
              </w:rPr>
            </w:pPr>
            <w:r w:rsidRPr="0084259B">
              <w:rPr>
                <w:lang w:val="en-GB"/>
              </w:rPr>
              <w:t>TP: ……………</w:t>
            </w:r>
          </w:p>
        </w:tc>
      </w:tr>
    </w:tbl>
    <w:p w14:paraId="43B3C952" w14:textId="77777777" w:rsidR="00F50D05" w:rsidRPr="0084259B" w:rsidRDefault="00F50D05" w:rsidP="00FC3DC5">
      <w:pPr>
        <w:rPr>
          <w:lang w:val="en-GB"/>
        </w:rPr>
      </w:pPr>
    </w:p>
    <w:p w14:paraId="633F3224" w14:textId="77777777" w:rsidR="00F50D05" w:rsidRPr="0084259B" w:rsidRDefault="00F50D05" w:rsidP="00FC3DC5">
      <w:pPr>
        <w:rPr>
          <w:lang w:val="en-GB"/>
        </w:rPr>
      </w:pPr>
    </w:p>
    <w:p w14:paraId="0A7389BD" w14:textId="77777777" w:rsidR="00B443C2" w:rsidRPr="0084259B" w:rsidRDefault="00B443C2"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0D77D867" w14:textId="77777777" w:rsidR="00F50D05" w:rsidRPr="0084259B" w:rsidRDefault="00B443C2" w:rsidP="00FC3DC5">
      <w:pPr>
        <w:pStyle w:val="00-02Option"/>
        <w:rPr>
          <w:lang w:val="en-GB"/>
        </w:rPr>
      </w:pPr>
      <w:r w:rsidRPr="0084259B">
        <w:rPr>
          <w:lang w:val="en-GB"/>
        </w:rPr>
        <w:t>Option attachment set BSS01</w:t>
      </w:r>
    </w:p>
    <w:p w14:paraId="49B5987F" w14:textId="77777777" w:rsidR="00B443C2" w:rsidRPr="0084259B" w:rsidRDefault="00B443C2" w:rsidP="00FC3DC5">
      <w:pPr>
        <w:pStyle w:val="01-01Haupttext"/>
        <w:rPr>
          <w:lang w:val="en-GB"/>
        </w:rPr>
      </w:pPr>
      <w:r w:rsidRPr="0084259B">
        <w:rPr>
          <w:lang w:val="en-GB"/>
        </w:rPr>
        <w:t>Installation material for screwing a barrier to the concrete foundation, consisting of 4 adhesive cartridges and screwing parts.</w:t>
      </w:r>
    </w:p>
    <w:p w14:paraId="56A81900" w14:textId="77777777" w:rsidR="00B443C2" w:rsidRPr="0084259B" w:rsidRDefault="00B443C2"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51EEFAD9" w14:textId="77777777" w:rsidTr="00E37700">
        <w:tc>
          <w:tcPr>
            <w:tcW w:w="1134" w:type="dxa"/>
          </w:tcPr>
          <w:p w14:paraId="09D3FF2D"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24F12396"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2E2CEFA7" w14:textId="77777777" w:rsidTr="00E37700">
        <w:tc>
          <w:tcPr>
            <w:tcW w:w="1134" w:type="dxa"/>
          </w:tcPr>
          <w:p w14:paraId="581A2A00"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7ECA33AA" w14:textId="77777777" w:rsidR="00F50D05" w:rsidRPr="0084259B" w:rsidRDefault="00FC3DC5" w:rsidP="00FC3DC5">
            <w:pPr>
              <w:pStyle w:val="03-01Tabellentext"/>
              <w:rPr>
                <w:lang w:val="en-GB"/>
              </w:rPr>
            </w:pPr>
            <w:r w:rsidRPr="0084259B">
              <w:rPr>
                <w:lang w:val="en-GB"/>
              </w:rPr>
              <w:t>BSS01</w:t>
            </w:r>
          </w:p>
        </w:tc>
      </w:tr>
      <w:tr w:rsidR="00F50D05" w:rsidRPr="0084259B" w14:paraId="37149C97" w14:textId="77777777" w:rsidTr="00E37700">
        <w:trPr>
          <w:trHeight w:val="61"/>
        </w:trPr>
        <w:tc>
          <w:tcPr>
            <w:tcW w:w="1134" w:type="dxa"/>
          </w:tcPr>
          <w:p w14:paraId="0CF2ACEB" w14:textId="77777777" w:rsidR="00F50D05" w:rsidRPr="0084259B" w:rsidRDefault="00F50D05" w:rsidP="00FC3DC5">
            <w:pPr>
              <w:pStyle w:val="03-01Tabellentext"/>
              <w:rPr>
                <w:lang w:val="en-GB"/>
              </w:rPr>
            </w:pPr>
            <w:r w:rsidRPr="0084259B">
              <w:rPr>
                <w:lang w:val="en-GB"/>
              </w:rPr>
              <w:t>Quantity:</w:t>
            </w:r>
          </w:p>
        </w:tc>
        <w:tc>
          <w:tcPr>
            <w:tcW w:w="1701" w:type="dxa"/>
          </w:tcPr>
          <w:p w14:paraId="54E05F47" w14:textId="77777777" w:rsidR="00F50D05" w:rsidRPr="0084259B" w:rsidRDefault="00F50D05" w:rsidP="00FC3DC5">
            <w:pPr>
              <w:pStyle w:val="03-01Tabellentext"/>
              <w:rPr>
                <w:lang w:val="en-GB"/>
              </w:rPr>
            </w:pPr>
            <w:r w:rsidRPr="0084259B">
              <w:rPr>
                <w:lang w:val="en-GB"/>
              </w:rPr>
              <w:t>…………….</w:t>
            </w:r>
          </w:p>
        </w:tc>
        <w:tc>
          <w:tcPr>
            <w:tcW w:w="1701" w:type="dxa"/>
          </w:tcPr>
          <w:p w14:paraId="3EB41191" w14:textId="77777777" w:rsidR="00F50D05" w:rsidRPr="0084259B" w:rsidRDefault="00F50D05" w:rsidP="00FC3DC5">
            <w:pPr>
              <w:pStyle w:val="03-01Tabellentext"/>
              <w:rPr>
                <w:lang w:val="en-GB"/>
              </w:rPr>
            </w:pPr>
            <w:r w:rsidRPr="0084259B">
              <w:rPr>
                <w:lang w:val="en-GB"/>
              </w:rPr>
              <w:t>Piece(s)</w:t>
            </w:r>
          </w:p>
        </w:tc>
        <w:tc>
          <w:tcPr>
            <w:tcW w:w="1701" w:type="dxa"/>
          </w:tcPr>
          <w:p w14:paraId="1D12BB4C" w14:textId="77777777" w:rsidR="00F50D05" w:rsidRPr="0084259B" w:rsidRDefault="00F50D05" w:rsidP="00FC3DC5">
            <w:pPr>
              <w:pStyle w:val="03-01Tabellentext"/>
              <w:rPr>
                <w:lang w:val="en-GB"/>
              </w:rPr>
            </w:pPr>
            <w:r w:rsidRPr="0084259B">
              <w:rPr>
                <w:lang w:val="en-GB"/>
              </w:rPr>
              <w:t>UP: ……………</w:t>
            </w:r>
          </w:p>
        </w:tc>
        <w:tc>
          <w:tcPr>
            <w:tcW w:w="1701" w:type="dxa"/>
          </w:tcPr>
          <w:p w14:paraId="72A8215B" w14:textId="77777777" w:rsidR="00F50D05" w:rsidRPr="0084259B" w:rsidRDefault="00F50D05" w:rsidP="00FC3DC5">
            <w:pPr>
              <w:pStyle w:val="03-01Tabellentext"/>
              <w:rPr>
                <w:lang w:val="en-GB"/>
              </w:rPr>
            </w:pPr>
            <w:r w:rsidRPr="0084259B">
              <w:rPr>
                <w:lang w:val="en-GB"/>
              </w:rPr>
              <w:t>TP: ……………</w:t>
            </w:r>
          </w:p>
        </w:tc>
      </w:tr>
    </w:tbl>
    <w:p w14:paraId="2CC82280" w14:textId="77777777" w:rsidR="00F50D05" w:rsidRPr="0084259B" w:rsidRDefault="00F50D05" w:rsidP="00FC3DC5">
      <w:pPr>
        <w:rPr>
          <w:lang w:val="en-GB"/>
        </w:rPr>
      </w:pPr>
    </w:p>
    <w:p w14:paraId="14E05395" w14:textId="77777777" w:rsidR="00016918" w:rsidRDefault="00016918">
      <w:pPr>
        <w:rPr>
          <w:b/>
          <w:bCs/>
          <w:lang w:val="en-GB"/>
        </w:rPr>
      </w:pPr>
      <w:r>
        <w:rPr>
          <w:b/>
          <w:bCs/>
          <w:lang w:val="en-GB"/>
        </w:rPr>
        <w:br w:type="page"/>
      </w:r>
    </w:p>
    <w:p w14:paraId="7CF32EC0" w14:textId="77777777" w:rsidR="00B443C2" w:rsidRPr="0084259B" w:rsidRDefault="00B443C2" w:rsidP="00F50D05">
      <w:pPr>
        <w:pStyle w:val="00-01Position"/>
        <w:rPr>
          <w:lang w:val="en-GB"/>
        </w:rPr>
      </w:pPr>
      <w:r w:rsidRPr="0084259B">
        <w:rPr>
          <w:lang w:val="en-GB"/>
        </w:rPr>
        <w:lastRenderedPageBreak/>
        <w:t>[Item: ………</w:t>
      </w:r>
      <w:proofErr w:type="gramStart"/>
      <w:r w:rsidRPr="0084259B">
        <w:rPr>
          <w:lang w:val="en-GB"/>
        </w:rPr>
        <w:t>…..</w:t>
      </w:r>
      <w:proofErr w:type="gramEnd"/>
      <w:r w:rsidRPr="0084259B">
        <w:rPr>
          <w:lang w:val="en-GB"/>
        </w:rPr>
        <w:t>]</w:t>
      </w:r>
    </w:p>
    <w:p w14:paraId="185581B9" w14:textId="77777777" w:rsidR="00B443C2" w:rsidRPr="0084259B" w:rsidRDefault="00B443C2" w:rsidP="00FC3DC5">
      <w:pPr>
        <w:pStyle w:val="00-02Option"/>
        <w:rPr>
          <w:lang w:val="en-GB"/>
        </w:rPr>
      </w:pPr>
      <w:r w:rsidRPr="0084259B">
        <w:rPr>
          <w:lang w:val="en-GB"/>
        </w:rPr>
        <w:t>Option second loop detector module 2-channel DM02</w:t>
      </w:r>
    </w:p>
    <w:p w14:paraId="235E675B" w14:textId="77777777" w:rsidR="00B443C2" w:rsidRPr="0084259B" w:rsidRDefault="00B443C2" w:rsidP="00FC3DC5">
      <w:pPr>
        <w:pStyle w:val="01-01Haupttext"/>
        <w:rPr>
          <w:lang w:val="en-GB"/>
        </w:rPr>
      </w:pPr>
      <w:r w:rsidRPr="0084259B">
        <w:rPr>
          <w:lang w:val="en-GB"/>
        </w:rPr>
        <w:t>Pluggable module for expansion of the MGC (Pro) control to 4 loop channels,</w:t>
      </w:r>
      <w:r w:rsidRPr="0084259B">
        <w:rPr>
          <w:lang w:val="en-GB"/>
        </w:rPr>
        <w:br/>
        <w:t>multiplex of all 4 loops without bilateral cross talk.</w:t>
      </w:r>
    </w:p>
    <w:p w14:paraId="77AFDD08" w14:textId="77777777" w:rsidR="00F50D05" w:rsidRPr="0084259B" w:rsidRDefault="00F50D05"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2623E590" w14:textId="77777777" w:rsidTr="00E37700">
        <w:tc>
          <w:tcPr>
            <w:tcW w:w="1134" w:type="dxa"/>
          </w:tcPr>
          <w:p w14:paraId="30BF66FB"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39DE7464"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5AC98EAE" w14:textId="77777777" w:rsidTr="00E37700">
        <w:tc>
          <w:tcPr>
            <w:tcW w:w="1134" w:type="dxa"/>
          </w:tcPr>
          <w:p w14:paraId="4A2A98DB"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5F36F7B4" w14:textId="77777777" w:rsidR="00F50D05" w:rsidRPr="0084259B" w:rsidRDefault="00FC3DC5" w:rsidP="00FC3DC5">
            <w:pPr>
              <w:pStyle w:val="03-01Tabellentext"/>
              <w:rPr>
                <w:lang w:val="en-GB"/>
              </w:rPr>
            </w:pPr>
            <w:r w:rsidRPr="0084259B">
              <w:rPr>
                <w:lang w:val="en-GB"/>
              </w:rPr>
              <w:t>DM02</w:t>
            </w:r>
          </w:p>
        </w:tc>
      </w:tr>
      <w:tr w:rsidR="00F50D05" w:rsidRPr="0084259B" w14:paraId="004AA649" w14:textId="77777777" w:rsidTr="00E37700">
        <w:trPr>
          <w:trHeight w:val="61"/>
        </w:trPr>
        <w:tc>
          <w:tcPr>
            <w:tcW w:w="1134" w:type="dxa"/>
          </w:tcPr>
          <w:p w14:paraId="01737E55" w14:textId="77777777" w:rsidR="00F50D05" w:rsidRPr="0084259B" w:rsidRDefault="00F50D05" w:rsidP="00FC3DC5">
            <w:pPr>
              <w:pStyle w:val="03-01Tabellentext"/>
              <w:rPr>
                <w:lang w:val="en-GB"/>
              </w:rPr>
            </w:pPr>
            <w:r w:rsidRPr="0084259B">
              <w:rPr>
                <w:lang w:val="en-GB"/>
              </w:rPr>
              <w:t>Quantity:</w:t>
            </w:r>
          </w:p>
        </w:tc>
        <w:tc>
          <w:tcPr>
            <w:tcW w:w="1701" w:type="dxa"/>
          </w:tcPr>
          <w:p w14:paraId="46C2438B" w14:textId="77777777" w:rsidR="00F50D05" w:rsidRPr="0084259B" w:rsidRDefault="00F50D05" w:rsidP="00FC3DC5">
            <w:pPr>
              <w:pStyle w:val="03-01Tabellentext"/>
              <w:rPr>
                <w:lang w:val="en-GB"/>
              </w:rPr>
            </w:pPr>
            <w:r w:rsidRPr="0084259B">
              <w:rPr>
                <w:lang w:val="en-GB"/>
              </w:rPr>
              <w:t>…………….</w:t>
            </w:r>
          </w:p>
        </w:tc>
        <w:tc>
          <w:tcPr>
            <w:tcW w:w="1701" w:type="dxa"/>
          </w:tcPr>
          <w:p w14:paraId="25A5FBF9" w14:textId="77777777" w:rsidR="00F50D05" w:rsidRPr="0084259B" w:rsidRDefault="00F50D05" w:rsidP="00FC3DC5">
            <w:pPr>
              <w:pStyle w:val="03-01Tabellentext"/>
              <w:rPr>
                <w:lang w:val="en-GB"/>
              </w:rPr>
            </w:pPr>
            <w:r w:rsidRPr="0084259B">
              <w:rPr>
                <w:lang w:val="en-GB"/>
              </w:rPr>
              <w:t>Piece(s)</w:t>
            </w:r>
          </w:p>
        </w:tc>
        <w:tc>
          <w:tcPr>
            <w:tcW w:w="1701" w:type="dxa"/>
          </w:tcPr>
          <w:p w14:paraId="6BC0418B" w14:textId="77777777" w:rsidR="00F50D05" w:rsidRPr="0084259B" w:rsidRDefault="00F50D05" w:rsidP="00FC3DC5">
            <w:pPr>
              <w:pStyle w:val="03-01Tabellentext"/>
              <w:rPr>
                <w:lang w:val="en-GB"/>
              </w:rPr>
            </w:pPr>
            <w:r w:rsidRPr="0084259B">
              <w:rPr>
                <w:lang w:val="en-GB"/>
              </w:rPr>
              <w:t>UP: ……………</w:t>
            </w:r>
          </w:p>
        </w:tc>
        <w:tc>
          <w:tcPr>
            <w:tcW w:w="1701" w:type="dxa"/>
          </w:tcPr>
          <w:p w14:paraId="499F5347" w14:textId="77777777" w:rsidR="00F50D05" w:rsidRPr="0084259B" w:rsidRDefault="00F50D05" w:rsidP="00FC3DC5">
            <w:pPr>
              <w:pStyle w:val="03-01Tabellentext"/>
              <w:rPr>
                <w:lang w:val="en-GB"/>
              </w:rPr>
            </w:pPr>
            <w:r w:rsidRPr="0084259B">
              <w:rPr>
                <w:lang w:val="en-GB"/>
              </w:rPr>
              <w:t>TP: ……………</w:t>
            </w:r>
          </w:p>
        </w:tc>
      </w:tr>
    </w:tbl>
    <w:p w14:paraId="4AD9E9AE" w14:textId="77777777" w:rsidR="00F50D05" w:rsidRPr="0084259B" w:rsidRDefault="00F50D05" w:rsidP="00FC3DC5">
      <w:pPr>
        <w:rPr>
          <w:rFonts w:cs="Arial"/>
          <w:color w:val="000000"/>
          <w:lang w:val="en-GB"/>
        </w:rPr>
      </w:pPr>
    </w:p>
    <w:p w14:paraId="24E683AB" w14:textId="77777777" w:rsidR="00B443C2" w:rsidRPr="0084259B" w:rsidRDefault="00B443C2"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3A55F59D" w14:textId="77777777" w:rsidR="00B443C2" w:rsidRPr="0084259B" w:rsidRDefault="00B443C2" w:rsidP="00FC3DC5">
      <w:pPr>
        <w:pStyle w:val="00-02Option"/>
        <w:rPr>
          <w:lang w:val="en-GB"/>
        </w:rPr>
      </w:pPr>
      <w:r w:rsidRPr="0084259B">
        <w:rPr>
          <w:lang w:val="en-GB"/>
        </w:rPr>
        <w:t>Option Ethernet module EM01</w:t>
      </w:r>
    </w:p>
    <w:p w14:paraId="0EBC4E3F" w14:textId="77777777" w:rsidR="00B443C2" w:rsidRPr="0084259B" w:rsidRDefault="00B443C2" w:rsidP="00FC3DC5">
      <w:pPr>
        <w:pStyle w:val="01-01Haupttext"/>
        <w:rPr>
          <w:lang w:val="en-GB"/>
        </w:rPr>
      </w:pPr>
      <w:r w:rsidRPr="0084259B">
        <w:rPr>
          <w:lang w:val="en-GB"/>
        </w:rPr>
        <w:t>Pluggable Ethernet module for communication via MODBUS TCP/IP protocol.</w:t>
      </w:r>
    </w:p>
    <w:p w14:paraId="691281EE" w14:textId="77777777" w:rsidR="00B443C2" w:rsidRPr="0084259B" w:rsidRDefault="00B443C2" w:rsidP="00FC3DC5">
      <w:pPr>
        <w:pStyle w:val="01-01Haupttext"/>
        <w:rPr>
          <w:lang w:val="en-GB"/>
        </w:rPr>
      </w:pPr>
      <w:r w:rsidRPr="0084259B">
        <w:rPr>
          <w:lang w:val="en-GB"/>
        </w:rPr>
        <w:t xml:space="preserve">Control and parameterisation of MHTM™ </w:t>
      </w:r>
      <w:proofErr w:type="spellStart"/>
      <w:r w:rsidRPr="0084259B">
        <w:rPr>
          <w:lang w:val="en-GB"/>
        </w:rPr>
        <w:t>MicroDrive</w:t>
      </w:r>
      <w:proofErr w:type="spellEnd"/>
      <w:r w:rsidRPr="0084259B">
        <w:rPr>
          <w:lang w:val="en-GB"/>
        </w:rPr>
        <w:t xml:space="preserve"> barriers, as well as export of parameters, information and operating states possible.</w:t>
      </w:r>
    </w:p>
    <w:p w14:paraId="060F6666" w14:textId="77777777" w:rsidR="00F50D05" w:rsidRPr="0084259B" w:rsidRDefault="00F50D05"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273A97E5" w14:textId="77777777" w:rsidTr="00E37700">
        <w:tc>
          <w:tcPr>
            <w:tcW w:w="1134" w:type="dxa"/>
          </w:tcPr>
          <w:p w14:paraId="17D80FDA"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56E4EBE5"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5CE62344" w14:textId="77777777" w:rsidTr="00E37700">
        <w:tc>
          <w:tcPr>
            <w:tcW w:w="1134" w:type="dxa"/>
          </w:tcPr>
          <w:p w14:paraId="0DE1EEA8"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2F8D5AEE" w14:textId="77777777" w:rsidR="00F50D05" w:rsidRPr="0084259B" w:rsidRDefault="00FC3DC5" w:rsidP="00FC3DC5">
            <w:pPr>
              <w:pStyle w:val="03-01Tabellentext"/>
              <w:rPr>
                <w:lang w:val="en-GB"/>
              </w:rPr>
            </w:pPr>
            <w:r w:rsidRPr="0084259B">
              <w:rPr>
                <w:lang w:val="en-GB"/>
              </w:rPr>
              <w:t>EM01</w:t>
            </w:r>
          </w:p>
        </w:tc>
      </w:tr>
      <w:tr w:rsidR="00F50D05" w:rsidRPr="0084259B" w14:paraId="3DD73E89" w14:textId="77777777" w:rsidTr="00E37700">
        <w:trPr>
          <w:trHeight w:val="61"/>
        </w:trPr>
        <w:tc>
          <w:tcPr>
            <w:tcW w:w="1134" w:type="dxa"/>
          </w:tcPr>
          <w:p w14:paraId="03E3DA7F" w14:textId="77777777" w:rsidR="00F50D05" w:rsidRPr="0084259B" w:rsidRDefault="00F50D05" w:rsidP="00FC3DC5">
            <w:pPr>
              <w:pStyle w:val="03-01Tabellentext"/>
              <w:rPr>
                <w:lang w:val="en-GB"/>
              </w:rPr>
            </w:pPr>
            <w:r w:rsidRPr="0084259B">
              <w:rPr>
                <w:lang w:val="en-GB"/>
              </w:rPr>
              <w:t>Quantity:</w:t>
            </w:r>
          </w:p>
        </w:tc>
        <w:tc>
          <w:tcPr>
            <w:tcW w:w="1701" w:type="dxa"/>
          </w:tcPr>
          <w:p w14:paraId="5741F81A" w14:textId="77777777" w:rsidR="00F50D05" w:rsidRPr="0084259B" w:rsidRDefault="00F50D05" w:rsidP="00FC3DC5">
            <w:pPr>
              <w:pStyle w:val="03-01Tabellentext"/>
              <w:rPr>
                <w:lang w:val="en-GB"/>
              </w:rPr>
            </w:pPr>
            <w:r w:rsidRPr="0084259B">
              <w:rPr>
                <w:lang w:val="en-GB"/>
              </w:rPr>
              <w:t>…………….</w:t>
            </w:r>
          </w:p>
        </w:tc>
        <w:tc>
          <w:tcPr>
            <w:tcW w:w="1701" w:type="dxa"/>
          </w:tcPr>
          <w:p w14:paraId="18D7DF9B" w14:textId="77777777" w:rsidR="00F50D05" w:rsidRPr="0084259B" w:rsidRDefault="00F50D05" w:rsidP="00FC3DC5">
            <w:pPr>
              <w:pStyle w:val="03-01Tabellentext"/>
              <w:rPr>
                <w:lang w:val="en-GB"/>
              </w:rPr>
            </w:pPr>
            <w:r w:rsidRPr="0084259B">
              <w:rPr>
                <w:lang w:val="en-GB"/>
              </w:rPr>
              <w:t>Piece(s)</w:t>
            </w:r>
          </w:p>
        </w:tc>
        <w:tc>
          <w:tcPr>
            <w:tcW w:w="1701" w:type="dxa"/>
          </w:tcPr>
          <w:p w14:paraId="2CA9EED6" w14:textId="77777777" w:rsidR="00F50D05" w:rsidRPr="0084259B" w:rsidRDefault="00F50D05" w:rsidP="00FC3DC5">
            <w:pPr>
              <w:pStyle w:val="03-01Tabellentext"/>
              <w:rPr>
                <w:lang w:val="en-GB"/>
              </w:rPr>
            </w:pPr>
            <w:r w:rsidRPr="0084259B">
              <w:rPr>
                <w:lang w:val="en-GB"/>
              </w:rPr>
              <w:t>UP: ……………</w:t>
            </w:r>
          </w:p>
        </w:tc>
        <w:tc>
          <w:tcPr>
            <w:tcW w:w="1701" w:type="dxa"/>
          </w:tcPr>
          <w:p w14:paraId="0E3C640F" w14:textId="77777777" w:rsidR="00F50D05" w:rsidRPr="0084259B" w:rsidRDefault="00F50D05" w:rsidP="00FC3DC5">
            <w:pPr>
              <w:pStyle w:val="03-01Tabellentext"/>
              <w:rPr>
                <w:lang w:val="en-GB"/>
              </w:rPr>
            </w:pPr>
            <w:r w:rsidRPr="0084259B">
              <w:rPr>
                <w:lang w:val="en-GB"/>
              </w:rPr>
              <w:t>TP: ……………</w:t>
            </w:r>
          </w:p>
        </w:tc>
      </w:tr>
    </w:tbl>
    <w:p w14:paraId="0586D242" w14:textId="77777777" w:rsidR="00F50D05" w:rsidRPr="0084259B" w:rsidRDefault="00F50D05" w:rsidP="00FC3DC5">
      <w:pPr>
        <w:rPr>
          <w:lang w:val="en-GB"/>
        </w:rPr>
      </w:pPr>
    </w:p>
    <w:p w14:paraId="203CE234" w14:textId="77777777" w:rsidR="00B443C2" w:rsidRPr="0084259B" w:rsidRDefault="00B443C2" w:rsidP="00FC3DC5">
      <w:pPr>
        <w:rPr>
          <w:b/>
          <w:bCs/>
          <w:lang w:val="en-GB"/>
        </w:rPr>
      </w:pPr>
    </w:p>
    <w:p w14:paraId="5ABEAF85" w14:textId="77777777" w:rsidR="00B443C2" w:rsidRPr="0084259B" w:rsidRDefault="00B443C2"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606057DB" w14:textId="77777777" w:rsidR="00B443C2" w:rsidRPr="0084259B" w:rsidRDefault="00B443C2" w:rsidP="00FC3DC5">
      <w:pPr>
        <w:pStyle w:val="00-02Option"/>
        <w:rPr>
          <w:lang w:val="en-GB"/>
        </w:rPr>
      </w:pPr>
      <w:r w:rsidRPr="0084259B">
        <w:rPr>
          <w:lang w:val="en-GB"/>
        </w:rPr>
        <w:t>Option RS485 module RSM01</w:t>
      </w:r>
    </w:p>
    <w:p w14:paraId="6B1764E4" w14:textId="77777777" w:rsidR="00B443C2" w:rsidRPr="0084259B" w:rsidRDefault="00B443C2" w:rsidP="00FC3DC5">
      <w:pPr>
        <w:pStyle w:val="01-01Haupttext"/>
        <w:rPr>
          <w:lang w:val="en-GB"/>
        </w:rPr>
      </w:pPr>
      <w:r w:rsidRPr="0084259B">
        <w:rPr>
          <w:lang w:val="en-GB"/>
        </w:rPr>
        <w:t>Pluggable RS485 module for communication via MODBUS protocol.</w:t>
      </w:r>
    </w:p>
    <w:p w14:paraId="7B867416" w14:textId="77777777" w:rsidR="00B443C2" w:rsidRPr="0084259B" w:rsidRDefault="00B443C2" w:rsidP="00FC3DC5">
      <w:pPr>
        <w:pStyle w:val="01-01Haupttext"/>
        <w:rPr>
          <w:lang w:val="en-GB"/>
        </w:rPr>
      </w:pPr>
      <w:r w:rsidRPr="0084259B">
        <w:rPr>
          <w:lang w:val="en-GB"/>
        </w:rPr>
        <w:t xml:space="preserve">Control and parameterisation of MHTM™ </w:t>
      </w:r>
      <w:proofErr w:type="spellStart"/>
      <w:r w:rsidRPr="0084259B">
        <w:rPr>
          <w:lang w:val="en-GB"/>
        </w:rPr>
        <w:t>MicroDrive</w:t>
      </w:r>
      <w:proofErr w:type="spellEnd"/>
      <w:r w:rsidRPr="0084259B">
        <w:rPr>
          <w:lang w:val="en-GB"/>
        </w:rPr>
        <w:t xml:space="preserve"> barriers, as well as export of parameters, information and operating states possible.</w:t>
      </w:r>
    </w:p>
    <w:p w14:paraId="70207A88" w14:textId="77777777" w:rsidR="00F50D05" w:rsidRPr="0084259B" w:rsidRDefault="00F50D05"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65190251" w14:textId="77777777" w:rsidTr="00E37700">
        <w:tc>
          <w:tcPr>
            <w:tcW w:w="1134" w:type="dxa"/>
          </w:tcPr>
          <w:p w14:paraId="2909AE11"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736782FC"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44574CB8" w14:textId="77777777" w:rsidTr="00E37700">
        <w:tc>
          <w:tcPr>
            <w:tcW w:w="1134" w:type="dxa"/>
          </w:tcPr>
          <w:p w14:paraId="0B7AD889"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02D1C3F5" w14:textId="77777777" w:rsidR="00F50D05" w:rsidRPr="0084259B" w:rsidRDefault="00FC3DC5" w:rsidP="00FC3DC5">
            <w:pPr>
              <w:pStyle w:val="03-01Tabellentext"/>
              <w:rPr>
                <w:lang w:val="en-GB"/>
              </w:rPr>
            </w:pPr>
            <w:r w:rsidRPr="0084259B">
              <w:rPr>
                <w:lang w:val="en-GB"/>
              </w:rPr>
              <w:t>RSM01</w:t>
            </w:r>
          </w:p>
        </w:tc>
      </w:tr>
      <w:tr w:rsidR="00F50D05" w:rsidRPr="0084259B" w14:paraId="577E3AB5" w14:textId="77777777" w:rsidTr="00E37700">
        <w:trPr>
          <w:trHeight w:val="61"/>
        </w:trPr>
        <w:tc>
          <w:tcPr>
            <w:tcW w:w="1134" w:type="dxa"/>
          </w:tcPr>
          <w:p w14:paraId="642709F5" w14:textId="77777777" w:rsidR="00F50D05" w:rsidRPr="0084259B" w:rsidRDefault="00F50D05" w:rsidP="00FC3DC5">
            <w:pPr>
              <w:pStyle w:val="03-01Tabellentext"/>
              <w:rPr>
                <w:lang w:val="en-GB"/>
              </w:rPr>
            </w:pPr>
            <w:r w:rsidRPr="0084259B">
              <w:rPr>
                <w:lang w:val="en-GB"/>
              </w:rPr>
              <w:t>Quantity:</w:t>
            </w:r>
          </w:p>
        </w:tc>
        <w:tc>
          <w:tcPr>
            <w:tcW w:w="1701" w:type="dxa"/>
          </w:tcPr>
          <w:p w14:paraId="48B5E80D" w14:textId="77777777" w:rsidR="00F50D05" w:rsidRPr="0084259B" w:rsidRDefault="00F50D05" w:rsidP="00FC3DC5">
            <w:pPr>
              <w:pStyle w:val="03-01Tabellentext"/>
              <w:rPr>
                <w:lang w:val="en-GB"/>
              </w:rPr>
            </w:pPr>
            <w:r w:rsidRPr="0084259B">
              <w:rPr>
                <w:lang w:val="en-GB"/>
              </w:rPr>
              <w:t>…………….</w:t>
            </w:r>
          </w:p>
        </w:tc>
        <w:tc>
          <w:tcPr>
            <w:tcW w:w="1701" w:type="dxa"/>
          </w:tcPr>
          <w:p w14:paraId="059411B8" w14:textId="77777777" w:rsidR="00F50D05" w:rsidRPr="0084259B" w:rsidRDefault="00F50D05" w:rsidP="00FC3DC5">
            <w:pPr>
              <w:pStyle w:val="03-01Tabellentext"/>
              <w:rPr>
                <w:lang w:val="en-GB"/>
              </w:rPr>
            </w:pPr>
            <w:r w:rsidRPr="0084259B">
              <w:rPr>
                <w:lang w:val="en-GB"/>
              </w:rPr>
              <w:t>Piece(s)</w:t>
            </w:r>
          </w:p>
        </w:tc>
        <w:tc>
          <w:tcPr>
            <w:tcW w:w="1701" w:type="dxa"/>
          </w:tcPr>
          <w:p w14:paraId="1C786EE7" w14:textId="77777777" w:rsidR="00F50D05" w:rsidRPr="0084259B" w:rsidRDefault="00F50D05" w:rsidP="00FC3DC5">
            <w:pPr>
              <w:pStyle w:val="03-01Tabellentext"/>
              <w:rPr>
                <w:lang w:val="en-GB"/>
              </w:rPr>
            </w:pPr>
            <w:r w:rsidRPr="0084259B">
              <w:rPr>
                <w:lang w:val="en-GB"/>
              </w:rPr>
              <w:t>UP: ……………</w:t>
            </w:r>
          </w:p>
        </w:tc>
        <w:tc>
          <w:tcPr>
            <w:tcW w:w="1701" w:type="dxa"/>
          </w:tcPr>
          <w:p w14:paraId="53434A17" w14:textId="77777777" w:rsidR="00F50D05" w:rsidRPr="0084259B" w:rsidRDefault="00F50D05" w:rsidP="00FC3DC5">
            <w:pPr>
              <w:pStyle w:val="03-01Tabellentext"/>
              <w:rPr>
                <w:lang w:val="en-GB"/>
              </w:rPr>
            </w:pPr>
            <w:r w:rsidRPr="0084259B">
              <w:rPr>
                <w:lang w:val="en-GB"/>
              </w:rPr>
              <w:t>TP: ……………</w:t>
            </w:r>
          </w:p>
        </w:tc>
      </w:tr>
    </w:tbl>
    <w:p w14:paraId="209F103E" w14:textId="77777777" w:rsidR="00F50D05" w:rsidRPr="0084259B" w:rsidRDefault="00F50D05" w:rsidP="00FC3DC5">
      <w:pPr>
        <w:rPr>
          <w:lang w:val="en-GB"/>
        </w:rPr>
      </w:pPr>
    </w:p>
    <w:p w14:paraId="113ECFE0" w14:textId="77777777" w:rsidR="00B443C2" w:rsidRPr="0084259B" w:rsidRDefault="00B443C2" w:rsidP="00FC3DC5">
      <w:pPr>
        <w:rPr>
          <w:b/>
          <w:bCs/>
          <w:lang w:val="en-GB"/>
        </w:rPr>
      </w:pPr>
    </w:p>
    <w:p w14:paraId="31B98471" w14:textId="77777777" w:rsidR="00B443C2" w:rsidRPr="0084259B" w:rsidRDefault="00B443C2"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351AA224" w14:textId="77777777" w:rsidR="00B443C2" w:rsidRPr="0084259B" w:rsidRDefault="00B443C2" w:rsidP="00FC3DC5">
      <w:pPr>
        <w:pStyle w:val="00-02Option"/>
        <w:rPr>
          <w:lang w:val="en-GB"/>
        </w:rPr>
      </w:pPr>
      <w:r w:rsidRPr="0084259B">
        <w:rPr>
          <w:lang w:val="en-GB"/>
        </w:rPr>
        <w:t>Option CAN module ECN01</w:t>
      </w:r>
    </w:p>
    <w:p w14:paraId="59CB16AB" w14:textId="77777777" w:rsidR="00B443C2" w:rsidRPr="0084259B" w:rsidRDefault="00B443C2" w:rsidP="00FC3DC5">
      <w:pPr>
        <w:pStyle w:val="01-01Haupttext"/>
        <w:rPr>
          <w:lang w:val="en-GB"/>
        </w:rPr>
      </w:pPr>
      <w:r w:rsidRPr="0084259B">
        <w:rPr>
          <w:lang w:val="en-GB"/>
        </w:rPr>
        <w:t xml:space="preserve">Pluggable CAN module for communication via </w:t>
      </w:r>
      <w:proofErr w:type="spellStart"/>
      <w:r w:rsidRPr="0084259B">
        <w:rPr>
          <w:lang w:val="en-GB"/>
        </w:rPr>
        <w:t>CANOpen</w:t>
      </w:r>
      <w:proofErr w:type="spellEnd"/>
      <w:r w:rsidRPr="0084259B">
        <w:rPr>
          <w:lang w:val="en-GB"/>
        </w:rPr>
        <w:t xml:space="preserve"> protocol.</w:t>
      </w:r>
    </w:p>
    <w:p w14:paraId="5F3184EC" w14:textId="77777777" w:rsidR="00B443C2" w:rsidRPr="0084259B" w:rsidRDefault="00B443C2" w:rsidP="00FC3DC5">
      <w:pPr>
        <w:pStyle w:val="01-01Haupttext"/>
        <w:rPr>
          <w:lang w:val="en-GB"/>
        </w:rPr>
      </w:pPr>
      <w:r w:rsidRPr="0084259B">
        <w:rPr>
          <w:lang w:val="en-GB"/>
        </w:rPr>
        <w:t>Used for counting vehicles in master-slave operation of several barriers.</w:t>
      </w:r>
    </w:p>
    <w:p w14:paraId="09C533AB" w14:textId="77777777" w:rsidR="00B443C2" w:rsidRPr="0084259B" w:rsidRDefault="00B443C2" w:rsidP="00FC3DC5">
      <w:pPr>
        <w:pStyle w:val="01-01Haupttext"/>
        <w:rPr>
          <w:lang w:val="en-GB"/>
        </w:rPr>
      </w:pPr>
      <w:r w:rsidRPr="0084259B">
        <w:rPr>
          <w:lang w:val="en-GB"/>
        </w:rPr>
        <w:t xml:space="preserve">Control and parameterisation of MHTM™ </w:t>
      </w:r>
      <w:proofErr w:type="spellStart"/>
      <w:r w:rsidRPr="0084259B">
        <w:rPr>
          <w:lang w:val="en-GB"/>
        </w:rPr>
        <w:t>MicroDrive</w:t>
      </w:r>
      <w:proofErr w:type="spellEnd"/>
      <w:r w:rsidRPr="0084259B">
        <w:rPr>
          <w:lang w:val="en-GB"/>
        </w:rPr>
        <w:t xml:space="preserve"> barriers, as well as export of parameters, information and operating states possible.</w:t>
      </w:r>
    </w:p>
    <w:p w14:paraId="6D5BEA1B" w14:textId="77777777" w:rsidR="00F50D05" w:rsidRPr="0084259B" w:rsidRDefault="00F50D05"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3E92C282" w14:textId="77777777" w:rsidTr="00E37700">
        <w:tc>
          <w:tcPr>
            <w:tcW w:w="1134" w:type="dxa"/>
          </w:tcPr>
          <w:p w14:paraId="7A30F67B"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436CC372"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089938BC" w14:textId="77777777" w:rsidTr="00E37700">
        <w:tc>
          <w:tcPr>
            <w:tcW w:w="1134" w:type="dxa"/>
          </w:tcPr>
          <w:p w14:paraId="1F3CC3C1"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792E845F" w14:textId="77777777" w:rsidR="00F50D05" w:rsidRPr="0084259B" w:rsidRDefault="00FC3DC5" w:rsidP="00FC3DC5">
            <w:pPr>
              <w:pStyle w:val="03-01Tabellentext"/>
              <w:rPr>
                <w:lang w:val="en-GB"/>
              </w:rPr>
            </w:pPr>
            <w:r w:rsidRPr="0084259B">
              <w:rPr>
                <w:lang w:val="en-GB"/>
              </w:rPr>
              <w:t>ECN01</w:t>
            </w:r>
          </w:p>
        </w:tc>
      </w:tr>
      <w:tr w:rsidR="00F50D05" w:rsidRPr="0084259B" w14:paraId="2681F0DD" w14:textId="77777777" w:rsidTr="00E37700">
        <w:trPr>
          <w:trHeight w:val="61"/>
        </w:trPr>
        <w:tc>
          <w:tcPr>
            <w:tcW w:w="1134" w:type="dxa"/>
          </w:tcPr>
          <w:p w14:paraId="79224076" w14:textId="77777777" w:rsidR="00F50D05" w:rsidRPr="0084259B" w:rsidRDefault="00F50D05" w:rsidP="00FC3DC5">
            <w:pPr>
              <w:pStyle w:val="03-01Tabellentext"/>
              <w:rPr>
                <w:lang w:val="en-GB"/>
              </w:rPr>
            </w:pPr>
            <w:r w:rsidRPr="0084259B">
              <w:rPr>
                <w:lang w:val="en-GB"/>
              </w:rPr>
              <w:t>Quantity:</w:t>
            </w:r>
          </w:p>
        </w:tc>
        <w:tc>
          <w:tcPr>
            <w:tcW w:w="1701" w:type="dxa"/>
          </w:tcPr>
          <w:p w14:paraId="320FE99A" w14:textId="77777777" w:rsidR="00F50D05" w:rsidRPr="0084259B" w:rsidRDefault="00F50D05" w:rsidP="00FC3DC5">
            <w:pPr>
              <w:pStyle w:val="03-01Tabellentext"/>
              <w:rPr>
                <w:lang w:val="en-GB"/>
              </w:rPr>
            </w:pPr>
            <w:r w:rsidRPr="0084259B">
              <w:rPr>
                <w:lang w:val="en-GB"/>
              </w:rPr>
              <w:t>…………….</w:t>
            </w:r>
          </w:p>
        </w:tc>
        <w:tc>
          <w:tcPr>
            <w:tcW w:w="1701" w:type="dxa"/>
          </w:tcPr>
          <w:p w14:paraId="278180CE" w14:textId="77777777" w:rsidR="00F50D05" w:rsidRPr="0084259B" w:rsidRDefault="00F50D05" w:rsidP="00FC3DC5">
            <w:pPr>
              <w:pStyle w:val="03-01Tabellentext"/>
              <w:rPr>
                <w:lang w:val="en-GB"/>
              </w:rPr>
            </w:pPr>
            <w:r w:rsidRPr="0084259B">
              <w:rPr>
                <w:lang w:val="en-GB"/>
              </w:rPr>
              <w:t>Piece(s)</w:t>
            </w:r>
          </w:p>
        </w:tc>
        <w:tc>
          <w:tcPr>
            <w:tcW w:w="1701" w:type="dxa"/>
          </w:tcPr>
          <w:p w14:paraId="2E3719BB" w14:textId="77777777" w:rsidR="00F50D05" w:rsidRPr="0084259B" w:rsidRDefault="00F50D05" w:rsidP="00FC3DC5">
            <w:pPr>
              <w:pStyle w:val="03-01Tabellentext"/>
              <w:rPr>
                <w:lang w:val="en-GB"/>
              </w:rPr>
            </w:pPr>
            <w:r w:rsidRPr="0084259B">
              <w:rPr>
                <w:lang w:val="en-GB"/>
              </w:rPr>
              <w:t>UP: ……………</w:t>
            </w:r>
          </w:p>
        </w:tc>
        <w:tc>
          <w:tcPr>
            <w:tcW w:w="1701" w:type="dxa"/>
          </w:tcPr>
          <w:p w14:paraId="12E2EBEF" w14:textId="77777777" w:rsidR="00F50D05" w:rsidRPr="0084259B" w:rsidRDefault="00F50D05" w:rsidP="00FC3DC5">
            <w:pPr>
              <w:pStyle w:val="03-01Tabellentext"/>
              <w:rPr>
                <w:lang w:val="en-GB"/>
              </w:rPr>
            </w:pPr>
            <w:r w:rsidRPr="0084259B">
              <w:rPr>
                <w:lang w:val="en-GB"/>
              </w:rPr>
              <w:t>TP: ……………</w:t>
            </w:r>
          </w:p>
        </w:tc>
      </w:tr>
    </w:tbl>
    <w:p w14:paraId="62021B3C" w14:textId="77777777" w:rsidR="00F50D05" w:rsidRPr="0084259B" w:rsidRDefault="00F50D05" w:rsidP="00FC3DC5">
      <w:pPr>
        <w:rPr>
          <w:lang w:val="en-GB"/>
        </w:rPr>
      </w:pPr>
    </w:p>
    <w:p w14:paraId="05DBBB8B" w14:textId="77777777" w:rsidR="00F50D05" w:rsidRPr="0084259B" w:rsidRDefault="00F50D05" w:rsidP="00FC3DC5">
      <w:pPr>
        <w:rPr>
          <w:b/>
          <w:bCs/>
          <w:lang w:val="en-GB"/>
        </w:rPr>
      </w:pPr>
    </w:p>
    <w:p w14:paraId="1A8FDD52" w14:textId="77777777" w:rsidR="001E439A" w:rsidRDefault="001E439A">
      <w:pPr>
        <w:rPr>
          <w:b/>
          <w:bCs/>
          <w:lang w:val="en-GB"/>
        </w:rPr>
      </w:pPr>
      <w:r>
        <w:rPr>
          <w:lang w:val="en-GB"/>
        </w:rPr>
        <w:br w:type="page"/>
      </w:r>
    </w:p>
    <w:p w14:paraId="59B688CE" w14:textId="65A8DF6A" w:rsidR="00B443C2" w:rsidRPr="0084259B" w:rsidRDefault="00B443C2" w:rsidP="00F50D05">
      <w:pPr>
        <w:pStyle w:val="00-01Position"/>
        <w:rPr>
          <w:lang w:val="en-GB"/>
        </w:rPr>
      </w:pPr>
      <w:r w:rsidRPr="0084259B">
        <w:rPr>
          <w:lang w:val="en-GB"/>
        </w:rPr>
        <w:lastRenderedPageBreak/>
        <w:t>[Item: ………</w:t>
      </w:r>
      <w:proofErr w:type="gramStart"/>
      <w:r w:rsidRPr="0084259B">
        <w:rPr>
          <w:lang w:val="en-GB"/>
        </w:rPr>
        <w:t>…..</w:t>
      </w:r>
      <w:proofErr w:type="gramEnd"/>
      <w:r w:rsidRPr="0084259B">
        <w:rPr>
          <w:lang w:val="en-GB"/>
        </w:rPr>
        <w:t>]</w:t>
      </w:r>
    </w:p>
    <w:p w14:paraId="4AAB2159" w14:textId="77777777" w:rsidR="00B443C2" w:rsidRPr="0084259B" w:rsidRDefault="00B443C2" w:rsidP="00FC3DC5">
      <w:pPr>
        <w:pStyle w:val="00-02Option"/>
        <w:rPr>
          <w:lang w:val="en-GB"/>
        </w:rPr>
      </w:pPr>
      <w:r w:rsidRPr="0084259B">
        <w:rPr>
          <w:lang w:val="en-GB"/>
        </w:rPr>
        <w:t>Option key switch SS01</w:t>
      </w:r>
    </w:p>
    <w:p w14:paraId="222B3D5C" w14:textId="77777777" w:rsidR="00B443C2" w:rsidRPr="0084259B" w:rsidRDefault="00B443C2" w:rsidP="00FC3DC5">
      <w:pPr>
        <w:pStyle w:val="01-01Haupttext"/>
        <w:rPr>
          <w:lang w:val="en-GB"/>
        </w:rPr>
      </w:pPr>
      <w:r w:rsidRPr="0084259B">
        <w:rPr>
          <w:lang w:val="en-GB"/>
        </w:rPr>
        <w:t>For permanent open / button function CLOSE.</w:t>
      </w:r>
    </w:p>
    <w:p w14:paraId="6FDDA6B8" w14:textId="77777777" w:rsidR="00B443C2" w:rsidRPr="0084259B" w:rsidRDefault="00B443C2" w:rsidP="00FC3DC5">
      <w:pPr>
        <w:pStyle w:val="01-01Haupttext"/>
        <w:rPr>
          <w:lang w:val="en-GB"/>
        </w:rPr>
      </w:pPr>
      <w:r w:rsidRPr="0084259B">
        <w:rPr>
          <w:lang w:val="en-GB"/>
        </w:rPr>
        <w:t>Installed in the barrier housing. Design for on-site profile cylinder.</w:t>
      </w:r>
    </w:p>
    <w:p w14:paraId="2551D8CE" w14:textId="77777777" w:rsidR="00B443C2" w:rsidRPr="0084259B" w:rsidRDefault="00B443C2"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18F7F46C" w14:textId="77777777" w:rsidTr="00E37700">
        <w:tc>
          <w:tcPr>
            <w:tcW w:w="1134" w:type="dxa"/>
          </w:tcPr>
          <w:p w14:paraId="4FF72955"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57F97B31"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38637469" w14:textId="77777777" w:rsidTr="00E37700">
        <w:tc>
          <w:tcPr>
            <w:tcW w:w="1134" w:type="dxa"/>
          </w:tcPr>
          <w:p w14:paraId="7B68A31B"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784634C5" w14:textId="77777777" w:rsidR="00F50D05" w:rsidRPr="0084259B" w:rsidRDefault="00FC3DC5" w:rsidP="00FC3DC5">
            <w:pPr>
              <w:pStyle w:val="03-01Tabellentext"/>
              <w:rPr>
                <w:lang w:val="en-GB"/>
              </w:rPr>
            </w:pPr>
            <w:r w:rsidRPr="0084259B">
              <w:rPr>
                <w:lang w:val="en-GB"/>
              </w:rPr>
              <w:t>SS01</w:t>
            </w:r>
          </w:p>
        </w:tc>
      </w:tr>
      <w:tr w:rsidR="00F50D05" w:rsidRPr="0084259B" w14:paraId="5F00AF5D" w14:textId="77777777" w:rsidTr="00E37700">
        <w:trPr>
          <w:trHeight w:val="61"/>
        </w:trPr>
        <w:tc>
          <w:tcPr>
            <w:tcW w:w="1134" w:type="dxa"/>
          </w:tcPr>
          <w:p w14:paraId="5A75A9F3" w14:textId="77777777" w:rsidR="00F50D05" w:rsidRPr="0084259B" w:rsidRDefault="00F50D05" w:rsidP="00FC3DC5">
            <w:pPr>
              <w:pStyle w:val="03-01Tabellentext"/>
              <w:rPr>
                <w:lang w:val="en-GB"/>
              </w:rPr>
            </w:pPr>
            <w:r w:rsidRPr="0084259B">
              <w:rPr>
                <w:lang w:val="en-GB"/>
              </w:rPr>
              <w:t>Quantity:</w:t>
            </w:r>
          </w:p>
        </w:tc>
        <w:tc>
          <w:tcPr>
            <w:tcW w:w="1701" w:type="dxa"/>
          </w:tcPr>
          <w:p w14:paraId="6F05A5E4" w14:textId="77777777" w:rsidR="00F50D05" w:rsidRPr="0084259B" w:rsidRDefault="00F50D05" w:rsidP="00FC3DC5">
            <w:pPr>
              <w:pStyle w:val="03-01Tabellentext"/>
              <w:rPr>
                <w:lang w:val="en-GB"/>
              </w:rPr>
            </w:pPr>
            <w:r w:rsidRPr="0084259B">
              <w:rPr>
                <w:lang w:val="en-GB"/>
              </w:rPr>
              <w:t>…………….</w:t>
            </w:r>
          </w:p>
        </w:tc>
        <w:tc>
          <w:tcPr>
            <w:tcW w:w="1701" w:type="dxa"/>
          </w:tcPr>
          <w:p w14:paraId="46BA1B22" w14:textId="77777777" w:rsidR="00F50D05" w:rsidRPr="0084259B" w:rsidRDefault="00F50D05" w:rsidP="00FC3DC5">
            <w:pPr>
              <w:pStyle w:val="03-01Tabellentext"/>
              <w:rPr>
                <w:lang w:val="en-GB"/>
              </w:rPr>
            </w:pPr>
            <w:r w:rsidRPr="0084259B">
              <w:rPr>
                <w:lang w:val="en-GB"/>
              </w:rPr>
              <w:t>Piece(s)</w:t>
            </w:r>
          </w:p>
        </w:tc>
        <w:tc>
          <w:tcPr>
            <w:tcW w:w="1701" w:type="dxa"/>
          </w:tcPr>
          <w:p w14:paraId="6CAFB234" w14:textId="77777777" w:rsidR="00F50D05" w:rsidRPr="0084259B" w:rsidRDefault="00F50D05" w:rsidP="00FC3DC5">
            <w:pPr>
              <w:pStyle w:val="03-01Tabellentext"/>
              <w:rPr>
                <w:lang w:val="en-GB"/>
              </w:rPr>
            </w:pPr>
            <w:r w:rsidRPr="0084259B">
              <w:rPr>
                <w:lang w:val="en-GB"/>
              </w:rPr>
              <w:t>UP: ……………</w:t>
            </w:r>
          </w:p>
        </w:tc>
        <w:tc>
          <w:tcPr>
            <w:tcW w:w="1701" w:type="dxa"/>
          </w:tcPr>
          <w:p w14:paraId="2B546057" w14:textId="77777777" w:rsidR="00F50D05" w:rsidRPr="0084259B" w:rsidRDefault="00F50D05" w:rsidP="00FC3DC5">
            <w:pPr>
              <w:pStyle w:val="03-01Tabellentext"/>
              <w:rPr>
                <w:lang w:val="en-GB"/>
              </w:rPr>
            </w:pPr>
            <w:r w:rsidRPr="0084259B">
              <w:rPr>
                <w:lang w:val="en-GB"/>
              </w:rPr>
              <w:t>TP: ……………</w:t>
            </w:r>
          </w:p>
        </w:tc>
      </w:tr>
    </w:tbl>
    <w:p w14:paraId="385460BF" w14:textId="77777777" w:rsidR="00F50D05" w:rsidRPr="0084259B" w:rsidRDefault="00F50D05" w:rsidP="00FC3DC5">
      <w:pPr>
        <w:rPr>
          <w:lang w:val="en-GB"/>
        </w:rPr>
      </w:pPr>
    </w:p>
    <w:p w14:paraId="3211D172" w14:textId="77777777" w:rsidR="001E439A" w:rsidRDefault="001E439A" w:rsidP="00F50D05">
      <w:pPr>
        <w:pStyle w:val="00-01Position"/>
        <w:rPr>
          <w:lang w:val="en-GB"/>
        </w:rPr>
      </w:pPr>
    </w:p>
    <w:p w14:paraId="26ABD649" w14:textId="709CD8F4" w:rsidR="00B443C2" w:rsidRPr="0084259B" w:rsidRDefault="00B443C2"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29487900" w14:textId="46B1BCCE" w:rsidR="00B443C2" w:rsidRPr="0084259B" w:rsidRDefault="00B443C2" w:rsidP="00FC3DC5">
      <w:pPr>
        <w:pStyle w:val="00-02Option"/>
        <w:rPr>
          <w:lang w:val="en-GB"/>
        </w:rPr>
      </w:pPr>
      <w:r w:rsidRPr="0084259B">
        <w:rPr>
          <w:lang w:val="en-GB"/>
        </w:rPr>
        <w:t>Optional safety light barrier for pedestrian protection LS</w:t>
      </w:r>
      <w:r w:rsidR="002432C7">
        <w:rPr>
          <w:lang w:val="en-GB"/>
        </w:rPr>
        <w:t>2</w:t>
      </w:r>
      <w:r w:rsidRPr="0084259B">
        <w:rPr>
          <w:lang w:val="en-GB"/>
        </w:rPr>
        <w:t>1</w:t>
      </w:r>
    </w:p>
    <w:p w14:paraId="5C56BD9B" w14:textId="77777777" w:rsidR="00B443C2" w:rsidRPr="0084259B" w:rsidRDefault="00B443C2" w:rsidP="00FC3DC5">
      <w:pPr>
        <w:pStyle w:val="01-01Haupttext"/>
        <w:rPr>
          <w:lang w:val="en-GB"/>
        </w:rPr>
      </w:pPr>
      <w:r w:rsidRPr="0084259B">
        <w:rPr>
          <w:lang w:val="en-GB"/>
        </w:rPr>
        <w:t>With test input for connection to control unit MGC (Pro).</w:t>
      </w:r>
    </w:p>
    <w:p w14:paraId="06B4BD87" w14:textId="77777777" w:rsidR="00B443C2" w:rsidRPr="0084259B" w:rsidRDefault="00B443C2" w:rsidP="00FC3DC5">
      <w:pPr>
        <w:pStyle w:val="01-01Haupttext"/>
        <w:rPr>
          <w:lang w:val="en-GB"/>
        </w:rPr>
      </w:pPr>
      <w:r w:rsidRPr="0084259B">
        <w:rPr>
          <w:lang w:val="en-GB"/>
        </w:rPr>
        <w:t>Tested before each closing movement to verify proper operation.</w:t>
      </w:r>
    </w:p>
    <w:p w14:paraId="5ED78BD4" w14:textId="77777777" w:rsidR="00B443C2" w:rsidRPr="0084259B" w:rsidRDefault="00B443C2" w:rsidP="00FC3DC5">
      <w:pPr>
        <w:pStyle w:val="01-01Haupttext"/>
        <w:rPr>
          <w:lang w:val="en-GB"/>
        </w:rPr>
      </w:pPr>
      <w:r w:rsidRPr="0084259B">
        <w:rPr>
          <w:lang w:val="en-GB"/>
        </w:rPr>
        <w:t>Consisting of transmitter and receiver incl. attachments.</w:t>
      </w:r>
    </w:p>
    <w:p w14:paraId="0E1C2F2B" w14:textId="77777777" w:rsidR="00B443C2" w:rsidRPr="0084259B" w:rsidRDefault="00B443C2" w:rsidP="00FC3DC5">
      <w:pPr>
        <w:pStyle w:val="01-01Haupttext"/>
        <w:rPr>
          <w:lang w:val="en-GB"/>
        </w:rPr>
      </w:pPr>
      <w:r w:rsidRPr="0084259B">
        <w:rPr>
          <w:lang w:val="en-GB"/>
        </w:rPr>
        <w:t>Installed on barrier housing and support posts (must be ordered separately).</w:t>
      </w:r>
    </w:p>
    <w:p w14:paraId="6A4A2E5B" w14:textId="77777777" w:rsidR="00B443C2" w:rsidRPr="0084259B" w:rsidRDefault="00B443C2"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214E21BB" w14:textId="77777777" w:rsidTr="00E37700">
        <w:tc>
          <w:tcPr>
            <w:tcW w:w="1134" w:type="dxa"/>
          </w:tcPr>
          <w:p w14:paraId="3AE13991"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6D6A47B7"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47A71264" w14:textId="77777777" w:rsidTr="00E37700">
        <w:tc>
          <w:tcPr>
            <w:tcW w:w="1134" w:type="dxa"/>
          </w:tcPr>
          <w:p w14:paraId="4D70CC4A"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7B5A060D" w14:textId="731EC49F" w:rsidR="00F50D05" w:rsidRPr="0084259B" w:rsidRDefault="00FC3DC5" w:rsidP="00FC3DC5">
            <w:pPr>
              <w:pStyle w:val="03-01Tabellentext"/>
              <w:rPr>
                <w:lang w:val="en-GB"/>
              </w:rPr>
            </w:pPr>
            <w:r w:rsidRPr="0084259B">
              <w:rPr>
                <w:lang w:val="en-GB"/>
              </w:rPr>
              <w:t>LS</w:t>
            </w:r>
            <w:r w:rsidR="002432C7">
              <w:rPr>
                <w:lang w:val="en-GB"/>
              </w:rPr>
              <w:t>2</w:t>
            </w:r>
            <w:r w:rsidRPr="0084259B">
              <w:rPr>
                <w:lang w:val="en-GB"/>
              </w:rPr>
              <w:t>1</w:t>
            </w:r>
          </w:p>
        </w:tc>
      </w:tr>
      <w:tr w:rsidR="00F50D05" w:rsidRPr="0084259B" w14:paraId="6FB93412" w14:textId="77777777" w:rsidTr="00E37700">
        <w:trPr>
          <w:trHeight w:val="61"/>
        </w:trPr>
        <w:tc>
          <w:tcPr>
            <w:tcW w:w="1134" w:type="dxa"/>
          </w:tcPr>
          <w:p w14:paraId="6F794EEE" w14:textId="77777777" w:rsidR="00F50D05" w:rsidRPr="0084259B" w:rsidRDefault="00F50D05" w:rsidP="00FC3DC5">
            <w:pPr>
              <w:pStyle w:val="03-01Tabellentext"/>
              <w:rPr>
                <w:lang w:val="en-GB"/>
              </w:rPr>
            </w:pPr>
            <w:r w:rsidRPr="0084259B">
              <w:rPr>
                <w:lang w:val="en-GB"/>
              </w:rPr>
              <w:t>Quantity:</w:t>
            </w:r>
          </w:p>
        </w:tc>
        <w:tc>
          <w:tcPr>
            <w:tcW w:w="1701" w:type="dxa"/>
          </w:tcPr>
          <w:p w14:paraId="1BD6010A" w14:textId="77777777" w:rsidR="00F50D05" w:rsidRPr="0084259B" w:rsidRDefault="00F50D05" w:rsidP="00FC3DC5">
            <w:pPr>
              <w:pStyle w:val="03-01Tabellentext"/>
              <w:rPr>
                <w:lang w:val="en-GB"/>
              </w:rPr>
            </w:pPr>
            <w:r w:rsidRPr="0084259B">
              <w:rPr>
                <w:lang w:val="en-GB"/>
              </w:rPr>
              <w:t>…………….</w:t>
            </w:r>
          </w:p>
        </w:tc>
        <w:tc>
          <w:tcPr>
            <w:tcW w:w="1701" w:type="dxa"/>
          </w:tcPr>
          <w:p w14:paraId="7BF2AAC8" w14:textId="77777777" w:rsidR="00F50D05" w:rsidRPr="0084259B" w:rsidRDefault="00F50D05" w:rsidP="00FC3DC5">
            <w:pPr>
              <w:pStyle w:val="03-01Tabellentext"/>
              <w:rPr>
                <w:lang w:val="en-GB"/>
              </w:rPr>
            </w:pPr>
            <w:r w:rsidRPr="0084259B">
              <w:rPr>
                <w:lang w:val="en-GB"/>
              </w:rPr>
              <w:t>Piece(s)</w:t>
            </w:r>
          </w:p>
        </w:tc>
        <w:tc>
          <w:tcPr>
            <w:tcW w:w="1701" w:type="dxa"/>
          </w:tcPr>
          <w:p w14:paraId="278EA5CE" w14:textId="77777777" w:rsidR="00F50D05" w:rsidRPr="0084259B" w:rsidRDefault="00F50D05" w:rsidP="00FC3DC5">
            <w:pPr>
              <w:pStyle w:val="03-01Tabellentext"/>
              <w:rPr>
                <w:lang w:val="en-GB"/>
              </w:rPr>
            </w:pPr>
            <w:r w:rsidRPr="0084259B">
              <w:rPr>
                <w:lang w:val="en-GB"/>
              </w:rPr>
              <w:t>UP: ……………</w:t>
            </w:r>
          </w:p>
        </w:tc>
        <w:tc>
          <w:tcPr>
            <w:tcW w:w="1701" w:type="dxa"/>
          </w:tcPr>
          <w:p w14:paraId="267BA016" w14:textId="77777777" w:rsidR="00F50D05" w:rsidRPr="0084259B" w:rsidRDefault="00F50D05" w:rsidP="00FC3DC5">
            <w:pPr>
              <w:pStyle w:val="03-01Tabellentext"/>
              <w:rPr>
                <w:lang w:val="en-GB"/>
              </w:rPr>
            </w:pPr>
            <w:r w:rsidRPr="0084259B">
              <w:rPr>
                <w:lang w:val="en-GB"/>
              </w:rPr>
              <w:t>TP: ……………</w:t>
            </w:r>
          </w:p>
        </w:tc>
      </w:tr>
    </w:tbl>
    <w:p w14:paraId="2F0F8CB4" w14:textId="77777777" w:rsidR="00F50D05" w:rsidRPr="0084259B" w:rsidRDefault="00F50D05" w:rsidP="00FC3DC5">
      <w:pPr>
        <w:rPr>
          <w:lang w:val="en-GB"/>
        </w:rPr>
      </w:pPr>
    </w:p>
    <w:p w14:paraId="02959A1B" w14:textId="77777777" w:rsidR="00B443C2" w:rsidRPr="0084259B" w:rsidRDefault="00B443C2" w:rsidP="00FC3DC5">
      <w:pPr>
        <w:rPr>
          <w:lang w:val="en-GB"/>
        </w:rPr>
      </w:pPr>
    </w:p>
    <w:p w14:paraId="4045A093" w14:textId="77777777" w:rsidR="00B443C2" w:rsidRPr="0084259B" w:rsidRDefault="00B443C2"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4A2E0C08" w14:textId="77777777" w:rsidR="00B443C2" w:rsidRPr="0084259B" w:rsidRDefault="00B443C2" w:rsidP="00FC3DC5">
      <w:pPr>
        <w:pStyle w:val="00-02Option"/>
        <w:rPr>
          <w:lang w:val="en-GB"/>
        </w:rPr>
      </w:pPr>
      <w:r w:rsidRPr="0084259B">
        <w:rPr>
          <w:lang w:val="en-GB"/>
        </w:rPr>
        <w:t>Option ind</w:t>
      </w:r>
      <w:r w:rsidR="0094682A">
        <w:rPr>
          <w:lang w:val="en-GB"/>
        </w:rPr>
        <w:t>uction loop IS06</w:t>
      </w:r>
      <w:r w:rsidR="0094682A">
        <w:rPr>
          <w:lang w:val="en-GB"/>
        </w:rPr>
        <w:br/>
        <w:t>as safety loop</w:t>
      </w:r>
      <w:r w:rsidRPr="0084259B">
        <w:rPr>
          <w:lang w:val="en-GB"/>
        </w:rPr>
        <w:t xml:space="preserve"> for cars</w:t>
      </w:r>
    </w:p>
    <w:p w14:paraId="63907D93" w14:textId="77777777" w:rsidR="00B443C2" w:rsidRPr="0084259B" w:rsidRDefault="00B443C2" w:rsidP="00FC3DC5">
      <w:pPr>
        <w:pStyle w:val="01-01Haupttext"/>
        <w:rPr>
          <w:lang w:val="en-GB"/>
        </w:rPr>
      </w:pPr>
      <w:r w:rsidRPr="0084259B">
        <w:rPr>
          <w:lang w:val="en-GB"/>
        </w:rPr>
        <w:t>Circumference 6 m incl. waterproof connection box and 15 m supply line, laying loops and connection to previously described barrier controller, incl. measurements and documentation.</w:t>
      </w:r>
    </w:p>
    <w:p w14:paraId="392E551B" w14:textId="77777777" w:rsidR="00B443C2" w:rsidRPr="0084259B" w:rsidRDefault="00B443C2"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15688C37" w14:textId="77777777" w:rsidTr="00E37700">
        <w:tc>
          <w:tcPr>
            <w:tcW w:w="1134" w:type="dxa"/>
          </w:tcPr>
          <w:p w14:paraId="4183CB71"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782097B2"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7CE7E895" w14:textId="77777777" w:rsidTr="00E37700">
        <w:tc>
          <w:tcPr>
            <w:tcW w:w="1134" w:type="dxa"/>
          </w:tcPr>
          <w:p w14:paraId="66D7D9E4"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01CEFDB6" w14:textId="77777777" w:rsidR="00F50D05" w:rsidRPr="0084259B" w:rsidRDefault="00FC3DC5" w:rsidP="00FC3DC5">
            <w:pPr>
              <w:pStyle w:val="03-01Tabellentext"/>
              <w:rPr>
                <w:lang w:val="en-GB"/>
              </w:rPr>
            </w:pPr>
            <w:r w:rsidRPr="0084259B">
              <w:rPr>
                <w:lang w:val="en-GB"/>
              </w:rPr>
              <w:t>IS06</w:t>
            </w:r>
          </w:p>
        </w:tc>
      </w:tr>
      <w:tr w:rsidR="00F50D05" w:rsidRPr="0084259B" w14:paraId="0F8AD31A" w14:textId="77777777" w:rsidTr="00E37700">
        <w:trPr>
          <w:trHeight w:val="61"/>
        </w:trPr>
        <w:tc>
          <w:tcPr>
            <w:tcW w:w="1134" w:type="dxa"/>
          </w:tcPr>
          <w:p w14:paraId="67D2A88B" w14:textId="77777777" w:rsidR="00F50D05" w:rsidRPr="0084259B" w:rsidRDefault="00F50D05" w:rsidP="00FC3DC5">
            <w:pPr>
              <w:pStyle w:val="03-01Tabellentext"/>
              <w:rPr>
                <w:lang w:val="en-GB"/>
              </w:rPr>
            </w:pPr>
            <w:r w:rsidRPr="0084259B">
              <w:rPr>
                <w:lang w:val="en-GB"/>
              </w:rPr>
              <w:t>Quantity:</w:t>
            </w:r>
          </w:p>
        </w:tc>
        <w:tc>
          <w:tcPr>
            <w:tcW w:w="1701" w:type="dxa"/>
          </w:tcPr>
          <w:p w14:paraId="1798DC8D" w14:textId="77777777" w:rsidR="00F50D05" w:rsidRPr="0084259B" w:rsidRDefault="00F50D05" w:rsidP="00FC3DC5">
            <w:pPr>
              <w:pStyle w:val="03-01Tabellentext"/>
              <w:rPr>
                <w:lang w:val="en-GB"/>
              </w:rPr>
            </w:pPr>
            <w:r w:rsidRPr="0084259B">
              <w:rPr>
                <w:lang w:val="en-GB"/>
              </w:rPr>
              <w:t>…………….</w:t>
            </w:r>
          </w:p>
        </w:tc>
        <w:tc>
          <w:tcPr>
            <w:tcW w:w="1701" w:type="dxa"/>
          </w:tcPr>
          <w:p w14:paraId="5E51D0F5" w14:textId="77777777" w:rsidR="00F50D05" w:rsidRPr="0084259B" w:rsidRDefault="00F50D05" w:rsidP="00FC3DC5">
            <w:pPr>
              <w:pStyle w:val="03-01Tabellentext"/>
              <w:rPr>
                <w:lang w:val="en-GB"/>
              </w:rPr>
            </w:pPr>
            <w:r w:rsidRPr="0084259B">
              <w:rPr>
                <w:lang w:val="en-GB"/>
              </w:rPr>
              <w:t>Piece(s)</w:t>
            </w:r>
          </w:p>
        </w:tc>
        <w:tc>
          <w:tcPr>
            <w:tcW w:w="1701" w:type="dxa"/>
          </w:tcPr>
          <w:p w14:paraId="03CA28A4" w14:textId="77777777" w:rsidR="00F50D05" w:rsidRPr="0084259B" w:rsidRDefault="00F50D05" w:rsidP="00FC3DC5">
            <w:pPr>
              <w:pStyle w:val="03-01Tabellentext"/>
              <w:rPr>
                <w:lang w:val="en-GB"/>
              </w:rPr>
            </w:pPr>
            <w:r w:rsidRPr="0084259B">
              <w:rPr>
                <w:lang w:val="en-GB"/>
              </w:rPr>
              <w:t>UP: ……………</w:t>
            </w:r>
          </w:p>
        </w:tc>
        <w:tc>
          <w:tcPr>
            <w:tcW w:w="1701" w:type="dxa"/>
          </w:tcPr>
          <w:p w14:paraId="7D85C2B0" w14:textId="77777777" w:rsidR="00F50D05" w:rsidRPr="0084259B" w:rsidRDefault="00F50D05" w:rsidP="00FC3DC5">
            <w:pPr>
              <w:pStyle w:val="03-01Tabellentext"/>
              <w:rPr>
                <w:lang w:val="en-GB"/>
              </w:rPr>
            </w:pPr>
            <w:r w:rsidRPr="0084259B">
              <w:rPr>
                <w:lang w:val="en-GB"/>
              </w:rPr>
              <w:t>TP: ……………</w:t>
            </w:r>
          </w:p>
        </w:tc>
      </w:tr>
    </w:tbl>
    <w:p w14:paraId="5BD134FB" w14:textId="77777777" w:rsidR="00F50D05" w:rsidRPr="0084259B" w:rsidRDefault="00F50D05" w:rsidP="00FC3DC5">
      <w:pPr>
        <w:rPr>
          <w:lang w:val="en-GB"/>
        </w:rPr>
      </w:pPr>
    </w:p>
    <w:p w14:paraId="03EA654B" w14:textId="77777777" w:rsidR="00F50D05" w:rsidRPr="0084259B" w:rsidRDefault="00F50D05" w:rsidP="00FC3DC5">
      <w:pPr>
        <w:rPr>
          <w:b/>
          <w:lang w:val="en-GB"/>
        </w:rPr>
      </w:pPr>
    </w:p>
    <w:p w14:paraId="523C9522" w14:textId="77777777" w:rsidR="00B443C2" w:rsidRPr="0084259B" w:rsidRDefault="00B443C2" w:rsidP="00F50D05">
      <w:pPr>
        <w:pStyle w:val="00-01Position"/>
        <w:rPr>
          <w:lang w:val="en-GB"/>
        </w:rPr>
      </w:pPr>
      <w:r w:rsidRPr="0084259B">
        <w:rPr>
          <w:lang w:val="en-GB"/>
        </w:rPr>
        <w:t>[Item: ………</w:t>
      </w:r>
      <w:proofErr w:type="gramStart"/>
      <w:r w:rsidRPr="0084259B">
        <w:rPr>
          <w:lang w:val="en-GB"/>
        </w:rPr>
        <w:t>…..</w:t>
      </w:r>
      <w:proofErr w:type="gramEnd"/>
      <w:r w:rsidRPr="0084259B">
        <w:rPr>
          <w:lang w:val="en-GB"/>
        </w:rPr>
        <w:t>]</w:t>
      </w:r>
    </w:p>
    <w:p w14:paraId="79321D9A" w14:textId="77777777" w:rsidR="00B443C2" w:rsidRPr="0084259B" w:rsidRDefault="00B443C2" w:rsidP="00FC3DC5">
      <w:pPr>
        <w:pStyle w:val="00-02Option"/>
        <w:rPr>
          <w:lang w:val="en-GB"/>
        </w:rPr>
      </w:pPr>
      <w:r w:rsidRPr="0084259B">
        <w:rPr>
          <w:lang w:val="en-GB"/>
        </w:rPr>
        <w:t>Option induction loop IS06</w:t>
      </w:r>
      <w:r w:rsidRPr="0084259B">
        <w:rPr>
          <w:lang w:val="en-GB"/>
        </w:rPr>
        <w:br/>
        <w:t>as opening loop for cars</w:t>
      </w:r>
    </w:p>
    <w:p w14:paraId="12A69E80" w14:textId="77777777" w:rsidR="00B443C2" w:rsidRPr="0084259B" w:rsidRDefault="00F50D05" w:rsidP="00FC3DC5">
      <w:pPr>
        <w:pStyle w:val="01-01Haupttext"/>
        <w:rPr>
          <w:lang w:val="en-GB"/>
        </w:rPr>
      </w:pPr>
      <w:r w:rsidRPr="0084259B">
        <w:rPr>
          <w:lang w:val="en-GB"/>
        </w:rPr>
        <w:t>Circumference 6 m incl. waterproof connection box and 15 m supply line, laying loops and connection to previously described barrier controller, incl. measurements and documentation.</w:t>
      </w:r>
    </w:p>
    <w:p w14:paraId="1D1B4A3A" w14:textId="77777777" w:rsidR="00B443C2" w:rsidRPr="0084259B" w:rsidRDefault="00B443C2" w:rsidP="00FC3DC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0D05" w:rsidRPr="0084259B" w14:paraId="25F05991" w14:textId="77777777" w:rsidTr="00E37700">
        <w:tc>
          <w:tcPr>
            <w:tcW w:w="1134" w:type="dxa"/>
          </w:tcPr>
          <w:p w14:paraId="3AFB4F9D" w14:textId="77777777" w:rsidR="00F50D05" w:rsidRPr="0084259B" w:rsidRDefault="00F50D05" w:rsidP="00FC3DC5">
            <w:pPr>
              <w:pStyle w:val="03-01Tabellentext"/>
              <w:rPr>
                <w:lang w:val="en-GB"/>
              </w:rPr>
            </w:pPr>
            <w:r w:rsidRPr="0084259B">
              <w:rPr>
                <w:lang w:val="en-GB"/>
              </w:rPr>
              <w:t>Manufacturer:</w:t>
            </w:r>
          </w:p>
        </w:tc>
        <w:tc>
          <w:tcPr>
            <w:tcW w:w="6804" w:type="dxa"/>
            <w:gridSpan w:val="4"/>
          </w:tcPr>
          <w:p w14:paraId="562A0AE2" w14:textId="77777777" w:rsidR="00F50D05" w:rsidRPr="0084259B" w:rsidRDefault="00F50D05" w:rsidP="00FC3DC5">
            <w:pPr>
              <w:pStyle w:val="03-01Tabellentext"/>
              <w:rPr>
                <w:szCs w:val="20"/>
                <w:lang w:val="en-GB"/>
              </w:rPr>
            </w:pPr>
            <w:r w:rsidRPr="0084259B">
              <w:rPr>
                <w:lang w:val="en-GB"/>
              </w:rPr>
              <w:t>MAGNETIC AUTOCONTROL GMBH</w:t>
            </w:r>
          </w:p>
        </w:tc>
      </w:tr>
      <w:tr w:rsidR="00F50D05" w:rsidRPr="0084259B" w14:paraId="3748B44B" w14:textId="77777777" w:rsidTr="00E37700">
        <w:tc>
          <w:tcPr>
            <w:tcW w:w="1134" w:type="dxa"/>
          </w:tcPr>
          <w:p w14:paraId="10A8E4DF" w14:textId="77777777" w:rsidR="00F50D05" w:rsidRPr="0084259B" w:rsidRDefault="00F50D05" w:rsidP="00FC3DC5">
            <w:pPr>
              <w:pStyle w:val="03-01Tabellentext"/>
              <w:rPr>
                <w:lang w:val="en-GB"/>
              </w:rPr>
            </w:pPr>
            <w:r w:rsidRPr="0084259B">
              <w:rPr>
                <w:lang w:val="en-GB"/>
              </w:rPr>
              <w:t>Type:</w:t>
            </w:r>
          </w:p>
        </w:tc>
        <w:tc>
          <w:tcPr>
            <w:tcW w:w="6804" w:type="dxa"/>
            <w:gridSpan w:val="4"/>
          </w:tcPr>
          <w:p w14:paraId="3A6106A5" w14:textId="77777777" w:rsidR="00F50D05" w:rsidRPr="0084259B" w:rsidRDefault="00FC3DC5" w:rsidP="00FC3DC5">
            <w:pPr>
              <w:pStyle w:val="03-01Tabellentext"/>
              <w:rPr>
                <w:lang w:val="en-GB"/>
              </w:rPr>
            </w:pPr>
            <w:r w:rsidRPr="0084259B">
              <w:rPr>
                <w:lang w:val="en-GB"/>
              </w:rPr>
              <w:t>IS06</w:t>
            </w:r>
          </w:p>
        </w:tc>
      </w:tr>
      <w:tr w:rsidR="00F50D05" w:rsidRPr="0084259B" w14:paraId="34FDA92E" w14:textId="77777777" w:rsidTr="00E37700">
        <w:trPr>
          <w:trHeight w:val="61"/>
        </w:trPr>
        <w:tc>
          <w:tcPr>
            <w:tcW w:w="1134" w:type="dxa"/>
          </w:tcPr>
          <w:p w14:paraId="7B397E9A" w14:textId="77777777" w:rsidR="00F50D05" w:rsidRPr="0084259B" w:rsidRDefault="00F50D05" w:rsidP="00FC3DC5">
            <w:pPr>
              <w:pStyle w:val="03-01Tabellentext"/>
              <w:rPr>
                <w:lang w:val="en-GB"/>
              </w:rPr>
            </w:pPr>
            <w:r w:rsidRPr="0084259B">
              <w:rPr>
                <w:lang w:val="en-GB"/>
              </w:rPr>
              <w:t>Quantity:</w:t>
            </w:r>
          </w:p>
        </w:tc>
        <w:tc>
          <w:tcPr>
            <w:tcW w:w="1701" w:type="dxa"/>
          </w:tcPr>
          <w:p w14:paraId="67BAE695" w14:textId="77777777" w:rsidR="00F50D05" w:rsidRPr="0084259B" w:rsidRDefault="00F50D05" w:rsidP="00FC3DC5">
            <w:pPr>
              <w:pStyle w:val="03-01Tabellentext"/>
              <w:rPr>
                <w:lang w:val="en-GB"/>
              </w:rPr>
            </w:pPr>
            <w:r w:rsidRPr="0084259B">
              <w:rPr>
                <w:lang w:val="en-GB"/>
              </w:rPr>
              <w:t>…………….</w:t>
            </w:r>
          </w:p>
        </w:tc>
        <w:tc>
          <w:tcPr>
            <w:tcW w:w="1701" w:type="dxa"/>
          </w:tcPr>
          <w:p w14:paraId="082CE016" w14:textId="77777777" w:rsidR="00F50D05" w:rsidRPr="0084259B" w:rsidRDefault="00F50D05" w:rsidP="00FC3DC5">
            <w:pPr>
              <w:pStyle w:val="03-01Tabellentext"/>
              <w:rPr>
                <w:lang w:val="en-GB"/>
              </w:rPr>
            </w:pPr>
            <w:r w:rsidRPr="0084259B">
              <w:rPr>
                <w:lang w:val="en-GB"/>
              </w:rPr>
              <w:t>Piece(s)</w:t>
            </w:r>
          </w:p>
        </w:tc>
        <w:tc>
          <w:tcPr>
            <w:tcW w:w="1701" w:type="dxa"/>
          </w:tcPr>
          <w:p w14:paraId="3C9D6C6E" w14:textId="77777777" w:rsidR="00F50D05" w:rsidRPr="0084259B" w:rsidRDefault="00F50D05" w:rsidP="00FC3DC5">
            <w:pPr>
              <w:pStyle w:val="03-01Tabellentext"/>
              <w:rPr>
                <w:lang w:val="en-GB"/>
              </w:rPr>
            </w:pPr>
            <w:r w:rsidRPr="0084259B">
              <w:rPr>
                <w:lang w:val="en-GB"/>
              </w:rPr>
              <w:t>UP: ……………</w:t>
            </w:r>
          </w:p>
        </w:tc>
        <w:tc>
          <w:tcPr>
            <w:tcW w:w="1701" w:type="dxa"/>
          </w:tcPr>
          <w:p w14:paraId="7E5599E4" w14:textId="77777777" w:rsidR="00F50D05" w:rsidRPr="0084259B" w:rsidRDefault="00F50D05" w:rsidP="00FC3DC5">
            <w:pPr>
              <w:pStyle w:val="03-01Tabellentext"/>
              <w:rPr>
                <w:lang w:val="en-GB"/>
              </w:rPr>
            </w:pPr>
            <w:r w:rsidRPr="0084259B">
              <w:rPr>
                <w:lang w:val="en-GB"/>
              </w:rPr>
              <w:t>TP: ……………</w:t>
            </w:r>
          </w:p>
        </w:tc>
      </w:tr>
    </w:tbl>
    <w:p w14:paraId="02500C2D" w14:textId="77777777" w:rsidR="00E81F9A" w:rsidRPr="0084259B" w:rsidRDefault="00D00B02" w:rsidP="00FC3DC5">
      <w:pPr>
        <w:rPr>
          <w:lang w:val="en-GB"/>
        </w:rPr>
      </w:pPr>
      <w:r>
        <w:rPr>
          <w:lang w:val="en-GB"/>
        </w:rPr>
        <w:t xml:space="preserve"> </w:t>
      </w:r>
      <w:r w:rsidR="00BA7008">
        <w:rPr>
          <w:lang w:val="en-GB"/>
        </w:rPr>
        <w:t xml:space="preserve"> </w:t>
      </w:r>
    </w:p>
    <w:sectPr w:rsidR="00E81F9A" w:rsidRPr="0084259B"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401E7" w14:textId="77777777" w:rsidR="00C21A2B" w:rsidRDefault="00C21A2B" w:rsidP="00C05D8B">
      <w:r>
        <w:separator/>
      </w:r>
    </w:p>
  </w:endnote>
  <w:endnote w:type="continuationSeparator" w:id="0">
    <w:p w14:paraId="44BCE32F" w14:textId="77777777" w:rsidR="00C21A2B" w:rsidRDefault="00C21A2B"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BF85" w14:textId="4689C3A9" w:rsidR="001C20B3" w:rsidRPr="004B4327" w:rsidRDefault="004B4327"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7724F5">
      <w:rPr>
        <w:rFonts w:cs="Arial"/>
        <w:noProof/>
        <w:sz w:val="16"/>
        <w:szCs w:val="16"/>
      </w:rPr>
      <w:t>56260013EN.docx</w:t>
    </w:r>
    <w:r>
      <w:rPr>
        <w:rFonts w:cs="Arial"/>
        <w:sz w:val="16"/>
        <w:szCs w:val="16"/>
      </w:rPr>
      <w:fldChar w:fldCharType="end"/>
    </w:r>
    <w:r>
      <w:rPr>
        <w:sz w:val="16"/>
        <w:szCs w:val="16"/>
      </w:rPr>
      <w:tab/>
    </w:r>
    <w:r w:rsidR="001C20B3" w:rsidRPr="004B4327">
      <w:rPr>
        <w:rFonts w:cs="Arial"/>
        <w:sz w:val="16"/>
        <w:szCs w:val="16"/>
      </w:rPr>
      <w:fldChar w:fldCharType="begin"/>
    </w:r>
    <w:r w:rsidR="001C20B3" w:rsidRPr="004B4327">
      <w:rPr>
        <w:rFonts w:cs="Arial"/>
        <w:sz w:val="16"/>
        <w:szCs w:val="16"/>
      </w:rPr>
      <w:instrText>PAGE   \* MERGEFORMAT</w:instrText>
    </w:r>
    <w:r w:rsidR="001C20B3" w:rsidRPr="004B4327">
      <w:rPr>
        <w:rFonts w:cs="Arial"/>
        <w:sz w:val="16"/>
        <w:szCs w:val="16"/>
      </w:rPr>
      <w:fldChar w:fldCharType="separate"/>
    </w:r>
    <w:r w:rsidR="00BA7008">
      <w:rPr>
        <w:rFonts w:cs="Arial"/>
        <w:noProof/>
        <w:sz w:val="16"/>
        <w:szCs w:val="16"/>
      </w:rPr>
      <w:t>7</w:t>
    </w:r>
    <w:r w:rsidR="001C20B3"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BA7008">
      <w:rPr>
        <w:rFonts w:cs="Arial"/>
        <w:noProof/>
        <w:sz w:val="16"/>
        <w:szCs w:val="16"/>
      </w:rPr>
      <w:t>7</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1E439A">
      <w:rPr>
        <w:rFonts w:cs="Arial"/>
        <w:noProof/>
        <w:sz w:val="16"/>
        <w:szCs w:val="16"/>
      </w:rPr>
      <w:t>15.12.2025</w:t>
    </w:r>
    <w:r>
      <w:rPr>
        <w:rFonts w:cs="Arial"/>
        <w:sz w:val="16"/>
        <w:szCs w:val="16"/>
      </w:rPr>
      <w:fldChar w:fldCharType="end"/>
    </w:r>
  </w:p>
  <w:p w14:paraId="50650E88" w14:textId="77777777" w:rsidR="005B7461" w:rsidRDefault="005B74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CFCE" w14:textId="77777777" w:rsidR="00C21A2B" w:rsidRDefault="00C21A2B" w:rsidP="00C05D8B">
      <w:r>
        <w:separator/>
      </w:r>
    </w:p>
  </w:footnote>
  <w:footnote w:type="continuationSeparator" w:id="0">
    <w:p w14:paraId="5E790273" w14:textId="77777777" w:rsidR="00C21A2B" w:rsidRDefault="00C21A2B"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9C26" w14:textId="77777777" w:rsidR="00491AC7" w:rsidRPr="00C05D8B" w:rsidRDefault="00491AC7"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77F6A5EC" wp14:editId="4C484366">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944728584">
    <w:abstractNumId w:val="3"/>
  </w:num>
  <w:num w:numId="2" w16cid:durableId="567037683">
    <w:abstractNumId w:val="3"/>
  </w:num>
  <w:num w:numId="3" w16cid:durableId="2070491414">
    <w:abstractNumId w:val="3"/>
  </w:num>
  <w:num w:numId="4" w16cid:durableId="1318413105">
    <w:abstractNumId w:val="3"/>
  </w:num>
  <w:num w:numId="5" w16cid:durableId="2142572461">
    <w:abstractNumId w:val="3"/>
  </w:num>
  <w:num w:numId="6" w16cid:durableId="266694370">
    <w:abstractNumId w:val="3"/>
  </w:num>
  <w:num w:numId="7" w16cid:durableId="2041588172">
    <w:abstractNumId w:val="3"/>
  </w:num>
  <w:num w:numId="8" w16cid:durableId="762338458">
    <w:abstractNumId w:val="3"/>
  </w:num>
  <w:num w:numId="9" w16cid:durableId="1119494947">
    <w:abstractNumId w:val="3"/>
  </w:num>
  <w:num w:numId="10" w16cid:durableId="1349143134">
    <w:abstractNumId w:val="3"/>
  </w:num>
  <w:num w:numId="11" w16cid:durableId="240988371">
    <w:abstractNumId w:val="3"/>
  </w:num>
  <w:num w:numId="12" w16cid:durableId="1178346442">
    <w:abstractNumId w:val="3"/>
  </w:num>
  <w:num w:numId="13" w16cid:durableId="1284925743">
    <w:abstractNumId w:val="3"/>
  </w:num>
  <w:num w:numId="14" w16cid:durableId="160394681">
    <w:abstractNumId w:val="3"/>
  </w:num>
  <w:num w:numId="15" w16cid:durableId="171536009">
    <w:abstractNumId w:val="3"/>
  </w:num>
  <w:num w:numId="16" w16cid:durableId="700594518">
    <w:abstractNumId w:val="3"/>
  </w:num>
  <w:num w:numId="17" w16cid:durableId="935408810">
    <w:abstractNumId w:val="3"/>
  </w:num>
  <w:num w:numId="18" w16cid:durableId="2057125627">
    <w:abstractNumId w:val="3"/>
  </w:num>
  <w:num w:numId="19" w16cid:durableId="1377197979">
    <w:abstractNumId w:val="3"/>
  </w:num>
  <w:num w:numId="20" w16cid:durableId="186914505">
    <w:abstractNumId w:val="3"/>
  </w:num>
  <w:num w:numId="21" w16cid:durableId="1305743961">
    <w:abstractNumId w:val="3"/>
  </w:num>
  <w:num w:numId="22" w16cid:durableId="844783548">
    <w:abstractNumId w:val="3"/>
  </w:num>
  <w:num w:numId="23" w16cid:durableId="1032803863">
    <w:abstractNumId w:val="3"/>
  </w:num>
  <w:num w:numId="24" w16cid:durableId="2065054710">
    <w:abstractNumId w:val="3"/>
  </w:num>
  <w:num w:numId="25" w16cid:durableId="1074818528">
    <w:abstractNumId w:val="3"/>
  </w:num>
  <w:num w:numId="26" w16cid:durableId="1326319959">
    <w:abstractNumId w:val="3"/>
  </w:num>
  <w:num w:numId="27" w16cid:durableId="658657276">
    <w:abstractNumId w:val="3"/>
  </w:num>
  <w:num w:numId="28" w16cid:durableId="409085900">
    <w:abstractNumId w:val="2"/>
  </w:num>
  <w:num w:numId="29" w16cid:durableId="1031955522">
    <w:abstractNumId w:val="1"/>
  </w:num>
  <w:num w:numId="30" w16cid:durableId="287706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14E62"/>
    <w:rsid w:val="00016918"/>
    <w:rsid w:val="000D0E1F"/>
    <w:rsid w:val="0012186E"/>
    <w:rsid w:val="001401FC"/>
    <w:rsid w:val="0014122D"/>
    <w:rsid w:val="00185E59"/>
    <w:rsid w:val="001943EA"/>
    <w:rsid w:val="001C1DBB"/>
    <w:rsid w:val="001C20B3"/>
    <w:rsid w:val="001C56F6"/>
    <w:rsid w:val="001E439A"/>
    <w:rsid w:val="002076D2"/>
    <w:rsid w:val="00220EEF"/>
    <w:rsid w:val="00225FB1"/>
    <w:rsid w:val="002432C7"/>
    <w:rsid w:val="00267104"/>
    <w:rsid w:val="002B51DE"/>
    <w:rsid w:val="0031098E"/>
    <w:rsid w:val="003114C9"/>
    <w:rsid w:val="00332ED6"/>
    <w:rsid w:val="0033518A"/>
    <w:rsid w:val="00347728"/>
    <w:rsid w:val="0037077B"/>
    <w:rsid w:val="0044683F"/>
    <w:rsid w:val="00491AC7"/>
    <w:rsid w:val="004B4327"/>
    <w:rsid w:val="004F3DB8"/>
    <w:rsid w:val="00570956"/>
    <w:rsid w:val="005B7461"/>
    <w:rsid w:val="005F68AA"/>
    <w:rsid w:val="00611DC7"/>
    <w:rsid w:val="006976DC"/>
    <w:rsid w:val="006F6686"/>
    <w:rsid w:val="0071638C"/>
    <w:rsid w:val="00762D89"/>
    <w:rsid w:val="007724F5"/>
    <w:rsid w:val="007729D0"/>
    <w:rsid w:val="0080725C"/>
    <w:rsid w:val="008407C6"/>
    <w:rsid w:val="0084259B"/>
    <w:rsid w:val="00872A5E"/>
    <w:rsid w:val="00894A5E"/>
    <w:rsid w:val="008A3DF7"/>
    <w:rsid w:val="009259FD"/>
    <w:rsid w:val="00932BC7"/>
    <w:rsid w:val="0094682A"/>
    <w:rsid w:val="00980B62"/>
    <w:rsid w:val="00987990"/>
    <w:rsid w:val="009946F3"/>
    <w:rsid w:val="00997A9E"/>
    <w:rsid w:val="009A75A8"/>
    <w:rsid w:val="009B7256"/>
    <w:rsid w:val="009C1497"/>
    <w:rsid w:val="009D3873"/>
    <w:rsid w:val="00A311BA"/>
    <w:rsid w:val="00A858A9"/>
    <w:rsid w:val="00B443C2"/>
    <w:rsid w:val="00BA7008"/>
    <w:rsid w:val="00C05D8B"/>
    <w:rsid w:val="00C17C46"/>
    <w:rsid w:val="00C21A2B"/>
    <w:rsid w:val="00C30B0E"/>
    <w:rsid w:val="00CB2C34"/>
    <w:rsid w:val="00CE3067"/>
    <w:rsid w:val="00D00B02"/>
    <w:rsid w:val="00D55126"/>
    <w:rsid w:val="00D77EEE"/>
    <w:rsid w:val="00D87502"/>
    <w:rsid w:val="00DE76A5"/>
    <w:rsid w:val="00E276CE"/>
    <w:rsid w:val="00E5111D"/>
    <w:rsid w:val="00E81F9A"/>
    <w:rsid w:val="00EB19FD"/>
    <w:rsid w:val="00EB3F3F"/>
    <w:rsid w:val="00EC60B4"/>
    <w:rsid w:val="00F07BAA"/>
    <w:rsid w:val="00F50D05"/>
    <w:rsid w:val="00F639D4"/>
    <w:rsid w:val="00F802EE"/>
    <w:rsid w:val="00F806F2"/>
    <w:rsid w:val="00FC3DC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98E405"/>
  <w15:docId w15:val="{5BFFA887-033F-46A4-A7F0-6C98BFF6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24F5"/>
    <w:rPr>
      <w:rFonts w:ascii="Arial" w:eastAsiaTheme="minorHAnsi" w:hAnsi="Arial"/>
      <w:sz w:val="20"/>
      <w:szCs w:val="22"/>
      <w:lang w:val="de-DE" w:eastAsia="en-US"/>
    </w:rPr>
  </w:style>
  <w:style w:type="paragraph" w:styleId="berschrift1">
    <w:name w:val="heading 1"/>
    <w:basedOn w:val="Standard"/>
    <w:next w:val="Standard"/>
    <w:link w:val="berschrift1Zchn"/>
    <w:qFormat/>
    <w:rsid w:val="007724F5"/>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7724F5"/>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7724F5"/>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7724F5"/>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7724F5"/>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7724F5"/>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7724F5"/>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7724F5"/>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7724F5"/>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724F5"/>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7724F5"/>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7724F5"/>
    <w:pPr>
      <w:tabs>
        <w:tab w:val="center" w:pos="4536"/>
        <w:tab w:val="right" w:pos="9072"/>
      </w:tabs>
    </w:pPr>
  </w:style>
  <w:style w:type="character" w:customStyle="1" w:styleId="KopfzeileZchn">
    <w:name w:val="Kopfzeile Zchn"/>
    <w:basedOn w:val="Absatz-Standardschriftart"/>
    <w:link w:val="Kopfzeile"/>
    <w:uiPriority w:val="99"/>
    <w:rsid w:val="007724F5"/>
    <w:rPr>
      <w:rFonts w:ascii="Arial" w:eastAsiaTheme="minorHAnsi" w:hAnsi="Arial"/>
      <w:sz w:val="20"/>
      <w:szCs w:val="22"/>
      <w:lang w:val="de-DE" w:eastAsia="en-US"/>
    </w:rPr>
  </w:style>
  <w:style w:type="paragraph" w:styleId="Fuzeile">
    <w:name w:val="footer"/>
    <w:basedOn w:val="Standard"/>
    <w:link w:val="FuzeileZchn"/>
    <w:uiPriority w:val="99"/>
    <w:unhideWhenUsed/>
    <w:rsid w:val="007724F5"/>
    <w:pPr>
      <w:tabs>
        <w:tab w:val="center" w:pos="4536"/>
        <w:tab w:val="right" w:pos="9072"/>
      </w:tabs>
    </w:pPr>
  </w:style>
  <w:style w:type="character" w:customStyle="1" w:styleId="FuzeileZchn">
    <w:name w:val="Fußzeile Zchn"/>
    <w:basedOn w:val="Absatz-Standardschriftart"/>
    <w:link w:val="Fuzeile"/>
    <w:uiPriority w:val="99"/>
    <w:rsid w:val="007724F5"/>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7724F5"/>
    <w:rPr>
      <w:i/>
      <w:iCs/>
      <w:color w:val="808080" w:themeColor="text1" w:themeTint="7F"/>
    </w:rPr>
  </w:style>
  <w:style w:type="character" w:customStyle="1" w:styleId="berschrift1Zchn">
    <w:name w:val="Überschrift 1 Zchn"/>
    <w:basedOn w:val="Absatz-Standardschriftart"/>
    <w:link w:val="berschrift1"/>
    <w:rsid w:val="007724F5"/>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7724F5"/>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7724F5"/>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7724F5"/>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7724F5"/>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7724F5"/>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7724F5"/>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7724F5"/>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7724F5"/>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7724F5"/>
    <w:pPr>
      <w:tabs>
        <w:tab w:val="left" w:pos="440"/>
        <w:tab w:val="right" w:leader="dot" w:pos="10196"/>
      </w:tabs>
      <w:spacing w:after="100"/>
    </w:pPr>
  </w:style>
  <w:style w:type="paragraph" w:styleId="Verzeichnis2">
    <w:name w:val="toc 2"/>
    <w:basedOn w:val="Standard"/>
    <w:next w:val="Standard"/>
    <w:autoRedefine/>
    <w:uiPriority w:val="39"/>
    <w:unhideWhenUsed/>
    <w:qFormat/>
    <w:rsid w:val="007724F5"/>
    <w:pPr>
      <w:spacing w:after="100"/>
      <w:ind w:left="220"/>
    </w:pPr>
  </w:style>
  <w:style w:type="paragraph" w:styleId="Verzeichnis3">
    <w:name w:val="toc 3"/>
    <w:basedOn w:val="Standard"/>
    <w:next w:val="Standard"/>
    <w:autoRedefine/>
    <w:uiPriority w:val="39"/>
    <w:unhideWhenUsed/>
    <w:qFormat/>
    <w:rsid w:val="007724F5"/>
    <w:pPr>
      <w:spacing w:after="100"/>
      <w:ind w:left="440"/>
    </w:pPr>
  </w:style>
  <w:style w:type="paragraph" w:styleId="Listenabsatz">
    <w:name w:val="List Paragraph"/>
    <w:basedOn w:val="Standard"/>
    <w:uiPriority w:val="34"/>
    <w:qFormat/>
    <w:rsid w:val="007724F5"/>
    <w:pPr>
      <w:ind w:left="720"/>
      <w:contextualSpacing/>
    </w:pPr>
  </w:style>
  <w:style w:type="paragraph" w:styleId="Inhaltsverzeichnisberschrift">
    <w:name w:val="TOC Heading"/>
    <w:basedOn w:val="berschrift1"/>
    <w:next w:val="Standard"/>
    <w:uiPriority w:val="39"/>
    <w:semiHidden/>
    <w:unhideWhenUsed/>
    <w:qFormat/>
    <w:rsid w:val="007724F5"/>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7724F5"/>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7724F5"/>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7724F5"/>
    <w:pPr>
      <w:ind w:left="567"/>
    </w:pPr>
  </w:style>
  <w:style w:type="paragraph" w:customStyle="1" w:styleId="02-01Listentitel">
    <w:name w:val="02-01_Listentitel"/>
    <w:basedOn w:val="Standard"/>
    <w:qFormat/>
    <w:rsid w:val="007724F5"/>
    <w:pPr>
      <w:ind w:left="567"/>
    </w:pPr>
  </w:style>
  <w:style w:type="paragraph" w:customStyle="1" w:styleId="02-02Listenpunkt">
    <w:name w:val="02-02_Listenpunkt"/>
    <w:basedOn w:val="Standard"/>
    <w:qFormat/>
    <w:rsid w:val="007724F5"/>
    <w:pPr>
      <w:numPr>
        <w:numId w:val="30"/>
      </w:numPr>
      <w:tabs>
        <w:tab w:val="left" w:pos="567"/>
      </w:tabs>
      <w:spacing w:after="20"/>
      <w:ind w:left="851" w:hanging="284"/>
    </w:pPr>
  </w:style>
  <w:style w:type="paragraph" w:customStyle="1" w:styleId="03-01Tabellentext">
    <w:name w:val="03-01_Tabellentext"/>
    <w:basedOn w:val="Standard"/>
    <w:qFormat/>
    <w:rsid w:val="007724F5"/>
  </w:style>
  <w:style w:type="paragraph" w:customStyle="1" w:styleId="00-01Position">
    <w:name w:val="00-01_Position"/>
    <w:basedOn w:val="Standard"/>
    <w:next w:val="00-02Option"/>
    <w:qFormat/>
    <w:rsid w:val="007724F5"/>
    <w:pPr>
      <w:spacing w:after="200"/>
      <w:ind w:left="567"/>
    </w:pPr>
    <w:rPr>
      <w:b/>
      <w:bCs/>
    </w:rPr>
  </w:style>
  <w:style w:type="character" w:styleId="Fett">
    <w:name w:val="Strong"/>
    <w:basedOn w:val="Absatz-Standardschriftart"/>
    <w:uiPriority w:val="22"/>
    <w:qFormat/>
    <w:rsid w:val="007724F5"/>
    <w:rPr>
      <w:b/>
      <w:bCs/>
    </w:rPr>
  </w:style>
  <w:style w:type="character" w:styleId="IntensiveHervorhebung">
    <w:name w:val="Intense Emphasis"/>
    <w:basedOn w:val="Absatz-Standardschriftart"/>
    <w:uiPriority w:val="21"/>
    <w:qFormat/>
    <w:rsid w:val="007724F5"/>
    <w:rPr>
      <w:b/>
      <w:bCs/>
      <w:i/>
      <w:iCs/>
      <w:color w:val="4F81BD" w:themeColor="accent1"/>
    </w:rPr>
  </w:style>
  <w:style w:type="paragraph" w:customStyle="1" w:styleId="00-02Option">
    <w:name w:val="00-02_Option"/>
    <w:basedOn w:val="Standard"/>
    <w:next w:val="01-01Haupttext"/>
    <w:qFormat/>
    <w:rsid w:val="007724F5"/>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3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7</Pages>
  <Words>1676</Words>
  <Characters>10565</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3</cp:revision>
  <dcterms:created xsi:type="dcterms:W3CDTF">2019-08-12T09:24:00Z</dcterms:created>
  <dcterms:modified xsi:type="dcterms:W3CDTF">2025-12-15T10:13:00Z</dcterms:modified>
</cp:coreProperties>
</file>