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67035" w14:textId="77777777" w:rsidR="00FB2F75" w:rsidRDefault="00FB2F75" w:rsidP="00FB2F75">
      <w:pPr>
        <w:pStyle w:val="Default"/>
        <w:ind w:firstLine="567"/>
        <w:rPr>
          <w:b/>
          <w:bCs/>
          <w:sz w:val="20"/>
          <w:szCs w:val="20"/>
          <w:lang w:val="en-GB"/>
        </w:rPr>
      </w:pPr>
      <w:bookmarkStart w:id="0" w:name="_GoBack"/>
      <w:bookmarkEnd w:id="0"/>
      <w:r w:rsidRPr="00FB2F75">
        <w:rPr>
          <w:b/>
          <w:bCs/>
          <w:sz w:val="20"/>
          <w:szCs w:val="20"/>
          <w:lang w:val="en-GB"/>
        </w:rPr>
        <w:t>[Item: …………..]</w:t>
      </w:r>
    </w:p>
    <w:p w14:paraId="11F6BC7E" w14:textId="77777777" w:rsidR="00FB2F75" w:rsidRPr="00FB2F75" w:rsidRDefault="00FB2F75" w:rsidP="00FB2F75">
      <w:pPr>
        <w:pStyle w:val="Default"/>
        <w:ind w:firstLine="567"/>
        <w:rPr>
          <w:b/>
          <w:bCs/>
          <w:sz w:val="20"/>
          <w:szCs w:val="20"/>
          <w:lang w:val="en-GB"/>
        </w:rPr>
      </w:pPr>
    </w:p>
    <w:p w14:paraId="7B1B79B2" w14:textId="43F56150" w:rsidR="00FB2BA6" w:rsidRPr="00FB2F75" w:rsidRDefault="00BD57DC" w:rsidP="00FB2BA6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  <w:r w:rsidRPr="00FB2F75">
        <w:rPr>
          <w:b/>
          <w:sz w:val="20"/>
          <w:szCs w:val="20"/>
          <w:lang w:val="en-GB"/>
        </w:rPr>
        <w:t>mGuide</w:t>
      </w:r>
    </w:p>
    <w:p w14:paraId="271CF86D" w14:textId="77777777" w:rsidR="00FB2BA6" w:rsidRPr="00FB2F75" w:rsidRDefault="00FB2BA6" w:rsidP="00A15E16">
      <w:pPr>
        <w:pStyle w:val="Default"/>
        <w:rPr>
          <w:sz w:val="20"/>
          <w:szCs w:val="20"/>
          <w:lang w:val="en-GB"/>
        </w:rPr>
      </w:pPr>
    </w:p>
    <w:p w14:paraId="68ED57DA" w14:textId="77777777" w:rsidR="00FB2BA6" w:rsidRPr="00FB2F75" w:rsidRDefault="00FB2BA6" w:rsidP="00FB2BA6">
      <w:pPr>
        <w:pStyle w:val="Default"/>
        <w:ind w:left="567"/>
        <w:rPr>
          <w:sz w:val="20"/>
          <w:szCs w:val="20"/>
          <w:lang w:val="en-GB"/>
        </w:rPr>
      </w:pPr>
    </w:p>
    <w:p w14:paraId="325F0D63" w14:textId="71D1A012" w:rsidR="00FB2F75" w:rsidRPr="00FB2F75" w:rsidRDefault="00FB2F75" w:rsidP="00FB2F75">
      <w:pPr>
        <w:pStyle w:val="Default"/>
        <w:ind w:left="567"/>
        <w:rPr>
          <w:sz w:val="20"/>
          <w:szCs w:val="20"/>
          <w:lang w:val="en-GB"/>
        </w:rPr>
      </w:pPr>
      <w:r w:rsidRPr="00FB2F75">
        <w:rPr>
          <w:b/>
          <w:sz w:val="20"/>
          <w:szCs w:val="20"/>
          <w:lang w:val="en-GB"/>
        </w:rPr>
        <w:t>Railing</w:t>
      </w:r>
      <w:r w:rsidR="00FB2BA6" w:rsidRPr="00FB2F75">
        <w:rPr>
          <w:b/>
          <w:sz w:val="20"/>
          <w:szCs w:val="20"/>
          <w:lang w:val="en-GB"/>
        </w:rPr>
        <w:t xml:space="preserve"> mGuide</w:t>
      </w:r>
      <w:r w:rsidR="00FB2BA6" w:rsidRPr="00FB2F75">
        <w:rPr>
          <w:b/>
          <w:sz w:val="20"/>
          <w:szCs w:val="20"/>
          <w:lang w:val="en-GB"/>
        </w:rPr>
        <w:br/>
      </w:r>
      <w:r w:rsidRPr="00795C37">
        <w:rPr>
          <w:sz w:val="20"/>
          <w:szCs w:val="20"/>
          <w:lang w:val="en-US"/>
        </w:rPr>
        <w:t>Passenger gui</w:t>
      </w:r>
      <w:r>
        <w:rPr>
          <w:sz w:val="20"/>
          <w:szCs w:val="20"/>
          <w:lang w:val="en-US"/>
        </w:rPr>
        <w:t>dance system for installation in parallel to mTripod turnstile pedestrian gate or as boundary between controlled section and open accessible section.</w:t>
      </w:r>
      <w:r w:rsidRPr="00795C37">
        <w:rPr>
          <w:b/>
          <w:sz w:val="20"/>
          <w:szCs w:val="20"/>
          <w:lang w:val="en-US"/>
        </w:rPr>
        <w:br/>
      </w:r>
    </w:p>
    <w:p w14:paraId="039169B5" w14:textId="77777777" w:rsidR="00FB2F75" w:rsidRPr="00795C37" w:rsidRDefault="00FB2F75" w:rsidP="00FB2F75">
      <w:pPr>
        <w:pStyle w:val="Default"/>
        <w:numPr>
          <w:ilvl w:val="0"/>
          <w:numId w:val="29"/>
        </w:numPr>
        <w:ind w:left="567" w:firstLine="0"/>
        <w:rPr>
          <w:sz w:val="20"/>
          <w:szCs w:val="20"/>
        </w:rPr>
      </w:pPr>
      <w:r w:rsidRPr="00795C37">
        <w:rPr>
          <w:sz w:val="20"/>
          <w:szCs w:val="20"/>
          <w:lang w:val="en-US"/>
        </w:rPr>
        <w:t>Frame material: stainless steel</w:t>
      </w:r>
    </w:p>
    <w:p w14:paraId="7C90F6F4" w14:textId="77777777" w:rsidR="00FB2F75" w:rsidRDefault="00FB2F75" w:rsidP="00FB2F75">
      <w:pPr>
        <w:pStyle w:val="Default"/>
        <w:numPr>
          <w:ilvl w:val="0"/>
          <w:numId w:val="29"/>
        </w:numPr>
        <w:ind w:left="567" w:firstLine="0"/>
        <w:rPr>
          <w:sz w:val="20"/>
          <w:szCs w:val="20"/>
          <w:lang w:val="en-US"/>
        </w:rPr>
      </w:pPr>
      <w:r w:rsidRPr="00010A8D">
        <w:rPr>
          <w:sz w:val="20"/>
          <w:szCs w:val="20"/>
          <w:lang w:val="en-US"/>
        </w:rPr>
        <w:t xml:space="preserve">Glass panels made of </w:t>
      </w:r>
      <w:r>
        <w:rPr>
          <w:sz w:val="20"/>
          <w:szCs w:val="20"/>
          <w:lang w:val="en-US"/>
        </w:rPr>
        <w:t>s</w:t>
      </w:r>
      <w:r w:rsidRPr="00736B15">
        <w:rPr>
          <w:sz w:val="20"/>
          <w:szCs w:val="20"/>
          <w:lang w:val="en-US"/>
        </w:rPr>
        <w:t>ingle-layer safety glass (ESG), laminated safety glass (VSG) or acrylic glass</w:t>
      </w:r>
    </w:p>
    <w:p w14:paraId="605EE34D" w14:textId="77777777" w:rsidR="00FB2F75" w:rsidRDefault="00FB2F75" w:rsidP="00FB2F75">
      <w:pPr>
        <w:pStyle w:val="Default"/>
        <w:numPr>
          <w:ilvl w:val="0"/>
          <w:numId w:val="29"/>
        </w:numPr>
        <w:ind w:left="567" w:firstLine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Barrier width customized between 40 up to 1300 mm</w:t>
      </w:r>
    </w:p>
    <w:p w14:paraId="3342FA22" w14:textId="77777777" w:rsidR="00FB2F75" w:rsidRPr="00010A8D" w:rsidRDefault="00FB2F75" w:rsidP="00FB2F75">
      <w:pPr>
        <w:pStyle w:val="Default"/>
        <w:numPr>
          <w:ilvl w:val="0"/>
          <w:numId w:val="29"/>
        </w:numPr>
        <w:ind w:left="567" w:firstLine="0"/>
        <w:rPr>
          <w:sz w:val="20"/>
          <w:szCs w:val="20"/>
          <w:lang w:val="en-US"/>
        </w:rPr>
      </w:pPr>
      <w:r w:rsidRPr="00010A8D">
        <w:rPr>
          <w:sz w:val="20"/>
          <w:szCs w:val="20"/>
          <w:lang w:val="en-US"/>
        </w:rPr>
        <w:t>Dimensions (H x D): 1000</w:t>
      </w:r>
      <w:r>
        <w:rPr>
          <w:sz w:val="20"/>
          <w:szCs w:val="20"/>
          <w:lang w:val="en-US"/>
        </w:rPr>
        <w:t>/1200/1500/1800</w:t>
      </w:r>
      <w:r w:rsidRPr="00010A8D">
        <w:rPr>
          <w:sz w:val="20"/>
          <w:szCs w:val="20"/>
          <w:lang w:val="en-US"/>
        </w:rPr>
        <w:t xml:space="preserve"> x 10 mm (Diameter 105 mm at ba</w:t>
      </w:r>
      <w:r>
        <w:rPr>
          <w:sz w:val="20"/>
          <w:szCs w:val="20"/>
          <w:lang w:val="en-US"/>
        </w:rPr>
        <w:t>se socket)</w:t>
      </w:r>
    </w:p>
    <w:p w14:paraId="2B82B92D" w14:textId="77777777" w:rsidR="00FB2F75" w:rsidRDefault="00FB2F75" w:rsidP="00FB2F75">
      <w:pPr>
        <w:pStyle w:val="Default"/>
        <w:ind w:left="567"/>
        <w:rPr>
          <w:sz w:val="20"/>
          <w:szCs w:val="20"/>
          <w:lang w:val="en-GB"/>
        </w:rPr>
      </w:pPr>
    </w:p>
    <w:p w14:paraId="4B804244" w14:textId="77777777" w:rsidR="00FB2F75" w:rsidRDefault="00FB2F75" w:rsidP="00FB2F75">
      <w:pPr>
        <w:pStyle w:val="Default"/>
        <w:ind w:left="567"/>
        <w:rPr>
          <w:sz w:val="20"/>
          <w:szCs w:val="20"/>
          <w:lang w:val="en-GB"/>
        </w:rPr>
      </w:pPr>
    </w:p>
    <w:p w14:paraId="50413FA0" w14:textId="77777777" w:rsidR="00FB2F75" w:rsidRPr="00FB2F75" w:rsidRDefault="00FB2F75" w:rsidP="00FB2F75">
      <w:pPr>
        <w:pStyle w:val="Default"/>
        <w:ind w:left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Design:</w:t>
      </w:r>
    </w:p>
    <w:p w14:paraId="7232BF94" w14:textId="427EFCED" w:rsidR="00FB2F75" w:rsidRPr="00FB2F75" w:rsidRDefault="00FB2F75" w:rsidP="00FB2F75">
      <w:pPr>
        <w:pStyle w:val="Default"/>
        <w:ind w:left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 xml:space="preserve">Empty </w:t>
      </w:r>
      <w:r>
        <w:rPr>
          <w:sz w:val="20"/>
          <w:szCs w:val="20"/>
          <w:lang w:val="en-GB"/>
        </w:rPr>
        <w:t>housing</w:t>
      </w:r>
      <w:r w:rsidRPr="00FB2F75">
        <w:rPr>
          <w:sz w:val="20"/>
          <w:szCs w:val="20"/>
          <w:lang w:val="en-GB"/>
        </w:rPr>
        <w:t>:</w:t>
      </w:r>
    </w:p>
    <w:p w14:paraId="1FEC8488" w14:textId="77777777" w:rsidR="00FB2F75" w:rsidRPr="00FB2F75" w:rsidRDefault="00FB2F75" w:rsidP="00FB2F75">
      <w:pPr>
        <w:pStyle w:val="Default"/>
        <w:ind w:left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- Design enclosure with flowing lines, slim silhouette and soft shapes.</w:t>
      </w:r>
    </w:p>
    <w:p w14:paraId="4FA5214F" w14:textId="77777777" w:rsidR="00FB2F75" w:rsidRPr="00FB2F75" w:rsidRDefault="00FB2F75" w:rsidP="00FB2F75">
      <w:pPr>
        <w:pStyle w:val="Default"/>
        <w:ind w:left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- No visible connecting elements</w:t>
      </w:r>
    </w:p>
    <w:p w14:paraId="0CFBAD9E" w14:textId="77777777" w:rsidR="00FB2F75" w:rsidRPr="00FB2F75" w:rsidRDefault="00FB2F75" w:rsidP="00FB2F75">
      <w:pPr>
        <w:pStyle w:val="Default"/>
        <w:ind w:left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 xml:space="preserve">- Elegant colour design in basalt anthracite </w:t>
      </w:r>
    </w:p>
    <w:p w14:paraId="2E4038AD" w14:textId="77777777" w:rsidR="00FB2F75" w:rsidRPr="00FB2F75" w:rsidRDefault="00FB2F75" w:rsidP="00FB2F75">
      <w:pPr>
        <w:pStyle w:val="Default"/>
        <w:ind w:left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- Optional: customised paint finishes</w:t>
      </w:r>
    </w:p>
    <w:p w14:paraId="70CB1A1D" w14:textId="77777777" w:rsidR="00FB2F75" w:rsidRPr="00FB2F75" w:rsidRDefault="00FB2F75" w:rsidP="00FB2F75">
      <w:pPr>
        <w:pStyle w:val="Default"/>
        <w:ind w:left="567"/>
        <w:rPr>
          <w:sz w:val="20"/>
          <w:szCs w:val="20"/>
          <w:lang w:val="en-GB"/>
        </w:rPr>
      </w:pPr>
    </w:p>
    <w:p w14:paraId="3AB5BF80" w14:textId="25055A34" w:rsidR="00FB2F75" w:rsidRPr="00FB2F75" w:rsidRDefault="00FB2F75" w:rsidP="00FB2F75">
      <w:pPr>
        <w:pStyle w:val="Default"/>
        <w:ind w:left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Railing system</w:t>
      </w:r>
      <w:r w:rsidRPr="00FB2F75">
        <w:rPr>
          <w:sz w:val="20"/>
          <w:szCs w:val="20"/>
          <w:lang w:val="en-GB"/>
        </w:rPr>
        <w:t>:</w:t>
      </w:r>
    </w:p>
    <w:p w14:paraId="127AF780" w14:textId="698059CE" w:rsidR="00FB2F75" w:rsidRDefault="00FB2F75" w:rsidP="00FB2F75">
      <w:pPr>
        <w:pStyle w:val="Default"/>
        <w:ind w:left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Elegant stainless steel frames, optionally with glass elements</w:t>
      </w:r>
    </w:p>
    <w:p w14:paraId="127594A9" w14:textId="77777777" w:rsidR="00FB2F75" w:rsidRDefault="00FB2F75" w:rsidP="00FB2F75">
      <w:pPr>
        <w:pStyle w:val="Default"/>
        <w:ind w:left="567"/>
        <w:rPr>
          <w:sz w:val="20"/>
          <w:szCs w:val="20"/>
          <w:lang w:val="en-GB"/>
        </w:rPr>
      </w:pPr>
    </w:p>
    <w:p w14:paraId="5A9E647E" w14:textId="77777777" w:rsidR="00FB2F75" w:rsidRPr="00A15E16" w:rsidRDefault="00FB2F75" w:rsidP="00FB2F75">
      <w:pPr>
        <w:pStyle w:val="Default"/>
        <w:rPr>
          <w:b/>
          <w:bCs/>
          <w:color w:val="auto"/>
          <w:sz w:val="20"/>
          <w:szCs w:val="20"/>
          <w:lang w:val="en-GB"/>
        </w:rPr>
      </w:pPr>
    </w:p>
    <w:p w14:paraId="3CB962DF" w14:textId="77777777" w:rsidR="00FB2F75" w:rsidRDefault="00FB2F75" w:rsidP="00FB2F75">
      <w:pPr>
        <w:pStyle w:val="Default"/>
        <w:ind w:left="567"/>
        <w:rPr>
          <w:sz w:val="20"/>
          <w:szCs w:val="20"/>
        </w:rPr>
      </w:pPr>
      <w:r>
        <w:rPr>
          <w:sz w:val="20"/>
          <w:szCs w:val="20"/>
        </w:rPr>
        <w:t>Installation:</w:t>
      </w:r>
    </w:p>
    <w:p w14:paraId="2F12E1ED" w14:textId="77777777" w:rsidR="00FB2F75" w:rsidRDefault="00FB2F75" w:rsidP="00FB2F75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US"/>
        </w:rPr>
      </w:pPr>
      <w:r w:rsidRPr="00B8140B">
        <w:rPr>
          <w:sz w:val="20"/>
          <w:szCs w:val="20"/>
          <w:lang w:val="en-US"/>
        </w:rPr>
        <w:t>Screw mounting on stable floo</w:t>
      </w:r>
      <w:r>
        <w:rPr>
          <w:sz w:val="20"/>
          <w:szCs w:val="20"/>
          <w:lang w:val="en-US"/>
        </w:rPr>
        <w:t>r surface</w:t>
      </w:r>
    </w:p>
    <w:p w14:paraId="0271FD92" w14:textId="77777777" w:rsidR="00FB2F75" w:rsidRDefault="00FB2F75" w:rsidP="00FB2F75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Alternative mounting on unfinished floor by use of adjustable foundation frame (see accessories)</w:t>
      </w:r>
    </w:p>
    <w:p w14:paraId="6A196D8E" w14:textId="77777777" w:rsidR="00FB2F75" w:rsidRDefault="00FB2F75" w:rsidP="00FB2F75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US"/>
        </w:rPr>
      </w:pPr>
      <w:r w:rsidRPr="009B4540">
        <w:rPr>
          <w:sz w:val="20"/>
          <w:szCs w:val="20"/>
          <w:lang w:val="en-US"/>
        </w:rPr>
        <w:t>Alternative glue mounting by use of a metal base plate (see accessories)</w:t>
      </w:r>
    </w:p>
    <w:p w14:paraId="6C8CBE2C" w14:textId="77777777" w:rsidR="00FB2F75" w:rsidRDefault="00FB2F75" w:rsidP="00FB2F75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US"/>
        </w:rPr>
      </w:pPr>
      <w:r w:rsidRPr="008F540C">
        <w:rPr>
          <w:sz w:val="20"/>
          <w:szCs w:val="20"/>
          <w:lang w:val="en-US"/>
        </w:rPr>
        <w:t>Paving stone mounting (see accessories)</w:t>
      </w:r>
    </w:p>
    <w:p w14:paraId="6E6889CE" w14:textId="77777777" w:rsidR="00FB2F75" w:rsidRPr="00416373" w:rsidRDefault="00FB2F75" w:rsidP="00FB2F75">
      <w:pPr>
        <w:pStyle w:val="Default"/>
        <w:rPr>
          <w:sz w:val="20"/>
          <w:szCs w:val="20"/>
          <w:lang w:val="en-GB"/>
        </w:rPr>
      </w:pPr>
    </w:p>
    <w:p w14:paraId="3B7B8C5D" w14:textId="77777777" w:rsidR="00FB2F75" w:rsidRPr="00416373" w:rsidRDefault="00FB2F75" w:rsidP="00FB2F75">
      <w:pPr>
        <w:pStyle w:val="Default"/>
        <w:ind w:left="567"/>
        <w:rPr>
          <w:sz w:val="20"/>
          <w:szCs w:val="20"/>
          <w:lang w:val="en-GB"/>
        </w:rPr>
      </w:pPr>
    </w:p>
    <w:p w14:paraId="0DC48E40" w14:textId="77777777" w:rsidR="00FB2F75" w:rsidRPr="00CE01C2" w:rsidRDefault="00FB2F75" w:rsidP="00FB2F75">
      <w:pPr>
        <w:pStyle w:val="Default"/>
        <w:ind w:left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Temperature range</w:t>
      </w:r>
      <w:r>
        <w:rPr>
          <w:sz w:val="20"/>
          <w:szCs w:val="20"/>
          <w:lang w:val="en-GB"/>
        </w:rPr>
        <w:t xml:space="preserve">: </w:t>
      </w:r>
      <w:r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ab/>
        <w:t>-30 to</w:t>
      </w:r>
      <w:r w:rsidRPr="00CE01C2">
        <w:rPr>
          <w:sz w:val="20"/>
          <w:szCs w:val="20"/>
          <w:lang w:val="en-GB"/>
        </w:rPr>
        <w:t xml:space="preserve"> +55 °C</w:t>
      </w:r>
    </w:p>
    <w:p w14:paraId="4891E525" w14:textId="77777777" w:rsidR="00FB2F75" w:rsidRPr="00CE01C2" w:rsidRDefault="00FB2F75" w:rsidP="00FB2F75">
      <w:pPr>
        <w:pStyle w:val="Default"/>
        <w:ind w:left="567"/>
        <w:rPr>
          <w:sz w:val="20"/>
          <w:szCs w:val="20"/>
          <w:lang w:val="en-GB"/>
        </w:rPr>
      </w:pPr>
    </w:p>
    <w:p w14:paraId="3A47B876" w14:textId="556F04D4" w:rsidR="00FB2F75" w:rsidRPr="00AF6EC2" w:rsidRDefault="00FB2F75" w:rsidP="00FB2F75">
      <w:pPr>
        <w:pStyle w:val="Default"/>
        <w:ind w:left="56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Weight</w:t>
      </w:r>
      <w:r w:rsidRPr="00AF6EC2">
        <w:rPr>
          <w:sz w:val="20"/>
          <w:szCs w:val="20"/>
          <w:lang w:val="en-GB"/>
        </w:rPr>
        <w:t>:</w:t>
      </w:r>
      <w:r w:rsidRPr="00AF6EC2">
        <w:rPr>
          <w:sz w:val="20"/>
          <w:szCs w:val="20"/>
          <w:lang w:val="en-GB"/>
        </w:rPr>
        <w:tab/>
      </w:r>
      <w:r w:rsidRPr="00AF6EC2">
        <w:rPr>
          <w:sz w:val="20"/>
          <w:szCs w:val="20"/>
          <w:lang w:val="en-GB"/>
        </w:rPr>
        <w:tab/>
      </w:r>
      <w:r w:rsidRPr="00AF6EC2">
        <w:rPr>
          <w:sz w:val="20"/>
          <w:szCs w:val="20"/>
          <w:lang w:val="en-GB"/>
        </w:rPr>
        <w:tab/>
      </w:r>
      <w:r w:rsidRPr="00AF6EC2">
        <w:rPr>
          <w:sz w:val="20"/>
          <w:szCs w:val="20"/>
          <w:lang w:val="en-GB"/>
        </w:rPr>
        <w:tab/>
      </w:r>
      <w:r>
        <w:rPr>
          <w:sz w:val="20"/>
          <w:szCs w:val="20"/>
          <w:lang w:val="en-GB"/>
        </w:rPr>
        <w:t>depending on configuration</w:t>
      </w:r>
    </w:p>
    <w:p w14:paraId="4F0638AF" w14:textId="77777777" w:rsidR="00FB2F75" w:rsidRPr="00FB2F75" w:rsidRDefault="00FB2F75" w:rsidP="005B7461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7DEF3690" w14:textId="77777777" w:rsidR="00FB2F75" w:rsidRPr="00AF6EC2" w:rsidRDefault="00FB2F75" w:rsidP="00FB2F75">
      <w:pPr>
        <w:pStyle w:val="Default"/>
        <w:ind w:left="567"/>
        <w:rPr>
          <w:sz w:val="20"/>
          <w:szCs w:val="20"/>
          <w:lang w:val="en-GB"/>
        </w:rPr>
      </w:pPr>
    </w:p>
    <w:p w14:paraId="6379E769" w14:textId="5D0D2D7E" w:rsidR="005B6FD3" w:rsidRDefault="00FB2F75" w:rsidP="00FB2F75">
      <w:pPr>
        <w:pStyle w:val="Default"/>
        <w:ind w:firstLine="567"/>
        <w:rPr>
          <w:sz w:val="20"/>
          <w:szCs w:val="20"/>
          <w:lang w:val="en-US"/>
        </w:rPr>
      </w:pPr>
      <w:r w:rsidRPr="00F82026">
        <w:rPr>
          <w:sz w:val="20"/>
          <w:szCs w:val="20"/>
          <w:lang w:val="en-US"/>
        </w:rPr>
        <w:t xml:space="preserve">Installation execution by manufacturer trained installation specialist, </w:t>
      </w:r>
      <w:r>
        <w:rPr>
          <w:sz w:val="20"/>
          <w:szCs w:val="20"/>
          <w:lang w:val="en-US"/>
        </w:rPr>
        <w:t>mounting instructions</w:t>
      </w:r>
    </w:p>
    <w:p w14:paraId="5D972C4A" w14:textId="77777777" w:rsidR="00FB2F75" w:rsidRDefault="00FB2F75" w:rsidP="00FB2F75">
      <w:pPr>
        <w:pStyle w:val="Default"/>
        <w:ind w:firstLine="567"/>
        <w:rPr>
          <w:sz w:val="20"/>
          <w:szCs w:val="20"/>
          <w:lang w:val="en-US"/>
        </w:rPr>
      </w:pPr>
    </w:p>
    <w:p w14:paraId="0B8AF3D8" w14:textId="77777777" w:rsidR="00FB2F75" w:rsidRDefault="00FB2F75" w:rsidP="00FB2F75">
      <w:pPr>
        <w:pStyle w:val="Default"/>
        <w:ind w:firstLine="567"/>
        <w:rPr>
          <w:b/>
          <w:bCs/>
          <w:color w:val="auto"/>
          <w:sz w:val="20"/>
          <w:szCs w:val="20"/>
          <w:lang w:val="en-GB"/>
        </w:rPr>
      </w:pPr>
    </w:p>
    <w:p w14:paraId="7F685759" w14:textId="77777777" w:rsidR="00A364D3" w:rsidRDefault="00A364D3" w:rsidP="00FB2F75">
      <w:pPr>
        <w:pStyle w:val="Default"/>
        <w:ind w:firstLine="567"/>
        <w:rPr>
          <w:b/>
          <w:bCs/>
          <w:color w:val="auto"/>
          <w:sz w:val="20"/>
          <w:szCs w:val="20"/>
          <w:lang w:val="en-GB"/>
        </w:rPr>
      </w:pPr>
    </w:p>
    <w:p w14:paraId="54310273" w14:textId="77777777" w:rsidR="00A364D3" w:rsidRPr="00A15E16" w:rsidRDefault="00A364D3" w:rsidP="00A364D3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  <w:r w:rsidRPr="00A15E16">
        <w:rPr>
          <w:b/>
          <w:bCs/>
          <w:color w:val="auto"/>
          <w:sz w:val="20"/>
          <w:szCs w:val="20"/>
          <w:lang w:val="en-GB"/>
        </w:rPr>
        <w:t>FlowMotion housing, without BSS100</w:t>
      </w:r>
    </w:p>
    <w:p w14:paraId="60EBE159" w14:textId="77777777" w:rsidR="00A364D3" w:rsidRDefault="00A364D3" w:rsidP="00FB2F75">
      <w:pPr>
        <w:pStyle w:val="Default"/>
        <w:ind w:firstLine="567"/>
        <w:rPr>
          <w:b/>
          <w:bCs/>
          <w:color w:val="auto"/>
          <w:sz w:val="20"/>
          <w:szCs w:val="20"/>
          <w:lang w:val="en-GB"/>
        </w:rPr>
      </w:pPr>
    </w:p>
    <w:p w14:paraId="47BE613B" w14:textId="77777777" w:rsidR="000749EA" w:rsidRPr="00FB2F75" w:rsidRDefault="000749EA" w:rsidP="00FB2F75">
      <w:pPr>
        <w:pStyle w:val="Default"/>
        <w:ind w:firstLine="567"/>
        <w:rPr>
          <w:b/>
          <w:bCs/>
          <w:color w:val="auto"/>
          <w:sz w:val="20"/>
          <w:szCs w:val="20"/>
          <w:lang w:val="en-GB"/>
        </w:rPr>
      </w:pPr>
    </w:p>
    <w:p w14:paraId="0C096E1C" w14:textId="334DECCA" w:rsidR="00BD57DC" w:rsidRPr="00A15E16" w:rsidRDefault="00FB2F75" w:rsidP="005B7461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A15E16">
        <w:rPr>
          <w:b/>
          <w:bCs/>
          <w:sz w:val="20"/>
          <w:szCs w:val="20"/>
          <w:lang w:val="en-GB"/>
        </w:rPr>
        <w:t>[Item: …………..]</w:t>
      </w:r>
    </w:p>
    <w:p w14:paraId="38682BD4" w14:textId="77777777" w:rsidR="005B6FD3" w:rsidRPr="00A15E16" w:rsidRDefault="005B6FD3" w:rsidP="00FB2F75">
      <w:pPr>
        <w:pStyle w:val="Default"/>
        <w:rPr>
          <w:sz w:val="20"/>
          <w:szCs w:val="20"/>
          <w:lang w:val="en-GB"/>
        </w:rPr>
      </w:pPr>
    </w:p>
    <w:p w14:paraId="5D3DD050" w14:textId="116995D1" w:rsidR="005B6FD3" w:rsidRPr="000749EA" w:rsidRDefault="00192F2D" w:rsidP="008120D1">
      <w:pPr>
        <w:pStyle w:val="Default"/>
        <w:ind w:left="567"/>
        <w:rPr>
          <w:sz w:val="20"/>
          <w:szCs w:val="20"/>
          <w:lang w:val="en-GB"/>
        </w:rPr>
      </w:pPr>
      <w:r w:rsidRPr="000749EA">
        <w:rPr>
          <w:b/>
          <w:sz w:val="20"/>
          <w:szCs w:val="20"/>
          <w:lang w:val="en-GB"/>
        </w:rPr>
        <w:t xml:space="preserve">Option </w:t>
      </w:r>
      <w:r w:rsidR="005B6FD3" w:rsidRPr="000749EA">
        <w:rPr>
          <w:b/>
          <w:sz w:val="20"/>
          <w:szCs w:val="20"/>
          <w:lang w:val="en-GB"/>
        </w:rPr>
        <w:t>mGuide FlowMotion</w:t>
      </w:r>
      <w:r w:rsidR="000749EA" w:rsidRPr="000749EA">
        <w:rPr>
          <w:b/>
          <w:sz w:val="20"/>
          <w:szCs w:val="20"/>
          <w:lang w:val="en-GB"/>
        </w:rPr>
        <w:t>®</w:t>
      </w:r>
      <w:r w:rsidR="005B6FD3" w:rsidRPr="000749EA">
        <w:rPr>
          <w:b/>
          <w:sz w:val="20"/>
          <w:szCs w:val="20"/>
          <w:lang w:val="en-GB"/>
        </w:rPr>
        <w:t xml:space="preserve"> </w:t>
      </w:r>
      <w:r w:rsidR="000749EA" w:rsidRPr="000749EA">
        <w:rPr>
          <w:b/>
          <w:sz w:val="20"/>
          <w:szCs w:val="20"/>
          <w:lang w:val="en-GB"/>
        </w:rPr>
        <w:t>housing lo</w:t>
      </w:r>
      <w:r w:rsidR="005B6FD3" w:rsidRPr="000749EA">
        <w:rPr>
          <w:b/>
          <w:sz w:val="20"/>
          <w:szCs w:val="20"/>
          <w:lang w:val="en-GB"/>
        </w:rPr>
        <w:t xml:space="preserve">ng, </w:t>
      </w:r>
      <w:r w:rsidR="000749EA" w:rsidRPr="000749EA">
        <w:rPr>
          <w:b/>
          <w:sz w:val="20"/>
          <w:szCs w:val="20"/>
          <w:lang w:val="en-GB"/>
        </w:rPr>
        <w:t>as guiding element including</w:t>
      </w:r>
      <w:r w:rsidR="005B6FD3" w:rsidRPr="000749EA">
        <w:rPr>
          <w:b/>
          <w:sz w:val="20"/>
          <w:szCs w:val="20"/>
          <w:lang w:val="en-GB"/>
        </w:rPr>
        <w:t xml:space="preserve"> BP100 (</w:t>
      </w:r>
      <w:r w:rsidR="000749EA">
        <w:rPr>
          <w:b/>
          <w:sz w:val="20"/>
          <w:szCs w:val="20"/>
          <w:lang w:val="en-GB"/>
        </w:rPr>
        <w:t>mounting set</w:t>
      </w:r>
      <w:r w:rsidR="005B6FD3" w:rsidRPr="000749EA">
        <w:rPr>
          <w:b/>
          <w:sz w:val="20"/>
          <w:szCs w:val="20"/>
          <w:lang w:val="en-GB"/>
        </w:rPr>
        <w:t xml:space="preserve">) in </w:t>
      </w:r>
      <w:r w:rsidR="000749EA">
        <w:rPr>
          <w:b/>
          <w:sz w:val="20"/>
          <w:szCs w:val="20"/>
          <w:lang w:val="en-GB"/>
        </w:rPr>
        <w:t>standard colour</w:t>
      </w:r>
      <w:r w:rsidR="00FB2F75" w:rsidRPr="000749EA">
        <w:rPr>
          <w:b/>
          <w:sz w:val="20"/>
          <w:szCs w:val="20"/>
          <w:lang w:val="en-GB"/>
        </w:rPr>
        <w:t xml:space="preserve"> (matching design mTripod)</w:t>
      </w:r>
      <w:r w:rsidR="005B6FD3" w:rsidRPr="000749EA">
        <w:rPr>
          <w:b/>
          <w:sz w:val="20"/>
          <w:szCs w:val="20"/>
          <w:lang w:val="en-GB"/>
        </w:rPr>
        <w:br/>
      </w:r>
    </w:p>
    <w:p w14:paraId="6AD846FF" w14:textId="77777777" w:rsidR="00917916" w:rsidRDefault="00917916" w:rsidP="00917916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2AD5204F" w14:textId="5DBEFB14" w:rsidR="005B6FD3" w:rsidRPr="00917916" w:rsidRDefault="005B6FD3" w:rsidP="005B6FD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917916">
        <w:rPr>
          <w:sz w:val="20"/>
          <w:szCs w:val="20"/>
          <w:lang w:val="en-GB"/>
        </w:rPr>
        <w:t>Typ</w:t>
      </w:r>
      <w:r w:rsidR="00917916" w:rsidRPr="00917916">
        <w:rPr>
          <w:sz w:val="20"/>
          <w:szCs w:val="20"/>
          <w:lang w:val="en-GB"/>
        </w:rPr>
        <w:t>e</w:t>
      </w:r>
      <w:r w:rsidRPr="00917916">
        <w:rPr>
          <w:sz w:val="20"/>
          <w:szCs w:val="20"/>
          <w:lang w:val="en-GB"/>
        </w:rPr>
        <w:t xml:space="preserve">: </w:t>
      </w:r>
      <w:r w:rsidRPr="00917916">
        <w:rPr>
          <w:sz w:val="20"/>
          <w:szCs w:val="20"/>
          <w:lang w:val="en-GB"/>
        </w:rPr>
        <w:tab/>
      </w:r>
      <w:r w:rsidR="00917916">
        <w:rPr>
          <w:sz w:val="20"/>
          <w:szCs w:val="20"/>
          <w:lang w:val="en-GB"/>
        </w:rPr>
        <w:tab/>
      </w:r>
      <w:r w:rsidRPr="00917916">
        <w:rPr>
          <w:sz w:val="20"/>
          <w:szCs w:val="20"/>
          <w:lang w:val="en-GB"/>
        </w:rPr>
        <w:t>GFM100</w:t>
      </w:r>
    </w:p>
    <w:p w14:paraId="118F7065" w14:textId="77777777" w:rsidR="00BD57DC" w:rsidRPr="00917916" w:rsidRDefault="00BD57DC" w:rsidP="00BD57DC">
      <w:pPr>
        <w:pStyle w:val="Default"/>
        <w:ind w:firstLine="567"/>
        <w:rPr>
          <w:sz w:val="20"/>
          <w:szCs w:val="20"/>
          <w:lang w:val="en-GB"/>
        </w:rPr>
      </w:pPr>
    </w:p>
    <w:p w14:paraId="46D78737" w14:textId="77777777" w:rsidR="00BD57DC" w:rsidRPr="00917916" w:rsidRDefault="00BD57DC" w:rsidP="00BD57DC">
      <w:pPr>
        <w:pStyle w:val="Default"/>
        <w:ind w:firstLine="567"/>
        <w:rPr>
          <w:sz w:val="20"/>
          <w:szCs w:val="20"/>
          <w:lang w:val="en-GB"/>
        </w:rPr>
      </w:pPr>
    </w:p>
    <w:p w14:paraId="70A6AF96" w14:textId="77777777" w:rsidR="00FB2F75" w:rsidRPr="00526951" w:rsidRDefault="00FB2F75" w:rsidP="00FB2F75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554FFA15" w14:textId="77777777" w:rsidR="00FB2F75" w:rsidRPr="00A15E16" w:rsidRDefault="00FB2F75" w:rsidP="00FB2F75">
      <w:pPr>
        <w:pStyle w:val="Default"/>
        <w:ind w:firstLine="567"/>
        <w:rPr>
          <w:sz w:val="20"/>
          <w:szCs w:val="20"/>
        </w:rPr>
      </w:pPr>
    </w:p>
    <w:p w14:paraId="7839D62F" w14:textId="77777777" w:rsidR="00FB2F75" w:rsidRPr="00A15E16" w:rsidRDefault="00FB2F75" w:rsidP="00FB2F75">
      <w:pPr>
        <w:pStyle w:val="Default"/>
        <w:ind w:firstLine="567"/>
        <w:rPr>
          <w:sz w:val="20"/>
          <w:szCs w:val="20"/>
        </w:rPr>
      </w:pPr>
    </w:p>
    <w:p w14:paraId="730ECFE8" w14:textId="77777777" w:rsidR="005B6FD3" w:rsidRDefault="005B6FD3" w:rsidP="00BD57DC">
      <w:pPr>
        <w:pStyle w:val="Default"/>
        <w:ind w:firstLine="567"/>
        <w:jc w:val="both"/>
        <w:rPr>
          <w:sz w:val="20"/>
          <w:szCs w:val="20"/>
        </w:rPr>
      </w:pPr>
    </w:p>
    <w:p w14:paraId="1A4AED72" w14:textId="77777777" w:rsidR="005B6FD3" w:rsidRDefault="005B6FD3" w:rsidP="00BD57DC">
      <w:pPr>
        <w:pStyle w:val="Default"/>
        <w:ind w:firstLine="567"/>
        <w:jc w:val="both"/>
        <w:rPr>
          <w:sz w:val="20"/>
          <w:szCs w:val="20"/>
        </w:rPr>
      </w:pPr>
    </w:p>
    <w:p w14:paraId="1030223C" w14:textId="77777777" w:rsidR="00FB2F75" w:rsidRDefault="00FB2F75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6A855FBD" w14:textId="5038054C" w:rsidR="005B6FD3" w:rsidRDefault="00FB2F75" w:rsidP="005B6FD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[Item: …………..]</w:t>
      </w:r>
    </w:p>
    <w:p w14:paraId="03C5A42D" w14:textId="77777777" w:rsidR="00FB2F75" w:rsidRPr="00D8556B" w:rsidRDefault="00FB2F75" w:rsidP="005B6FD3">
      <w:pPr>
        <w:pStyle w:val="Default"/>
        <w:ind w:left="567"/>
        <w:rPr>
          <w:sz w:val="20"/>
          <w:szCs w:val="20"/>
        </w:rPr>
      </w:pPr>
    </w:p>
    <w:p w14:paraId="15E3F4B6" w14:textId="525DC76F" w:rsidR="005B6FD3" w:rsidRPr="00A15E16" w:rsidRDefault="00192F2D" w:rsidP="008120D1">
      <w:pPr>
        <w:pStyle w:val="Default"/>
        <w:ind w:left="567"/>
        <w:rPr>
          <w:sz w:val="20"/>
          <w:szCs w:val="20"/>
          <w:lang w:val="en-GB"/>
        </w:rPr>
      </w:pPr>
      <w:r w:rsidRPr="00A15E16">
        <w:rPr>
          <w:b/>
          <w:sz w:val="20"/>
          <w:szCs w:val="20"/>
          <w:lang w:val="en-GB"/>
        </w:rPr>
        <w:t xml:space="preserve">Option </w:t>
      </w:r>
      <w:r w:rsidR="005B6FD3" w:rsidRPr="00A15E16">
        <w:rPr>
          <w:b/>
          <w:sz w:val="20"/>
          <w:szCs w:val="20"/>
          <w:lang w:val="en-GB"/>
        </w:rPr>
        <w:t>mGuide FlowMotion</w:t>
      </w:r>
      <w:r w:rsidR="000749EA" w:rsidRPr="00A15E16">
        <w:rPr>
          <w:b/>
          <w:sz w:val="20"/>
          <w:szCs w:val="20"/>
          <w:lang w:val="en-GB"/>
        </w:rPr>
        <w:t>®</w:t>
      </w:r>
      <w:r w:rsidR="005B6FD3" w:rsidRPr="00A15E16">
        <w:rPr>
          <w:b/>
          <w:sz w:val="20"/>
          <w:szCs w:val="20"/>
          <w:lang w:val="en-GB"/>
        </w:rPr>
        <w:t xml:space="preserve"> </w:t>
      </w:r>
      <w:r w:rsidR="00A15E16" w:rsidRPr="00A15E16">
        <w:rPr>
          <w:b/>
          <w:sz w:val="20"/>
          <w:szCs w:val="20"/>
          <w:lang w:val="en-GB"/>
        </w:rPr>
        <w:t>housing long</w:t>
      </w:r>
      <w:r w:rsidR="005B6FD3" w:rsidRPr="00A15E16">
        <w:rPr>
          <w:b/>
          <w:sz w:val="20"/>
          <w:szCs w:val="20"/>
          <w:lang w:val="en-GB"/>
        </w:rPr>
        <w:t xml:space="preserve">, </w:t>
      </w:r>
      <w:r w:rsidR="00A15E16" w:rsidRPr="00A15E16">
        <w:rPr>
          <w:b/>
          <w:sz w:val="20"/>
          <w:szCs w:val="20"/>
          <w:lang w:val="en-GB"/>
        </w:rPr>
        <w:t>as guiding element including</w:t>
      </w:r>
      <w:r w:rsidR="005B6FD3" w:rsidRPr="00A15E16">
        <w:rPr>
          <w:b/>
          <w:sz w:val="20"/>
          <w:szCs w:val="20"/>
          <w:lang w:val="en-GB"/>
        </w:rPr>
        <w:t xml:space="preserve"> BP100 (</w:t>
      </w:r>
      <w:r w:rsidR="00A15E16">
        <w:rPr>
          <w:b/>
          <w:sz w:val="20"/>
          <w:szCs w:val="20"/>
          <w:lang w:val="en-GB"/>
        </w:rPr>
        <w:t>mounting set</w:t>
      </w:r>
      <w:r w:rsidR="005B6FD3" w:rsidRPr="00A15E16">
        <w:rPr>
          <w:b/>
          <w:sz w:val="20"/>
          <w:szCs w:val="20"/>
          <w:lang w:val="en-GB"/>
        </w:rPr>
        <w:t xml:space="preserve">) in </w:t>
      </w:r>
      <w:r w:rsidR="00A15E16">
        <w:rPr>
          <w:b/>
          <w:sz w:val="20"/>
          <w:szCs w:val="20"/>
          <w:lang w:val="en-GB"/>
        </w:rPr>
        <w:t xml:space="preserve">special colour </w:t>
      </w:r>
      <w:r w:rsidR="00A15E16" w:rsidRPr="000749EA">
        <w:rPr>
          <w:b/>
          <w:sz w:val="20"/>
          <w:szCs w:val="20"/>
          <w:lang w:val="en-GB"/>
        </w:rPr>
        <w:t>(matching design mTripod)</w:t>
      </w:r>
      <w:r w:rsidR="00A15E16" w:rsidRPr="000749EA">
        <w:rPr>
          <w:b/>
          <w:sz w:val="20"/>
          <w:szCs w:val="20"/>
          <w:lang w:val="en-GB"/>
        </w:rPr>
        <w:br/>
      </w:r>
      <w:r w:rsidR="005B6FD3" w:rsidRPr="00A15E16">
        <w:rPr>
          <w:b/>
          <w:sz w:val="20"/>
          <w:szCs w:val="20"/>
          <w:lang w:val="en-GB"/>
        </w:rPr>
        <w:br/>
      </w:r>
    </w:p>
    <w:p w14:paraId="652FA190" w14:textId="59839209" w:rsidR="005B6FD3" w:rsidRPr="00917916" w:rsidRDefault="00917916" w:rsidP="00917916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6F55FB09" w14:textId="66F3E989" w:rsidR="005B6FD3" w:rsidRPr="00917916" w:rsidRDefault="005B6FD3" w:rsidP="005B6FD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917916">
        <w:rPr>
          <w:sz w:val="20"/>
          <w:szCs w:val="20"/>
          <w:lang w:val="en-GB"/>
        </w:rPr>
        <w:t>Typ</w:t>
      </w:r>
      <w:r w:rsidR="00917916" w:rsidRPr="00917916">
        <w:rPr>
          <w:sz w:val="20"/>
          <w:szCs w:val="20"/>
          <w:lang w:val="en-GB"/>
        </w:rPr>
        <w:t>e</w:t>
      </w:r>
      <w:r w:rsidRPr="00917916">
        <w:rPr>
          <w:sz w:val="20"/>
          <w:szCs w:val="20"/>
          <w:lang w:val="en-GB"/>
        </w:rPr>
        <w:t xml:space="preserve">: </w:t>
      </w:r>
      <w:r w:rsidRPr="00917916">
        <w:rPr>
          <w:sz w:val="20"/>
          <w:szCs w:val="20"/>
          <w:lang w:val="en-GB"/>
        </w:rPr>
        <w:tab/>
      </w:r>
      <w:r w:rsidR="00917916">
        <w:rPr>
          <w:sz w:val="20"/>
          <w:szCs w:val="20"/>
          <w:lang w:val="en-GB"/>
        </w:rPr>
        <w:tab/>
      </w:r>
      <w:r w:rsidRPr="00917916">
        <w:rPr>
          <w:sz w:val="20"/>
          <w:szCs w:val="20"/>
          <w:lang w:val="en-GB"/>
        </w:rPr>
        <w:t>GFM1X0</w:t>
      </w:r>
    </w:p>
    <w:p w14:paraId="508C6D6C" w14:textId="77777777" w:rsidR="005B6FD3" w:rsidRDefault="005B6FD3" w:rsidP="005B6FD3">
      <w:pPr>
        <w:pStyle w:val="Default"/>
        <w:ind w:firstLine="567"/>
        <w:rPr>
          <w:sz w:val="20"/>
          <w:szCs w:val="20"/>
          <w:lang w:val="en-GB"/>
        </w:rPr>
      </w:pPr>
    </w:p>
    <w:p w14:paraId="45FA889B" w14:textId="77777777" w:rsidR="00613DB6" w:rsidRPr="00917916" w:rsidRDefault="00613DB6" w:rsidP="005B6FD3">
      <w:pPr>
        <w:pStyle w:val="Default"/>
        <w:ind w:firstLine="567"/>
        <w:rPr>
          <w:sz w:val="20"/>
          <w:szCs w:val="20"/>
          <w:lang w:val="en-GB"/>
        </w:rPr>
      </w:pPr>
    </w:p>
    <w:p w14:paraId="36005646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2DFFD481" w14:textId="77777777" w:rsidR="00917916" w:rsidRDefault="00917916" w:rsidP="00A364D3">
      <w:pPr>
        <w:pStyle w:val="Default"/>
        <w:rPr>
          <w:b/>
          <w:bCs/>
          <w:color w:val="auto"/>
          <w:sz w:val="20"/>
          <w:szCs w:val="20"/>
        </w:rPr>
      </w:pPr>
    </w:p>
    <w:p w14:paraId="67BD7FD0" w14:textId="77777777" w:rsidR="00A364D3" w:rsidRDefault="00A364D3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AF43DF4" w14:textId="77777777" w:rsidR="00A364D3" w:rsidRDefault="00A364D3" w:rsidP="00613DB6">
      <w:pPr>
        <w:pStyle w:val="Default"/>
        <w:rPr>
          <w:b/>
          <w:bCs/>
          <w:color w:val="auto"/>
          <w:sz w:val="20"/>
          <w:szCs w:val="20"/>
        </w:rPr>
      </w:pPr>
    </w:p>
    <w:p w14:paraId="0111568C" w14:textId="1EAAA94D" w:rsidR="00A364D3" w:rsidRPr="00A15E16" w:rsidRDefault="00A15E16" w:rsidP="00A364D3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A15E16">
        <w:rPr>
          <w:b/>
          <w:bCs/>
          <w:sz w:val="20"/>
          <w:szCs w:val="20"/>
          <w:lang w:val="en-GB"/>
        </w:rPr>
        <w:t>Guiding fixed length, assembled, without</w:t>
      </w:r>
      <w:r w:rsidR="00A364D3" w:rsidRPr="00A15E16">
        <w:rPr>
          <w:b/>
          <w:bCs/>
          <w:sz w:val="20"/>
          <w:szCs w:val="20"/>
          <w:lang w:val="en-GB"/>
        </w:rPr>
        <w:t xml:space="preserve"> BSS101</w:t>
      </w:r>
    </w:p>
    <w:p w14:paraId="16F99D39" w14:textId="77777777" w:rsidR="00A364D3" w:rsidRPr="00A15E16" w:rsidRDefault="00A364D3" w:rsidP="005B7461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1131ED3D" w14:textId="77777777" w:rsidR="00A364D3" w:rsidRPr="00A15E16" w:rsidRDefault="00A364D3" w:rsidP="005B7461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1FE7EEA3" w14:textId="77777777" w:rsidR="00A364D3" w:rsidRDefault="00A364D3" w:rsidP="00A364D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[Item: …………..]</w:t>
      </w:r>
    </w:p>
    <w:p w14:paraId="6BDD3284" w14:textId="77777777" w:rsidR="00A364D3" w:rsidRDefault="00A364D3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762ED7A" w14:textId="77777777" w:rsidR="005B6FD3" w:rsidRPr="00D8556B" w:rsidRDefault="005B6FD3" w:rsidP="00A364D3">
      <w:pPr>
        <w:pStyle w:val="Default"/>
        <w:rPr>
          <w:sz w:val="20"/>
          <w:szCs w:val="20"/>
        </w:rPr>
      </w:pPr>
    </w:p>
    <w:p w14:paraId="242A6A12" w14:textId="21F48664" w:rsidR="007923F1" w:rsidRPr="00A15E16" w:rsidRDefault="00192F2D" w:rsidP="005B6FD3">
      <w:pPr>
        <w:pStyle w:val="Default"/>
        <w:ind w:left="567"/>
        <w:rPr>
          <w:b/>
          <w:sz w:val="20"/>
          <w:szCs w:val="20"/>
          <w:lang w:val="en-GB"/>
        </w:rPr>
      </w:pPr>
      <w:r w:rsidRPr="00A15E16">
        <w:rPr>
          <w:b/>
          <w:sz w:val="20"/>
          <w:szCs w:val="20"/>
          <w:lang w:val="en-GB"/>
        </w:rPr>
        <w:t xml:space="preserve">Option </w:t>
      </w:r>
      <w:r w:rsidR="005B6FD3" w:rsidRPr="00A15E16">
        <w:rPr>
          <w:b/>
          <w:sz w:val="20"/>
          <w:szCs w:val="20"/>
          <w:lang w:val="en-GB"/>
        </w:rPr>
        <w:t xml:space="preserve">mGuide </w:t>
      </w:r>
      <w:r w:rsidR="00A15E16" w:rsidRPr="00A15E16">
        <w:rPr>
          <w:b/>
          <w:sz w:val="20"/>
          <w:szCs w:val="20"/>
          <w:lang w:val="en-GB"/>
        </w:rPr>
        <w:t>railing with banister and knee-bar, assembled</w:t>
      </w:r>
    </w:p>
    <w:p w14:paraId="0DC59D8D" w14:textId="1BCD3017" w:rsidR="005B6FD3" w:rsidRPr="00FB2F75" w:rsidRDefault="007923F1" w:rsidP="008120D1">
      <w:pPr>
        <w:pStyle w:val="Default"/>
        <w:ind w:left="567"/>
        <w:rPr>
          <w:sz w:val="20"/>
          <w:szCs w:val="20"/>
          <w:lang w:val="en-GB"/>
        </w:rPr>
      </w:pPr>
      <w:r w:rsidRPr="00FB2F75">
        <w:rPr>
          <w:b/>
          <w:sz w:val="20"/>
          <w:szCs w:val="20"/>
          <w:lang w:val="en-GB"/>
        </w:rPr>
        <w:t>L</w:t>
      </w:r>
      <w:r w:rsidR="00192F2D" w:rsidRPr="00FB2F75">
        <w:rPr>
          <w:b/>
          <w:sz w:val="20"/>
          <w:szCs w:val="20"/>
          <w:lang w:val="en-GB"/>
        </w:rPr>
        <w:t xml:space="preserve"> </w:t>
      </w:r>
      <w:r w:rsidRPr="00FB2F75">
        <w:rPr>
          <w:b/>
          <w:sz w:val="20"/>
          <w:szCs w:val="20"/>
          <w:lang w:val="en-GB"/>
        </w:rPr>
        <w:t>= 1300 mm / H</w:t>
      </w:r>
      <w:r w:rsidR="00192F2D" w:rsidRPr="00FB2F75">
        <w:rPr>
          <w:b/>
          <w:sz w:val="20"/>
          <w:szCs w:val="20"/>
          <w:lang w:val="en-GB"/>
        </w:rPr>
        <w:t xml:space="preserve"> </w:t>
      </w:r>
      <w:r w:rsidRPr="00FB2F75">
        <w:rPr>
          <w:b/>
          <w:sz w:val="20"/>
          <w:szCs w:val="20"/>
          <w:lang w:val="en-GB"/>
        </w:rPr>
        <w:t>=</w:t>
      </w:r>
      <w:r w:rsidR="00192F2D" w:rsidRPr="00FB2F75">
        <w:rPr>
          <w:b/>
          <w:sz w:val="20"/>
          <w:szCs w:val="20"/>
          <w:lang w:val="en-GB"/>
        </w:rPr>
        <w:t xml:space="preserve"> 870 mm / M = 1258 mm</w:t>
      </w:r>
      <w:r w:rsidRPr="00FB2F75">
        <w:rPr>
          <w:b/>
          <w:sz w:val="20"/>
          <w:szCs w:val="20"/>
          <w:lang w:val="en-GB"/>
        </w:rPr>
        <w:t xml:space="preserve"> </w:t>
      </w:r>
      <w:r w:rsidR="005B6FD3" w:rsidRPr="00FB2F75">
        <w:rPr>
          <w:b/>
          <w:sz w:val="20"/>
          <w:szCs w:val="20"/>
          <w:lang w:val="en-GB"/>
        </w:rPr>
        <w:br/>
      </w:r>
    </w:p>
    <w:p w14:paraId="4A88224B" w14:textId="77777777" w:rsidR="00917916" w:rsidRDefault="00917916" w:rsidP="00917916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55DDD7F9" w14:textId="6A42AA25" w:rsidR="005B6FD3" w:rsidRPr="00FB2F75" w:rsidRDefault="005B6FD3" w:rsidP="005B6FD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2F75">
        <w:rPr>
          <w:sz w:val="20"/>
          <w:szCs w:val="20"/>
        </w:rPr>
        <w:t>Typ</w:t>
      </w:r>
      <w:r w:rsidR="00917916" w:rsidRPr="00FB2F75">
        <w:rPr>
          <w:sz w:val="20"/>
          <w:szCs w:val="20"/>
        </w:rPr>
        <w:t>e</w:t>
      </w:r>
      <w:r w:rsidRPr="00FB2F75">
        <w:rPr>
          <w:sz w:val="20"/>
          <w:szCs w:val="20"/>
        </w:rPr>
        <w:t xml:space="preserve">: </w:t>
      </w:r>
      <w:r w:rsidRPr="00FB2F75">
        <w:rPr>
          <w:sz w:val="20"/>
          <w:szCs w:val="20"/>
        </w:rPr>
        <w:tab/>
      </w:r>
      <w:r w:rsidR="00917916" w:rsidRPr="00FB2F75">
        <w:rPr>
          <w:sz w:val="20"/>
          <w:szCs w:val="20"/>
        </w:rPr>
        <w:tab/>
      </w:r>
      <w:r w:rsidR="007923F1" w:rsidRPr="00FB2F75">
        <w:rPr>
          <w:sz w:val="20"/>
          <w:szCs w:val="20"/>
        </w:rPr>
        <w:t>GBK100</w:t>
      </w:r>
    </w:p>
    <w:p w14:paraId="3AB34333" w14:textId="77777777" w:rsidR="005B6FD3" w:rsidRPr="00FB2F75" w:rsidRDefault="005B6FD3" w:rsidP="005B6FD3">
      <w:pPr>
        <w:pStyle w:val="Default"/>
        <w:ind w:firstLine="567"/>
        <w:rPr>
          <w:sz w:val="20"/>
          <w:szCs w:val="20"/>
        </w:rPr>
      </w:pPr>
    </w:p>
    <w:p w14:paraId="0A25C9E8" w14:textId="77777777" w:rsidR="005B6FD3" w:rsidRPr="00FB2F75" w:rsidRDefault="005B6FD3" w:rsidP="005B6FD3">
      <w:pPr>
        <w:pStyle w:val="Default"/>
        <w:ind w:firstLine="567"/>
        <w:rPr>
          <w:sz w:val="20"/>
          <w:szCs w:val="20"/>
        </w:rPr>
      </w:pPr>
    </w:p>
    <w:p w14:paraId="37577F98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2F608A03" w14:textId="77777777" w:rsidR="005B6FD3" w:rsidRDefault="005B6FD3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CB60362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6D97CDB" w14:textId="77777777" w:rsidR="00A364D3" w:rsidRDefault="00A364D3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5A3C56B" w14:textId="77777777" w:rsidR="00A364D3" w:rsidRDefault="00A364D3" w:rsidP="00A364D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[Item: …………..]</w:t>
      </w:r>
    </w:p>
    <w:p w14:paraId="3D6472E5" w14:textId="77777777" w:rsidR="00192F2D" w:rsidRPr="00D8556B" w:rsidRDefault="00192F2D" w:rsidP="00192F2D">
      <w:pPr>
        <w:pStyle w:val="Default"/>
        <w:ind w:left="567"/>
        <w:rPr>
          <w:sz w:val="20"/>
          <w:szCs w:val="20"/>
        </w:rPr>
      </w:pPr>
    </w:p>
    <w:p w14:paraId="3B01CAB7" w14:textId="77777777" w:rsidR="00A15E16" w:rsidRDefault="00192F2D" w:rsidP="008120D1">
      <w:pPr>
        <w:pStyle w:val="Default"/>
        <w:ind w:left="567"/>
        <w:rPr>
          <w:b/>
          <w:sz w:val="20"/>
          <w:szCs w:val="20"/>
          <w:lang w:val="en-GB"/>
        </w:rPr>
      </w:pPr>
      <w:r w:rsidRPr="00A15E16">
        <w:rPr>
          <w:b/>
          <w:sz w:val="20"/>
          <w:szCs w:val="20"/>
          <w:lang w:val="en-GB"/>
        </w:rPr>
        <w:t xml:space="preserve">Option mGuide </w:t>
      </w:r>
      <w:r w:rsidR="00A15E16" w:rsidRPr="00A15E16">
        <w:rPr>
          <w:b/>
          <w:sz w:val="20"/>
          <w:szCs w:val="20"/>
          <w:lang w:val="en-GB"/>
        </w:rPr>
        <w:t>railing with banister and knee-bar, assembled</w:t>
      </w:r>
      <w:r w:rsidR="00A15E16" w:rsidRPr="00FB2F75">
        <w:rPr>
          <w:b/>
          <w:sz w:val="20"/>
          <w:szCs w:val="20"/>
          <w:lang w:val="en-GB"/>
        </w:rPr>
        <w:t xml:space="preserve"> </w:t>
      </w:r>
    </w:p>
    <w:p w14:paraId="27105E9E" w14:textId="4ECA9BA8" w:rsidR="00192F2D" w:rsidRPr="00FB2F75" w:rsidRDefault="00192F2D" w:rsidP="008120D1">
      <w:pPr>
        <w:pStyle w:val="Default"/>
        <w:ind w:left="567"/>
        <w:rPr>
          <w:sz w:val="20"/>
          <w:szCs w:val="20"/>
          <w:lang w:val="en-GB"/>
        </w:rPr>
      </w:pPr>
      <w:r w:rsidRPr="00FB2F75">
        <w:rPr>
          <w:b/>
          <w:sz w:val="20"/>
          <w:szCs w:val="20"/>
          <w:lang w:val="en-GB"/>
        </w:rPr>
        <w:t xml:space="preserve">L = 1300 mm / H = 1000 mm / M = 1258 mm </w:t>
      </w:r>
      <w:r w:rsidRPr="00FB2F75">
        <w:rPr>
          <w:b/>
          <w:sz w:val="20"/>
          <w:szCs w:val="20"/>
          <w:lang w:val="en-GB"/>
        </w:rPr>
        <w:br/>
      </w:r>
    </w:p>
    <w:p w14:paraId="1A863CB6" w14:textId="77777777" w:rsidR="00917916" w:rsidRDefault="00917916" w:rsidP="00917916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42D09AEF" w14:textId="1D8BD923" w:rsidR="00192F2D" w:rsidRPr="00FB2F75" w:rsidRDefault="00192F2D" w:rsidP="00192F2D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FB2F75">
        <w:rPr>
          <w:sz w:val="20"/>
          <w:szCs w:val="20"/>
        </w:rPr>
        <w:t>Typ</w:t>
      </w:r>
      <w:r w:rsidR="00917916" w:rsidRPr="00FB2F75">
        <w:rPr>
          <w:sz w:val="20"/>
          <w:szCs w:val="20"/>
        </w:rPr>
        <w:t>e</w:t>
      </w:r>
      <w:r w:rsidRPr="00FB2F75">
        <w:rPr>
          <w:sz w:val="20"/>
          <w:szCs w:val="20"/>
        </w:rPr>
        <w:t xml:space="preserve">: </w:t>
      </w:r>
      <w:r w:rsidRPr="00FB2F75">
        <w:rPr>
          <w:sz w:val="20"/>
          <w:szCs w:val="20"/>
        </w:rPr>
        <w:tab/>
      </w:r>
      <w:r w:rsidR="00917916" w:rsidRPr="00FB2F75">
        <w:rPr>
          <w:sz w:val="20"/>
          <w:szCs w:val="20"/>
        </w:rPr>
        <w:tab/>
      </w:r>
      <w:r w:rsidRPr="00FB2F75">
        <w:rPr>
          <w:sz w:val="20"/>
          <w:szCs w:val="20"/>
        </w:rPr>
        <w:t>GBK101</w:t>
      </w:r>
    </w:p>
    <w:p w14:paraId="57D48E0D" w14:textId="77777777" w:rsidR="00192F2D" w:rsidRPr="00FB2F75" w:rsidRDefault="00192F2D" w:rsidP="00192F2D">
      <w:pPr>
        <w:pStyle w:val="Default"/>
        <w:ind w:firstLine="567"/>
        <w:rPr>
          <w:sz w:val="20"/>
          <w:szCs w:val="20"/>
        </w:rPr>
      </w:pPr>
    </w:p>
    <w:p w14:paraId="105A70A7" w14:textId="77777777" w:rsidR="00192F2D" w:rsidRPr="00FB2F75" w:rsidRDefault="00192F2D" w:rsidP="00192F2D">
      <w:pPr>
        <w:pStyle w:val="Default"/>
        <w:ind w:firstLine="567"/>
        <w:rPr>
          <w:sz w:val="20"/>
          <w:szCs w:val="20"/>
        </w:rPr>
      </w:pPr>
    </w:p>
    <w:p w14:paraId="32C6C987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10BD412F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3E88822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F2E1BAF" w14:textId="77777777" w:rsidR="00613DB6" w:rsidRDefault="00613DB6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0978F02" w14:textId="77777777" w:rsidR="00A364D3" w:rsidRDefault="00A364D3" w:rsidP="00A364D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[Item: …………..]</w:t>
      </w:r>
    </w:p>
    <w:p w14:paraId="5ABB45E2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D74DE85" w14:textId="73947F97" w:rsidR="00192F2D" w:rsidRPr="00A15E16" w:rsidRDefault="00A15E16" w:rsidP="005B7461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  <w:r w:rsidRPr="00A15E16">
        <w:rPr>
          <w:b/>
          <w:bCs/>
          <w:color w:val="auto"/>
          <w:sz w:val="20"/>
          <w:szCs w:val="20"/>
          <w:lang w:val="en-GB"/>
        </w:rPr>
        <w:t>Post with channel</w:t>
      </w:r>
      <w:r w:rsidR="00192F2D" w:rsidRPr="00A15E16">
        <w:rPr>
          <w:b/>
          <w:bCs/>
          <w:color w:val="auto"/>
          <w:sz w:val="20"/>
          <w:szCs w:val="20"/>
          <w:lang w:val="en-GB"/>
        </w:rPr>
        <w:t xml:space="preserve"> (</w:t>
      </w:r>
      <w:r w:rsidRPr="00A15E16">
        <w:rPr>
          <w:b/>
          <w:bCs/>
          <w:color w:val="auto"/>
          <w:sz w:val="20"/>
          <w:szCs w:val="20"/>
          <w:lang w:val="en-GB"/>
        </w:rPr>
        <w:t>without glass</w:t>
      </w:r>
      <w:r w:rsidR="00192F2D" w:rsidRPr="00A15E16">
        <w:rPr>
          <w:b/>
          <w:bCs/>
          <w:color w:val="auto"/>
          <w:sz w:val="20"/>
          <w:szCs w:val="20"/>
          <w:lang w:val="en-GB"/>
        </w:rPr>
        <w:t xml:space="preserve">), </w:t>
      </w:r>
      <w:r w:rsidRPr="00A15E16">
        <w:rPr>
          <w:b/>
          <w:bCs/>
          <w:color w:val="auto"/>
          <w:sz w:val="20"/>
          <w:szCs w:val="20"/>
          <w:lang w:val="en-GB"/>
        </w:rPr>
        <w:t>assembly on site, with</w:t>
      </w:r>
      <w:r>
        <w:rPr>
          <w:b/>
          <w:bCs/>
          <w:color w:val="auto"/>
          <w:sz w:val="20"/>
          <w:szCs w:val="20"/>
          <w:lang w:val="en-GB"/>
        </w:rPr>
        <w:t>out</w:t>
      </w:r>
      <w:r w:rsidR="00192F2D" w:rsidRPr="00A15E16">
        <w:rPr>
          <w:b/>
          <w:bCs/>
          <w:color w:val="auto"/>
          <w:sz w:val="20"/>
          <w:szCs w:val="20"/>
          <w:lang w:val="en-GB"/>
        </w:rPr>
        <w:t xml:space="preserve"> BSS101</w:t>
      </w:r>
    </w:p>
    <w:p w14:paraId="678971FA" w14:textId="77777777" w:rsidR="00192F2D" w:rsidRPr="00A15E16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180BA444" w14:textId="77777777" w:rsidR="00192F2D" w:rsidRPr="00A15E16" w:rsidRDefault="00192F2D" w:rsidP="00A364D3">
      <w:pPr>
        <w:pStyle w:val="Default"/>
        <w:rPr>
          <w:sz w:val="20"/>
          <w:szCs w:val="20"/>
          <w:lang w:val="en-GB"/>
        </w:rPr>
      </w:pPr>
    </w:p>
    <w:p w14:paraId="7ED49344" w14:textId="1A8A5999" w:rsidR="00192F2D" w:rsidRPr="000047E6" w:rsidRDefault="00192F2D" w:rsidP="008120D1">
      <w:pPr>
        <w:pStyle w:val="Default"/>
        <w:ind w:left="567"/>
        <w:rPr>
          <w:sz w:val="20"/>
          <w:szCs w:val="20"/>
          <w:lang w:val="en-GB"/>
        </w:rPr>
      </w:pPr>
      <w:r w:rsidRPr="000047E6">
        <w:rPr>
          <w:b/>
          <w:sz w:val="20"/>
          <w:szCs w:val="20"/>
          <w:lang w:val="en-GB"/>
        </w:rPr>
        <w:t xml:space="preserve">Option </w:t>
      </w:r>
      <w:r w:rsidR="000047E6" w:rsidRPr="000047E6">
        <w:rPr>
          <w:b/>
          <w:sz w:val="20"/>
          <w:szCs w:val="20"/>
          <w:lang w:val="en-GB"/>
        </w:rPr>
        <w:t>post for either end of mGuide with glass panel (1 piece)</w:t>
      </w:r>
      <w:r w:rsidRPr="000047E6">
        <w:rPr>
          <w:b/>
          <w:sz w:val="20"/>
          <w:szCs w:val="20"/>
          <w:lang w:val="en-GB"/>
        </w:rPr>
        <w:t xml:space="preserve"> / H = 1000 mm  </w:t>
      </w:r>
      <w:r w:rsidRPr="000047E6">
        <w:rPr>
          <w:b/>
          <w:sz w:val="20"/>
          <w:szCs w:val="20"/>
          <w:lang w:val="en-GB"/>
        </w:rPr>
        <w:br/>
      </w:r>
    </w:p>
    <w:p w14:paraId="1915DA00" w14:textId="77777777" w:rsidR="00917916" w:rsidRDefault="00917916" w:rsidP="00917916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168C2CA2" w14:textId="00E46C1F" w:rsidR="00192F2D" w:rsidRPr="00F17C61" w:rsidRDefault="00192F2D" w:rsidP="00192F2D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17C61">
        <w:rPr>
          <w:sz w:val="20"/>
          <w:szCs w:val="20"/>
          <w:lang w:val="en-GB"/>
        </w:rPr>
        <w:t>Typ</w:t>
      </w:r>
      <w:r w:rsidR="00F17C61" w:rsidRPr="00F17C61">
        <w:rPr>
          <w:sz w:val="20"/>
          <w:szCs w:val="20"/>
          <w:lang w:val="en-GB"/>
        </w:rPr>
        <w:t>e</w:t>
      </w:r>
      <w:r w:rsidRPr="00F17C61">
        <w:rPr>
          <w:sz w:val="20"/>
          <w:szCs w:val="20"/>
          <w:lang w:val="en-GB"/>
        </w:rPr>
        <w:t xml:space="preserve">: </w:t>
      </w:r>
      <w:r w:rsidRPr="00F17C61">
        <w:rPr>
          <w:sz w:val="20"/>
          <w:szCs w:val="20"/>
          <w:lang w:val="en-GB"/>
        </w:rPr>
        <w:tab/>
      </w:r>
      <w:r w:rsidR="00F17C61">
        <w:rPr>
          <w:sz w:val="20"/>
          <w:szCs w:val="20"/>
          <w:lang w:val="en-GB"/>
        </w:rPr>
        <w:tab/>
      </w:r>
      <w:r w:rsidRPr="00F17C61">
        <w:rPr>
          <w:sz w:val="20"/>
          <w:szCs w:val="20"/>
          <w:lang w:val="en-GB"/>
        </w:rPr>
        <w:t>GGPA100</w:t>
      </w:r>
    </w:p>
    <w:p w14:paraId="1A990A30" w14:textId="77777777" w:rsidR="00192F2D" w:rsidRPr="00F17C61" w:rsidRDefault="00192F2D" w:rsidP="00192F2D">
      <w:pPr>
        <w:pStyle w:val="Default"/>
        <w:ind w:firstLine="567"/>
        <w:rPr>
          <w:sz w:val="20"/>
          <w:szCs w:val="20"/>
          <w:lang w:val="en-GB"/>
        </w:rPr>
      </w:pPr>
    </w:p>
    <w:p w14:paraId="7C2883EA" w14:textId="77777777" w:rsidR="00192F2D" w:rsidRPr="00F17C61" w:rsidRDefault="00192F2D" w:rsidP="00192F2D">
      <w:pPr>
        <w:pStyle w:val="Default"/>
        <w:ind w:firstLine="567"/>
        <w:rPr>
          <w:sz w:val="20"/>
          <w:szCs w:val="20"/>
          <w:lang w:val="en-GB"/>
        </w:rPr>
      </w:pPr>
    </w:p>
    <w:p w14:paraId="76E8C1AB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0D179CBA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B0ACAB1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80EDC4A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D25E39D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2B9D1F4" w14:textId="77777777" w:rsidR="00613DB6" w:rsidRDefault="00613DB6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31563B6F" w14:textId="5A5AA6B2" w:rsidR="00A364D3" w:rsidRDefault="00A364D3" w:rsidP="00A364D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[Item: …………..]</w:t>
      </w:r>
    </w:p>
    <w:p w14:paraId="2448A59C" w14:textId="77777777" w:rsidR="00192F2D" w:rsidRPr="00D8556B" w:rsidRDefault="00192F2D" w:rsidP="00192F2D">
      <w:pPr>
        <w:pStyle w:val="Default"/>
        <w:ind w:left="567"/>
        <w:rPr>
          <w:sz w:val="20"/>
          <w:szCs w:val="20"/>
        </w:rPr>
      </w:pPr>
    </w:p>
    <w:p w14:paraId="119D93D1" w14:textId="0C94A0B3" w:rsidR="00192F2D" w:rsidRPr="000047E6" w:rsidRDefault="00192F2D" w:rsidP="008120D1">
      <w:pPr>
        <w:pStyle w:val="Default"/>
        <w:ind w:left="567"/>
        <w:rPr>
          <w:sz w:val="20"/>
          <w:szCs w:val="20"/>
          <w:lang w:val="en-GB"/>
        </w:rPr>
      </w:pPr>
      <w:r w:rsidRPr="000047E6">
        <w:rPr>
          <w:b/>
          <w:sz w:val="20"/>
          <w:szCs w:val="20"/>
          <w:lang w:val="en-GB"/>
        </w:rPr>
        <w:t xml:space="preserve">Option </w:t>
      </w:r>
      <w:r w:rsidR="000047E6" w:rsidRPr="000047E6">
        <w:rPr>
          <w:b/>
          <w:sz w:val="20"/>
          <w:szCs w:val="20"/>
          <w:lang w:val="en-GB"/>
        </w:rPr>
        <w:t xml:space="preserve">post for either end of mGuide with glass panel (1 piece) </w:t>
      </w:r>
      <w:r w:rsidRPr="000047E6">
        <w:rPr>
          <w:b/>
          <w:sz w:val="20"/>
          <w:szCs w:val="20"/>
          <w:lang w:val="en-GB"/>
        </w:rPr>
        <w:t xml:space="preserve">/ H &gt; 1000 mm  </w:t>
      </w:r>
      <w:r w:rsidRPr="000047E6">
        <w:rPr>
          <w:b/>
          <w:sz w:val="20"/>
          <w:szCs w:val="20"/>
          <w:lang w:val="en-GB"/>
        </w:rPr>
        <w:br/>
      </w:r>
    </w:p>
    <w:p w14:paraId="56148DC5" w14:textId="77777777" w:rsidR="00F17C61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5BAFAAB9" w14:textId="383B71E7" w:rsidR="00192F2D" w:rsidRPr="00F17C61" w:rsidRDefault="00192F2D" w:rsidP="00192F2D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17C61">
        <w:rPr>
          <w:sz w:val="20"/>
          <w:szCs w:val="20"/>
          <w:lang w:val="en-GB"/>
        </w:rPr>
        <w:t>Typ</w:t>
      </w:r>
      <w:r w:rsidR="00F17C61" w:rsidRPr="00F17C61">
        <w:rPr>
          <w:sz w:val="20"/>
          <w:szCs w:val="20"/>
          <w:lang w:val="en-GB"/>
        </w:rPr>
        <w:t>e</w:t>
      </w:r>
      <w:r w:rsidRPr="00F17C61">
        <w:rPr>
          <w:sz w:val="20"/>
          <w:szCs w:val="20"/>
          <w:lang w:val="en-GB"/>
        </w:rPr>
        <w:t xml:space="preserve">: </w:t>
      </w:r>
      <w:r w:rsidRPr="00F17C61">
        <w:rPr>
          <w:sz w:val="20"/>
          <w:szCs w:val="20"/>
          <w:lang w:val="en-GB"/>
        </w:rPr>
        <w:tab/>
      </w:r>
      <w:r w:rsidR="00F17C61">
        <w:rPr>
          <w:sz w:val="20"/>
          <w:szCs w:val="20"/>
          <w:lang w:val="en-GB"/>
        </w:rPr>
        <w:tab/>
      </w:r>
      <w:r w:rsidRPr="00F17C61">
        <w:rPr>
          <w:sz w:val="20"/>
          <w:szCs w:val="20"/>
          <w:lang w:val="en-GB"/>
        </w:rPr>
        <w:t>GGPA101</w:t>
      </w:r>
    </w:p>
    <w:p w14:paraId="7D357137" w14:textId="77777777" w:rsidR="00192F2D" w:rsidRDefault="00192F2D" w:rsidP="00192F2D">
      <w:pPr>
        <w:pStyle w:val="Default"/>
        <w:ind w:firstLine="567"/>
        <w:rPr>
          <w:sz w:val="20"/>
          <w:szCs w:val="20"/>
          <w:lang w:val="en-GB"/>
        </w:rPr>
      </w:pPr>
    </w:p>
    <w:p w14:paraId="778492E0" w14:textId="77777777" w:rsidR="00613DB6" w:rsidRPr="00F17C61" w:rsidRDefault="00613DB6" w:rsidP="00192F2D">
      <w:pPr>
        <w:pStyle w:val="Default"/>
        <w:ind w:firstLine="567"/>
        <w:rPr>
          <w:sz w:val="20"/>
          <w:szCs w:val="20"/>
          <w:lang w:val="en-GB"/>
        </w:rPr>
      </w:pPr>
    </w:p>
    <w:p w14:paraId="0DB86EF0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3199EAFB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1C357FF" w14:textId="77777777" w:rsidR="00F17C61" w:rsidRDefault="00F17C61" w:rsidP="00613DB6">
      <w:pPr>
        <w:pStyle w:val="Default"/>
        <w:rPr>
          <w:b/>
          <w:bCs/>
          <w:color w:val="auto"/>
          <w:sz w:val="20"/>
          <w:szCs w:val="20"/>
        </w:rPr>
      </w:pPr>
    </w:p>
    <w:p w14:paraId="119D8452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432E6E4" w14:textId="77777777" w:rsidR="00A364D3" w:rsidRDefault="00A364D3" w:rsidP="00A364D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[Item: …………..]</w:t>
      </w:r>
    </w:p>
    <w:p w14:paraId="4AC3EA5B" w14:textId="77777777" w:rsidR="00192F2D" w:rsidRPr="00D8556B" w:rsidRDefault="00192F2D" w:rsidP="00192F2D">
      <w:pPr>
        <w:pStyle w:val="Default"/>
        <w:ind w:left="567"/>
        <w:rPr>
          <w:sz w:val="20"/>
          <w:szCs w:val="20"/>
        </w:rPr>
      </w:pPr>
    </w:p>
    <w:p w14:paraId="4D80A99C" w14:textId="6AF0B0B4" w:rsidR="00192F2D" w:rsidRPr="000047E6" w:rsidRDefault="00192F2D" w:rsidP="008120D1">
      <w:pPr>
        <w:pStyle w:val="Default"/>
        <w:ind w:left="567"/>
        <w:rPr>
          <w:sz w:val="20"/>
          <w:szCs w:val="20"/>
          <w:lang w:val="en-GB"/>
        </w:rPr>
      </w:pPr>
      <w:r w:rsidRPr="000047E6">
        <w:rPr>
          <w:b/>
          <w:sz w:val="20"/>
          <w:szCs w:val="20"/>
          <w:lang w:val="en-GB"/>
        </w:rPr>
        <w:t xml:space="preserve">Option </w:t>
      </w:r>
      <w:r w:rsidR="000047E6" w:rsidRPr="000047E6">
        <w:rPr>
          <w:b/>
          <w:sz w:val="20"/>
          <w:szCs w:val="20"/>
          <w:lang w:val="en-GB"/>
        </w:rPr>
        <w:t>center post for</w:t>
      </w:r>
      <w:r w:rsidRPr="000047E6">
        <w:rPr>
          <w:b/>
          <w:sz w:val="20"/>
          <w:szCs w:val="20"/>
          <w:lang w:val="en-GB"/>
        </w:rPr>
        <w:t xml:space="preserve"> mGuide </w:t>
      </w:r>
      <w:r w:rsidR="000047E6" w:rsidRPr="000047E6">
        <w:rPr>
          <w:b/>
          <w:sz w:val="20"/>
          <w:szCs w:val="20"/>
          <w:lang w:val="en-GB"/>
        </w:rPr>
        <w:t>with glass panel</w:t>
      </w:r>
      <w:r w:rsidRPr="000047E6">
        <w:rPr>
          <w:b/>
          <w:sz w:val="20"/>
          <w:szCs w:val="20"/>
          <w:lang w:val="en-GB"/>
        </w:rPr>
        <w:t xml:space="preserve"> / H = 1000 mm  </w:t>
      </w:r>
      <w:r w:rsidRPr="000047E6">
        <w:rPr>
          <w:b/>
          <w:sz w:val="20"/>
          <w:szCs w:val="20"/>
          <w:lang w:val="en-GB"/>
        </w:rPr>
        <w:br/>
      </w:r>
    </w:p>
    <w:p w14:paraId="6E13B61D" w14:textId="77777777" w:rsidR="00F17C61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451F7CBA" w14:textId="45F6DE15" w:rsidR="00192F2D" w:rsidRPr="00F17C61" w:rsidRDefault="00192F2D" w:rsidP="00192F2D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17C61">
        <w:rPr>
          <w:sz w:val="20"/>
          <w:szCs w:val="20"/>
          <w:lang w:val="en-GB"/>
        </w:rPr>
        <w:t>Typ</w:t>
      </w:r>
      <w:r w:rsidR="00F17C61" w:rsidRPr="00F17C61">
        <w:rPr>
          <w:sz w:val="20"/>
          <w:szCs w:val="20"/>
          <w:lang w:val="en-GB"/>
        </w:rPr>
        <w:t>e</w:t>
      </w:r>
      <w:r w:rsidRPr="00F17C61">
        <w:rPr>
          <w:sz w:val="20"/>
          <w:szCs w:val="20"/>
          <w:lang w:val="en-GB"/>
        </w:rPr>
        <w:t xml:space="preserve">: </w:t>
      </w:r>
      <w:r w:rsidRPr="00F17C61">
        <w:rPr>
          <w:sz w:val="20"/>
          <w:szCs w:val="20"/>
          <w:lang w:val="en-GB"/>
        </w:rPr>
        <w:tab/>
      </w:r>
      <w:r w:rsidR="00F17C61">
        <w:rPr>
          <w:sz w:val="20"/>
          <w:szCs w:val="20"/>
          <w:lang w:val="en-GB"/>
        </w:rPr>
        <w:tab/>
      </w:r>
      <w:r w:rsidRPr="00F17C61">
        <w:rPr>
          <w:sz w:val="20"/>
          <w:szCs w:val="20"/>
          <w:lang w:val="en-GB"/>
        </w:rPr>
        <w:t>GGPM100</w:t>
      </w:r>
    </w:p>
    <w:p w14:paraId="6400D332" w14:textId="77777777" w:rsidR="00192F2D" w:rsidRPr="00F17C61" w:rsidRDefault="00192F2D" w:rsidP="00192F2D">
      <w:pPr>
        <w:pStyle w:val="Default"/>
        <w:ind w:firstLine="567"/>
        <w:rPr>
          <w:sz w:val="20"/>
          <w:szCs w:val="20"/>
          <w:lang w:val="en-GB"/>
        </w:rPr>
      </w:pPr>
    </w:p>
    <w:p w14:paraId="0EB30706" w14:textId="77777777" w:rsidR="00192F2D" w:rsidRPr="00F17C61" w:rsidRDefault="00192F2D" w:rsidP="00192F2D">
      <w:pPr>
        <w:pStyle w:val="Default"/>
        <w:ind w:firstLine="567"/>
        <w:rPr>
          <w:sz w:val="20"/>
          <w:szCs w:val="20"/>
          <w:lang w:val="en-GB"/>
        </w:rPr>
      </w:pPr>
    </w:p>
    <w:p w14:paraId="3403833A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5FC07F81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506898B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6D77821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FD0A34D" w14:textId="77777777" w:rsidR="00A364D3" w:rsidRDefault="00A364D3" w:rsidP="00A364D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[Item: …………..]</w:t>
      </w:r>
    </w:p>
    <w:p w14:paraId="657978FF" w14:textId="77777777" w:rsidR="00192F2D" w:rsidRPr="00D8556B" w:rsidRDefault="00192F2D" w:rsidP="00192F2D">
      <w:pPr>
        <w:pStyle w:val="Default"/>
        <w:ind w:left="567"/>
        <w:rPr>
          <w:sz w:val="20"/>
          <w:szCs w:val="20"/>
        </w:rPr>
      </w:pPr>
    </w:p>
    <w:p w14:paraId="7622550A" w14:textId="10EDFF1F" w:rsidR="00192F2D" w:rsidRPr="00397AC7" w:rsidRDefault="00192F2D" w:rsidP="008120D1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 xml:space="preserve">Option </w:t>
      </w:r>
      <w:r w:rsidR="000047E6" w:rsidRPr="000047E6">
        <w:rPr>
          <w:b/>
          <w:sz w:val="20"/>
          <w:szCs w:val="20"/>
          <w:lang w:val="en-GB"/>
        </w:rPr>
        <w:t xml:space="preserve">center post for mGuide with glass panel </w:t>
      </w:r>
      <w:r w:rsidRPr="00397AC7">
        <w:rPr>
          <w:b/>
          <w:sz w:val="20"/>
          <w:szCs w:val="20"/>
          <w:lang w:val="en-GB"/>
        </w:rPr>
        <w:t xml:space="preserve">/ H &gt; 1000 mm  </w:t>
      </w:r>
      <w:r w:rsidRPr="00397AC7">
        <w:rPr>
          <w:b/>
          <w:sz w:val="20"/>
          <w:szCs w:val="20"/>
          <w:lang w:val="en-GB"/>
        </w:rPr>
        <w:br/>
      </w:r>
    </w:p>
    <w:p w14:paraId="2AB2AB8A" w14:textId="77777777" w:rsidR="00F17C61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1A5CF92D" w14:textId="7111913C" w:rsidR="00192F2D" w:rsidRPr="00F17C61" w:rsidRDefault="00192F2D" w:rsidP="00192F2D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17C61">
        <w:rPr>
          <w:sz w:val="20"/>
          <w:szCs w:val="20"/>
          <w:lang w:val="en-GB"/>
        </w:rPr>
        <w:t>Typ</w:t>
      </w:r>
      <w:r w:rsidR="00F17C61" w:rsidRPr="00F17C61">
        <w:rPr>
          <w:sz w:val="20"/>
          <w:szCs w:val="20"/>
          <w:lang w:val="en-GB"/>
        </w:rPr>
        <w:t>e</w:t>
      </w:r>
      <w:r w:rsidRPr="00F17C61">
        <w:rPr>
          <w:sz w:val="20"/>
          <w:szCs w:val="20"/>
          <w:lang w:val="en-GB"/>
        </w:rPr>
        <w:t xml:space="preserve">: </w:t>
      </w:r>
      <w:r w:rsidRPr="00F17C61">
        <w:rPr>
          <w:sz w:val="20"/>
          <w:szCs w:val="20"/>
          <w:lang w:val="en-GB"/>
        </w:rPr>
        <w:tab/>
      </w:r>
      <w:r w:rsidR="00F17C61">
        <w:rPr>
          <w:sz w:val="20"/>
          <w:szCs w:val="20"/>
          <w:lang w:val="en-GB"/>
        </w:rPr>
        <w:tab/>
      </w:r>
      <w:r w:rsidRPr="00F17C61">
        <w:rPr>
          <w:sz w:val="20"/>
          <w:szCs w:val="20"/>
          <w:lang w:val="en-GB"/>
        </w:rPr>
        <w:t>GGPM101</w:t>
      </w:r>
    </w:p>
    <w:p w14:paraId="7BCFE64C" w14:textId="77777777" w:rsidR="00192F2D" w:rsidRPr="00F17C61" w:rsidRDefault="00192F2D" w:rsidP="00192F2D">
      <w:pPr>
        <w:pStyle w:val="Default"/>
        <w:ind w:firstLine="567"/>
        <w:rPr>
          <w:sz w:val="20"/>
          <w:szCs w:val="20"/>
          <w:lang w:val="en-GB"/>
        </w:rPr>
      </w:pPr>
    </w:p>
    <w:p w14:paraId="71C2DF3A" w14:textId="77777777" w:rsidR="00192F2D" w:rsidRPr="00F17C61" w:rsidRDefault="00192F2D" w:rsidP="00192F2D">
      <w:pPr>
        <w:pStyle w:val="Default"/>
        <w:ind w:firstLine="567"/>
        <w:rPr>
          <w:sz w:val="20"/>
          <w:szCs w:val="20"/>
          <w:lang w:val="en-GB"/>
        </w:rPr>
      </w:pPr>
    </w:p>
    <w:p w14:paraId="05CE189F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052081BB" w14:textId="77777777" w:rsidR="005F0540" w:rsidRDefault="005F0540" w:rsidP="00192F2D">
      <w:pPr>
        <w:pStyle w:val="Default"/>
        <w:ind w:firstLine="567"/>
        <w:jc w:val="both"/>
        <w:rPr>
          <w:sz w:val="20"/>
          <w:szCs w:val="20"/>
        </w:rPr>
      </w:pPr>
    </w:p>
    <w:p w14:paraId="4B1D92D0" w14:textId="77777777" w:rsidR="005F0540" w:rsidRDefault="005F0540" w:rsidP="00192F2D">
      <w:pPr>
        <w:pStyle w:val="Default"/>
        <w:ind w:firstLine="567"/>
        <w:jc w:val="both"/>
        <w:rPr>
          <w:sz w:val="20"/>
          <w:szCs w:val="20"/>
        </w:rPr>
      </w:pPr>
    </w:p>
    <w:p w14:paraId="48961206" w14:textId="77777777" w:rsidR="005F0540" w:rsidRDefault="005F0540" w:rsidP="00192F2D">
      <w:pPr>
        <w:pStyle w:val="Default"/>
        <w:ind w:firstLine="567"/>
        <w:jc w:val="both"/>
        <w:rPr>
          <w:sz w:val="20"/>
          <w:szCs w:val="20"/>
        </w:rPr>
      </w:pPr>
    </w:p>
    <w:p w14:paraId="403E4F90" w14:textId="52BB964C" w:rsidR="005F0540" w:rsidRPr="00397AC7" w:rsidRDefault="00397AC7" w:rsidP="00192F2D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>Glass panels for posts with channel</w:t>
      </w:r>
    </w:p>
    <w:p w14:paraId="4895013C" w14:textId="77777777" w:rsidR="005F0540" w:rsidRPr="00397AC7" w:rsidRDefault="005F0540" w:rsidP="00192F2D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</w:p>
    <w:p w14:paraId="175D3E87" w14:textId="77777777" w:rsidR="005F0540" w:rsidRPr="00397AC7" w:rsidRDefault="005F0540" w:rsidP="00192F2D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</w:p>
    <w:p w14:paraId="42159F15" w14:textId="77777777" w:rsidR="00A364D3" w:rsidRDefault="00A364D3" w:rsidP="00A364D3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[Item: …………..]</w:t>
      </w:r>
    </w:p>
    <w:p w14:paraId="55D0F59F" w14:textId="77777777" w:rsidR="005F0540" w:rsidRPr="00D8556B" w:rsidRDefault="005F0540" w:rsidP="005F0540">
      <w:pPr>
        <w:pStyle w:val="Default"/>
        <w:ind w:left="567"/>
        <w:rPr>
          <w:sz w:val="20"/>
          <w:szCs w:val="20"/>
        </w:rPr>
      </w:pPr>
    </w:p>
    <w:p w14:paraId="5E184D72" w14:textId="508A5604" w:rsidR="005F0540" w:rsidRPr="00397AC7" w:rsidRDefault="005F0540" w:rsidP="008120D1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 xml:space="preserve">Option mGuide </w:t>
      </w:r>
      <w:r w:rsidR="00397AC7" w:rsidRPr="00397AC7">
        <w:rPr>
          <w:b/>
          <w:sz w:val="20"/>
          <w:szCs w:val="20"/>
          <w:lang w:val="en-GB"/>
        </w:rPr>
        <w:t xml:space="preserve">tempered </w:t>
      </w:r>
      <w:r w:rsidR="00397AC7">
        <w:rPr>
          <w:b/>
          <w:sz w:val="20"/>
          <w:szCs w:val="20"/>
          <w:lang w:val="en-GB"/>
        </w:rPr>
        <w:t>safet</w:t>
      </w:r>
      <w:r w:rsidR="00397AC7" w:rsidRPr="00397AC7">
        <w:rPr>
          <w:b/>
          <w:sz w:val="20"/>
          <w:szCs w:val="20"/>
          <w:lang w:val="en-GB"/>
        </w:rPr>
        <w:t xml:space="preserve">y glass with </w:t>
      </w:r>
      <w:r w:rsidRPr="00397AC7">
        <w:rPr>
          <w:b/>
          <w:sz w:val="20"/>
          <w:szCs w:val="20"/>
          <w:lang w:val="en-GB"/>
        </w:rPr>
        <w:t>L = 1300 mm / H = 1000 mm</w:t>
      </w:r>
      <w:r w:rsidRPr="00397AC7">
        <w:rPr>
          <w:b/>
          <w:sz w:val="20"/>
          <w:szCs w:val="20"/>
          <w:lang w:val="en-GB"/>
        </w:rPr>
        <w:br/>
      </w:r>
    </w:p>
    <w:p w14:paraId="49FD975E" w14:textId="77777777" w:rsidR="00F17C61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2F09CCFF" w14:textId="6E315063" w:rsidR="005F0540" w:rsidRPr="00F17C61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17C61">
        <w:rPr>
          <w:sz w:val="20"/>
          <w:szCs w:val="20"/>
          <w:lang w:val="en-GB"/>
        </w:rPr>
        <w:t>Typ</w:t>
      </w:r>
      <w:r w:rsidR="00F17C61" w:rsidRPr="00F17C61">
        <w:rPr>
          <w:sz w:val="20"/>
          <w:szCs w:val="20"/>
          <w:lang w:val="en-GB"/>
        </w:rPr>
        <w:t>e</w:t>
      </w:r>
      <w:r w:rsidRPr="00F17C61">
        <w:rPr>
          <w:sz w:val="20"/>
          <w:szCs w:val="20"/>
          <w:lang w:val="en-GB"/>
        </w:rPr>
        <w:t xml:space="preserve">: </w:t>
      </w:r>
      <w:r w:rsidRPr="00F17C61">
        <w:rPr>
          <w:sz w:val="20"/>
          <w:szCs w:val="20"/>
          <w:lang w:val="en-GB"/>
        </w:rPr>
        <w:tab/>
      </w:r>
      <w:r w:rsidR="00F17C61">
        <w:rPr>
          <w:sz w:val="20"/>
          <w:szCs w:val="20"/>
          <w:lang w:val="en-GB"/>
        </w:rPr>
        <w:tab/>
      </w:r>
      <w:r w:rsidRPr="00F17C61">
        <w:rPr>
          <w:sz w:val="20"/>
          <w:szCs w:val="20"/>
          <w:lang w:val="en-GB"/>
        </w:rPr>
        <w:t>GGE100</w:t>
      </w:r>
    </w:p>
    <w:p w14:paraId="260A2728" w14:textId="77777777" w:rsidR="005F0540" w:rsidRPr="00F17C61" w:rsidRDefault="005F0540" w:rsidP="005F0540">
      <w:pPr>
        <w:pStyle w:val="Default"/>
        <w:ind w:firstLine="567"/>
        <w:rPr>
          <w:sz w:val="20"/>
          <w:szCs w:val="20"/>
          <w:lang w:val="en-GB"/>
        </w:rPr>
      </w:pPr>
    </w:p>
    <w:p w14:paraId="6E8CFF2C" w14:textId="77777777" w:rsidR="005F0540" w:rsidRPr="00F17C61" w:rsidRDefault="005F0540" w:rsidP="005F0540">
      <w:pPr>
        <w:pStyle w:val="Default"/>
        <w:ind w:firstLine="567"/>
        <w:rPr>
          <w:sz w:val="20"/>
          <w:szCs w:val="20"/>
          <w:lang w:val="en-GB"/>
        </w:rPr>
      </w:pPr>
    </w:p>
    <w:p w14:paraId="4E93495A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6F3491D0" w14:textId="77777777" w:rsidR="005F0540" w:rsidRPr="005F0540" w:rsidRDefault="005F0540" w:rsidP="00192F2D">
      <w:pPr>
        <w:pStyle w:val="Default"/>
        <w:ind w:firstLine="567"/>
        <w:jc w:val="both"/>
        <w:rPr>
          <w:b/>
          <w:sz w:val="20"/>
          <w:szCs w:val="20"/>
        </w:rPr>
      </w:pPr>
    </w:p>
    <w:p w14:paraId="432873A3" w14:textId="77777777" w:rsidR="00192F2D" w:rsidRDefault="00192F2D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E23CD2B" w14:textId="77777777" w:rsidR="005F0540" w:rsidRDefault="005F0540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23A94F39" w14:textId="77777777" w:rsidR="00A15E16" w:rsidRPr="00397AC7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397AC7">
        <w:rPr>
          <w:b/>
          <w:bCs/>
          <w:sz w:val="20"/>
          <w:szCs w:val="20"/>
          <w:lang w:val="en-GB"/>
        </w:rPr>
        <w:t>[Item: …………..]</w:t>
      </w:r>
    </w:p>
    <w:p w14:paraId="197A38A3" w14:textId="77777777" w:rsidR="005F0540" w:rsidRPr="00397AC7" w:rsidRDefault="005F0540" w:rsidP="005F0540">
      <w:pPr>
        <w:pStyle w:val="Default"/>
        <w:ind w:left="567"/>
        <w:rPr>
          <w:sz w:val="20"/>
          <w:szCs w:val="20"/>
          <w:lang w:val="en-GB"/>
        </w:rPr>
      </w:pPr>
    </w:p>
    <w:p w14:paraId="7FD16309" w14:textId="1AC7DDA7" w:rsidR="005F0540" w:rsidRPr="00397AC7" w:rsidRDefault="005F0540" w:rsidP="008120D1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 xml:space="preserve">Option mGuide </w:t>
      </w:r>
      <w:r w:rsidR="00397AC7">
        <w:rPr>
          <w:b/>
          <w:sz w:val="20"/>
          <w:szCs w:val="20"/>
          <w:lang w:val="en-GB"/>
        </w:rPr>
        <w:t>laminated</w:t>
      </w:r>
      <w:r w:rsidR="00397AC7" w:rsidRPr="00397AC7">
        <w:rPr>
          <w:b/>
          <w:sz w:val="20"/>
          <w:szCs w:val="20"/>
          <w:lang w:val="en-GB"/>
        </w:rPr>
        <w:t xml:space="preserve"> </w:t>
      </w:r>
      <w:r w:rsidR="00397AC7">
        <w:rPr>
          <w:b/>
          <w:sz w:val="20"/>
          <w:szCs w:val="20"/>
          <w:lang w:val="en-GB"/>
        </w:rPr>
        <w:t>safet</w:t>
      </w:r>
      <w:r w:rsidR="00397AC7" w:rsidRPr="00397AC7">
        <w:rPr>
          <w:b/>
          <w:sz w:val="20"/>
          <w:szCs w:val="20"/>
          <w:lang w:val="en-GB"/>
        </w:rPr>
        <w:t xml:space="preserve">y glass with </w:t>
      </w:r>
      <w:r w:rsidRPr="00397AC7">
        <w:rPr>
          <w:b/>
          <w:sz w:val="20"/>
          <w:szCs w:val="20"/>
          <w:lang w:val="en-GB"/>
        </w:rPr>
        <w:t>L = 1300 mm / H = 1000 mm</w:t>
      </w:r>
      <w:r w:rsidRPr="00397AC7">
        <w:rPr>
          <w:b/>
          <w:sz w:val="20"/>
          <w:szCs w:val="20"/>
          <w:lang w:val="en-GB"/>
        </w:rPr>
        <w:br/>
      </w:r>
    </w:p>
    <w:p w14:paraId="1ED159EB" w14:textId="16FB9F73" w:rsidR="005F0540" w:rsidRPr="00FB2F75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Manufacturer:</w:t>
      </w:r>
      <w:r w:rsidRPr="00FB2F75">
        <w:rPr>
          <w:sz w:val="20"/>
          <w:szCs w:val="20"/>
          <w:lang w:val="en-GB"/>
        </w:rPr>
        <w:tab/>
        <w:t xml:space="preserve">Magnetic Autocontrol GmbH </w:t>
      </w:r>
      <w:r w:rsidR="005F0540" w:rsidRPr="00FB2F75">
        <w:rPr>
          <w:sz w:val="20"/>
          <w:szCs w:val="20"/>
          <w:lang w:val="en-GB"/>
        </w:rPr>
        <w:tab/>
      </w:r>
    </w:p>
    <w:p w14:paraId="60733EF2" w14:textId="4E20B4CD" w:rsidR="005F0540" w:rsidRPr="00FB2F75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lastRenderedPageBreak/>
        <w:t>Typ</w:t>
      </w:r>
      <w:r w:rsidR="00F17C61" w:rsidRPr="00FB2F75">
        <w:rPr>
          <w:sz w:val="20"/>
          <w:szCs w:val="20"/>
          <w:lang w:val="en-GB"/>
        </w:rPr>
        <w:t>e</w:t>
      </w:r>
      <w:r w:rsidRPr="00FB2F75">
        <w:rPr>
          <w:sz w:val="20"/>
          <w:szCs w:val="20"/>
          <w:lang w:val="en-GB"/>
        </w:rPr>
        <w:t xml:space="preserve">: </w:t>
      </w:r>
      <w:r w:rsidRPr="00FB2F75">
        <w:rPr>
          <w:sz w:val="20"/>
          <w:szCs w:val="20"/>
          <w:lang w:val="en-GB"/>
        </w:rPr>
        <w:tab/>
      </w:r>
      <w:r w:rsidR="00F17C61" w:rsidRPr="00FB2F75">
        <w:rPr>
          <w:sz w:val="20"/>
          <w:szCs w:val="20"/>
          <w:lang w:val="en-GB"/>
        </w:rPr>
        <w:tab/>
      </w:r>
      <w:r w:rsidRPr="00FB2F75">
        <w:rPr>
          <w:sz w:val="20"/>
          <w:szCs w:val="20"/>
          <w:lang w:val="en-GB"/>
        </w:rPr>
        <w:t>GGV100</w:t>
      </w:r>
    </w:p>
    <w:p w14:paraId="4042BB0E" w14:textId="77777777" w:rsidR="005F0540" w:rsidRPr="00FB2F75" w:rsidRDefault="005F0540" w:rsidP="005F0540">
      <w:pPr>
        <w:pStyle w:val="Default"/>
        <w:ind w:firstLine="567"/>
        <w:rPr>
          <w:sz w:val="20"/>
          <w:szCs w:val="20"/>
          <w:lang w:val="en-GB"/>
        </w:rPr>
      </w:pPr>
    </w:p>
    <w:p w14:paraId="5B0EEC90" w14:textId="77777777" w:rsidR="005F0540" w:rsidRPr="00FB2F75" w:rsidRDefault="005F0540" w:rsidP="005F0540">
      <w:pPr>
        <w:pStyle w:val="Default"/>
        <w:ind w:firstLine="567"/>
        <w:rPr>
          <w:sz w:val="20"/>
          <w:szCs w:val="20"/>
          <w:lang w:val="en-GB"/>
        </w:rPr>
      </w:pPr>
    </w:p>
    <w:p w14:paraId="0371E761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3E82EF78" w14:textId="77777777" w:rsidR="005F0540" w:rsidRDefault="005F0540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812C400" w14:textId="43C61402" w:rsidR="00613DB6" w:rsidRDefault="00613DB6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3151154D" w14:textId="77777777" w:rsidR="00A15E16" w:rsidRPr="00397AC7" w:rsidRDefault="00A15E16" w:rsidP="00613DB6">
      <w:pPr>
        <w:pStyle w:val="Default"/>
        <w:ind w:firstLine="567"/>
        <w:rPr>
          <w:b/>
          <w:bCs/>
          <w:sz w:val="20"/>
          <w:szCs w:val="20"/>
          <w:lang w:val="en-GB"/>
        </w:rPr>
      </w:pPr>
      <w:r w:rsidRPr="00397AC7">
        <w:rPr>
          <w:b/>
          <w:bCs/>
          <w:sz w:val="20"/>
          <w:szCs w:val="20"/>
          <w:lang w:val="en-GB"/>
        </w:rPr>
        <w:lastRenderedPageBreak/>
        <w:t>[Item: …………..]</w:t>
      </w:r>
    </w:p>
    <w:p w14:paraId="04584A83" w14:textId="77777777" w:rsidR="005F0540" w:rsidRPr="00397AC7" w:rsidRDefault="005F0540" w:rsidP="005F0540">
      <w:pPr>
        <w:pStyle w:val="Default"/>
        <w:ind w:left="567"/>
        <w:rPr>
          <w:sz w:val="20"/>
          <w:szCs w:val="20"/>
          <w:lang w:val="en-GB"/>
        </w:rPr>
      </w:pPr>
    </w:p>
    <w:p w14:paraId="11ADC9D9" w14:textId="730FC279" w:rsidR="005F0540" w:rsidRPr="00397AC7" w:rsidRDefault="00397AC7" w:rsidP="008120D1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>Option</w:t>
      </w:r>
      <w:r w:rsidR="005F0540" w:rsidRPr="00397AC7">
        <w:rPr>
          <w:b/>
          <w:sz w:val="20"/>
          <w:szCs w:val="20"/>
          <w:lang w:val="en-GB"/>
        </w:rPr>
        <w:t xml:space="preserve"> </w:t>
      </w:r>
      <w:r w:rsidRPr="00397AC7">
        <w:rPr>
          <w:b/>
          <w:sz w:val="20"/>
          <w:szCs w:val="20"/>
          <w:lang w:val="en-GB"/>
        </w:rPr>
        <w:t xml:space="preserve">mGuide tempered </w:t>
      </w:r>
      <w:r>
        <w:rPr>
          <w:b/>
          <w:sz w:val="20"/>
          <w:szCs w:val="20"/>
          <w:lang w:val="en-GB"/>
        </w:rPr>
        <w:t>safet</w:t>
      </w:r>
      <w:r w:rsidRPr="00397AC7">
        <w:rPr>
          <w:b/>
          <w:sz w:val="20"/>
          <w:szCs w:val="20"/>
          <w:lang w:val="en-GB"/>
        </w:rPr>
        <w:t xml:space="preserve">y glass with </w:t>
      </w:r>
      <w:r w:rsidR="005F0540" w:rsidRPr="00397AC7">
        <w:rPr>
          <w:b/>
          <w:sz w:val="20"/>
          <w:szCs w:val="20"/>
          <w:lang w:val="en-GB"/>
        </w:rPr>
        <w:t>L = 1300 mm / H = 1200 mm</w:t>
      </w:r>
      <w:r w:rsidR="005F0540" w:rsidRPr="00397AC7">
        <w:rPr>
          <w:b/>
          <w:sz w:val="20"/>
          <w:szCs w:val="20"/>
          <w:lang w:val="en-GB"/>
        </w:rPr>
        <w:br/>
      </w:r>
    </w:p>
    <w:p w14:paraId="57C4F4E3" w14:textId="77777777" w:rsidR="00F17C61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59B5EE74" w14:textId="4FC925C3" w:rsidR="005F0540" w:rsidRPr="00FB2F75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Typ</w:t>
      </w:r>
      <w:r w:rsidR="00F17C61" w:rsidRPr="00FB2F75">
        <w:rPr>
          <w:sz w:val="20"/>
          <w:szCs w:val="20"/>
          <w:lang w:val="en-GB"/>
        </w:rPr>
        <w:t>e</w:t>
      </w:r>
      <w:r w:rsidRPr="00FB2F75">
        <w:rPr>
          <w:sz w:val="20"/>
          <w:szCs w:val="20"/>
          <w:lang w:val="en-GB"/>
        </w:rPr>
        <w:t xml:space="preserve">: </w:t>
      </w:r>
      <w:r w:rsidRPr="00FB2F75">
        <w:rPr>
          <w:sz w:val="20"/>
          <w:szCs w:val="20"/>
          <w:lang w:val="en-GB"/>
        </w:rPr>
        <w:tab/>
      </w:r>
      <w:r w:rsidR="00F17C61" w:rsidRPr="00FB2F75">
        <w:rPr>
          <w:sz w:val="20"/>
          <w:szCs w:val="20"/>
          <w:lang w:val="en-GB"/>
        </w:rPr>
        <w:tab/>
      </w:r>
      <w:r w:rsidRPr="00FB2F75">
        <w:rPr>
          <w:sz w:val="20"/>
          <w:szCs w:val="20"/>
          <w:lang w:val="en-GB"/>
        </w:rPr>
        <w:t>GGE101</w:t>
      </w:r>
    </w:p>
    <w:p w14:paraId="3389B162" w14:textId="77777777" w:rsidR="005F0540" w:rsidRPr="00FB2F75" w:rsidRDefault="005F0540" w:rsidP="005F0540">
      <w:pPr>
        <w:pStyle w:val="Default"/>
        <w:ind w:firstLine="567"/>
        <w:rPr>
          <w:sz w:val="20"/>
          <w:szCs w:val="20"/>
          <w:lang w:val="en-GB"/>
        </w:rPr>
      </w:pPr>
    </w:p>
    <w:p w14:paraId="4466BCE4" w14:textId="77777777" w:rsidR="005F0540" w:rsidRPr="00FB2F75" w:rsidRDefault="005F0540" w:rsidP="005F0540">
      <w:pPr>
        <w:pStyle w:val="Default"/>
        <w:ind w:firstLine="567"/>
        <w:rPr>
          <w:sz w:val="20"/>
          <w:szCs w:val="20"/>
          <w:lang w:val="en-GB"/>
        </w:rPr>
      </w:pPr>
    </w:p>
    <w:p w14:paraId="41EE0D50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044AA1DE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</w:p>
    <w:p w14:paraId="3E30658A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</w:p>
    <w:p w14:paraId="61B43932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</w:p>
    <w:p w14:paraId="0EAAEB6A" w14:textId="77777777" w:rsidR="00A15E16" w:rsidRPr="00397AC7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397AC7">
        <w:rPr>
          <w:b/>
          <w:bCs/>
          <w:sz w:val="20"/>
          <w:szCs w:val="20"/>
          <w:lang w:val="en-GB"/>
        </w:rPr>
        <w:t>[Item: …………..]</w:t>
      </w:r>
    </w:p>
    <w:p w14:paraId="3654D113" w14:textId="77777777" w:rsidR="005F0540" w:rsidRPr="00397AC7" w:rsidRDefault="005F0540" w:rsidP="005F0540">
      <w:pPr>
        <w:pStyle w:val="Default"/>
        <w:ind w:left="567"/>
        <w:rPr>
          <w:sz w:val="20"/>
          <w:szCs w:val="20"/>
          <w:lang w:val="en-GB"/>
        </w:rPr>
      </w:pPr>
    </w:p>
    <w:p w14:paraId="767C583E" w14:textId="65809658" w:rsidR="005F0540" w:rsidRPr="00397AC7" w:rsidRDefault="005F0540" w:rsidP="008120D1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 xml:space="preserve">Option </w:t>
      </w:r>
      <w:r w:rsidR="00397AC7" w:rsidRPr="00397AC7">
        <w:rPr>
          <w:b/>
          <w:sz w:val="20"/>
          <w:szCs w:val="20"/>
          <w:lang w:val="en-GB"/>
        </w:rPr>
        <w:t xml:space="preserve">mGuide </w:t>
      </w:r>
      <w:r w:rsidR="00397AC7">
        <w:rPr>
          <w:b/>
          <w:sz w:val="20"/>
          <w:szCs w:val="20"/>
          <w:lang w:val="en-GB"/>
        </w:rPr>
        <w:t>laminated</w:t>
      </w:r>
      <w:r w:rsidR="00397AC7" w:rsidRPr="00397AC7">
        <w:rPr>
          <w:b/>
          <w:sz w:val="20"/>
          <w:szCs w:val="20"/>
          <w:lang w:val="en-GB"/>
        </w:rPr>
        <w:t xml:space="preserve"> </w:t>
      </w:r>
      <w:r w:rsidR="00397AC7">
        <w:rPr>
          <w:b/>
          <w:sz w:val="20"/>
          <w:szCs w:val="20"/>
          <w:lang w:val="en-GB"/>
        </w:rPr>
        <w:t>safet</w:t>
      </w:r>
      <w:r w:rsidR="00397AC7" w:rsidRPr="00397AC7">
        <w:rPr>
          <w:b/>
          <w:sz w:val="20"/>
          <w:szCs w:val="20"/>
          <w:lang w:val="en-GB"/>
        </w:rPr>
        <w:t xml:space="preserve">y glass with </w:t>
      </w:r>
      <w:r w:rsidRPr="00397AC7">
        <w:rPr>
          <w:b/>
          <w:sz w:val="20"/>
          <w:szCs w:val="20"/>
          <w:lang w:val="en-GB"/>
        </w:rPr>
        <w:t>L = 1300 mm / H = 1200 mm</w:t>
      </w:r>
      <w:r w:rsidRPr="00397AC7">
        <w:rPr>
          <w:b/>
          <w:sz w:val="20"/>
          <w:szCs w:val="20"/>
          <w:lang w:val="en-GB"/>
        </w:rPr>
        <w:br/>
      </w:r>
    </w:p>
    <w:p w14:paraId="72BA974F" w14:textId="77777777" w:rsidR="00F17C61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39FF978C" w14:textId="1E5FC5D9" w:rsidR="005F0540" w:rsidRPr="00FB2F75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Typ</w:t>
      </w:r>
      <w:r w:rsidR="00F17C61" w:rsidRPr="00FB2F75">
        <w:rPr>
          <w:sz w:val="20"/>
          <w:szCs w:val="20"/>
          <w:lang w:val="en-GB"/>
        </w:rPr>
        <w:t>e</w:t>
      </w:r>
      <w:r w:rsidRPr="00FB2F75">
        <w:rPr>
          <w:sz w:val="20"/>
          <w:szCs w:val="20"/>
          <w:lang w:val="en-GB"/>
        </w:rPr>
        <w:t xml:space="preserve">: </w:t>
      </w:r>
      <w:r w:rsidRPr="00FB2F75">
        <w:rPr>
          <w:sz w:val="20"/>
          <w:szCs w:val="20"/>
          <w:lang w:val="en-GB"/>
        </w:rPr>
        <w:tab/>
      </w:r>
      <w:r w:rsidR="00F17C61" w:rsidRPr="00FB2F75">
        <w:rPr>
          <w:sz w:val="20"/>
          <w:szCs w:val="20"/>
          <w:lang w:val="en-GB"/>
        </w:rPr>
        <w:tab/>
      </w:r>
      <w:r w:rsidRPr="00FB2F75">
        <w:rPr>
          <w:sz w:val="20"/>
          <w:szCs w:val="20"/>
          <w:lang w:val="en-GB"/>
        </w:rPr>
        <w:t>GGV101</w:t>
      </w:r>
    </w:p>
    <w:p w14:paraId="1D65AC2E" w14:textId="77777777" w:rsidR="005F0540" w:rsidRPr="00FB2F75" w:rsidRDefault="005F0540" w:rsidP="005F0540">
      <w:pPr>
        <w:pStyle w:val="Default"/>
        <w:ind w:firstLine="567"/>
        <w:rPr>
          <w:sz w:val="20"/>
          <w:szCs w:val="20"/>
          <w:lang w:val="en-GB"/>
        </w:rPr>
      </w:pPr>
    </w:p>
    <w:p w14:paraId="608B1DC7" w14:textId="77777777" w:rsidR="005F0540" w:rsidRPr="00FB2F75" w:rsidRDefault="005F0540" w:rsidP="005F0540">
      <w:pPr>
        <w:pStyle w:val="Default"/>
        <w:ind w:firstLine="567"/>
        <w:rPr>
          <w:sz w:val="20"/>
          <w:szCs w:val="20"/>
          <w:lang w:val="en-GB"/>
        </w:rPr>
      </w:pPr>
    </w:p>
    <w:p w14:paraId="648194D8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3553F387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</w:p>
    <w:p w14:paraId="70B248EC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</w:p>
    <w:p w14:paraId="724F3396" w14:textId="77777777" w:rsidR="005F0540" w:rsidRDefault="005F0540" w:rsidP="00613DB6">
      <w:pPr>
        <w:pStyle w:val="Default"/>
        <w:jc w:val="both"/>
        <w:rPr>
          <w:sz w:val="20"/>
          <w:szCs w:val="20"/>
        </w:rPr>
      </w:pPr>
    </w:p>
    <w:p w14:paraId="4E15FD13" w14:textId="77777777" w:rsidR="00A15E16" w:rsidRPr="00397AC7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397AC7">
        <w:rPr>
          <w:b/>
          <w:bCs/>
          <w:sz w:val="20"/>
          <w:szCs w:val="20"/>
          <w:lang w:val="en-GB"/>
        </w:rPr>
        <w:t>[Item: …………..]</w:t>
      </w:r>
    </w:p>
    <w:p w14:paraId="7C28D7CC" w14:textId="77777777" w:rsidR="005F0540" w:rsidRPr="00397AC7" w:rsidRDefault="005F0540" w:rsidP="005F0540">
      <w:pPr>
        <w:pStyle w:val="Default"/>
        <w:ind w:left="567"/>
        <w:rPr>
          <w:sz w:val="20"/>
          <w:szCs w:val="20"/>
          <w:lang w:val="en-GB"/>
        </w:rPr>
      </w:pPr>
    </w:p>
    <w:p w14:paraId="7F6A1087" w14:textId="5DC469B0" w:rsidR="005F0540" w:rsidRPr="00397AC7" w:rsidRDefault="005F0540" w:rsidP="008120D1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 xml:space="preserve">Option </w:t>
      </w:r>
      <w:r w:rsidR="00397AC7" w:rsidRPr="00397AC7">
        <w:rPr>
          <w:b/>
          <w:sz w:val="20"/>
          <w:szCs w:val="20"/>
          <w:lang w:val="en-GB"/>
        </w:rPr>
        <w:t xml:space="preserve">mGuide tempered </w:t>
      </w:r>
      <w:r w:rsidR="00397AC7">
        <w:rPr>
          <w:b/>
          <w:sz w:val="20"/>
          <w:szCs w:val="20"/>
          <w:lang w:val="en-GB"/>
        </w:rPr>
        <w:t>safet</w:t>
      </w:r>
      <w:r w:rsidR="00397AC7" w:rsidRPr="00397AC7">
        <w:rPr>
          <w:b/>
          <w:sz w:val="20"/>
          <w:szCs w:val="20"/>
          <w:lang w:val="en-GB"/>
        </w:rPr>
        <w:t xml:space="preserve">y glass with </w:t>
      </w:r>
      <w:r w:rsidRPr="00397AC7">
        <w:rPr>
          <w:b/>
          <w:sz w:val="20"/>
          <w:szCs w:val="20"/>
          <w:lang w:val="en-GB"/>
        </w:rPr>
        <w:t>L = 1300 mm / H = 1500 mm</w:t>
      </w:r>
      <w:r w:rsidRPr="00397AC7">
        <w:rPr>
          <w:b/>
          <w:sz w:val="20"/>
          <w:szCs w:val="20"/>
          <w:lang w:val="en-GB"/>
        </w:rPr>
        <w:br/>
      </w:r>
    </w:p>
    <w:p w14:paraId="5B35D332" w14:textId="77777777" w:rsidR="00F17C61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2C0CECB4" w14:textId="41EE8878" w:rsidR="005F0540" w:rsidRPr="00FB2F75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Typ</w:t>
      </w:r>
      <w:r w:rsidR="00F17C61" w:rsidRPr="00FB2F75">
        <w:rPr>
          <w:sz w:val="20"/>
          <w:szCs w:val="20"/>
          <w:lang w:val="en-GB"/>
        </w:rPr>
        <w:t>e</w:t>
      </w:r>
      <w:r w:rsidRPr="00FB2F75">
        <w:rPr>
          <w:sz w:val="20"/>
          <w:szCs w:val="20"/>
          <w:lang w:val="en-GB"/>
        </w:rPr>
        <w:t xml:space="preserve">: </w:t>
      </w:r>
      <w:r w:rsidRPr="00FB2F75">
        <w:rPr>
          <w:sz w:val="20"/>
          <w:szCs w:val="20"/>
          <w:lang w:val="en-GB"/>
        </w:rPr>
        <w:tab/>
      </w:r>
      <w:r w:rsidR="00F17C61" w:rsidRPr="00FB2F75">
        <w:rPr>
          <w:sz w:val="20"/>
          <w:szCs w:val="20"/>
          <w:lang w:val="en-GB"/>
        </w:rPr>
        <w:tab/>
      </w:r>
      <w:r w:rsidRPr="00FB2F75">
        <w:rPr>
          <w:sz w:val="20"/>
          <w:szCs w:val="20"/>
          <w:lang w:val="en-GB"/>
        </w:rPr>
        <w:t>GGE102</w:t>
      </w:r>
    </w:p>
    <w:p w14:paraId="06E17B61" w14:textId="77777777" w:rsidR="005F0540" w:rsidRPr="00FB2F75" w:rsidRDefault="005F0540" w:rsidP="005F0540">
      <w:pPr>
        <w:pStyle w:val="Default"/>
        <w:ind w:firstLine="567"/>
        <w:rPr>
          <w:sz w:val="20"/>
          <w:szCs w:val="20"/>
          <w:lang w:val="en-GB"/>
        </w:rPr>
      </w:pPr>
    </w:p>
    <w:p w14:paraId="1346DE61" w14:textId="77777777" w:rsidR="005F0540" w:rsidRPr="00FB2F75" w:rsidRDefault="005F0540" w:rsidP="005F0540">
      <w:pPr>
        <w:pStyle w:val="Default"/>
        <w:ind w:firstLine="567"/>
        <w:rPr>
          <w:sz w:val="20"/>
          <w:szCs w:val="20"/>
          <w:lang w:val="en-GB"/>
        </w:rPr>
      </w:pPr>
    </w:p>
    <w:p w14:paraId="5A381A0E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637AE8D1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</w:p>
    <w:p w14:paraId="5A0319BD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</w:p>
    <w:p w14:paraId="44D0769F" w14:textId="77777777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</w:p>
    <w:p w14:paraId="3C9AAB41" w14:textId="77777777" w:rsidR="00A15E16" w:rsidRPr="00397AC7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397AC7">
        <w:rPr>
          <w:b/>
          <w:bCs/>
          <w:sz w:val="20"/>
          <w:szCs w:val="20"/>
          <w:lang w:val="en-GB"/>
        </w:rPr>
        <w:t>[Item: …………..]</w:t>
      </w:r>
    </w:p>
    <w:p w14:paraId="4B18C01B" w14:textId="77777777" w:rsidR="005F0540" w:rsidRPr="00397AC7" w:rsidRDefault="005F0540" w:rsidP="005F0540">
      <w:pPr>
        <w:pStyle w:val="Default"/>
        <w:ind w:left="567"/>
        <w:rPr>
          <w:sz w:val="20"/>
          <w:szCs w:val="20"/>
          <w:lang w:val="en-GB"/>
        </w:rPr>
      </w:pPr>
    </w:p>
    <w:p w14:paraId="6DFCE868" w14:textId="017E9326" w:rsidR="005F0540" w:rsidRPr="00397AC7" w:rsidRDefault="005F0540" w:rsidP="008120D1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 xml:space="preserve">Option </w:t>
      </w:r>
      <w:r w:rsidR="00397AC7" w:rsidRPr="00397AC7">
        <w:rPr>
          <w:b/>
          <w:sz w:val="20"/>
          <w:szCs w:val="20"/>
          <w:lang w:val="en-GB"/>
        </w:rPr>
        <w:t xml:space="preserve">mGuide </w:t>
      </w:r>
      <w:r w:rsidR="00397AC7">
        <w:rPr>
          <w:b/>
          <w:sz w:val="20"/>
          <w:szCs w:val="20"/>
          <w:lang w:val="en-GB"/>
        </w:rPr>
        <w:t>laminated</w:t>
      </w:r>
      <w:r w:rsidR="00397AC7" w:rsidRPr="00397AC7">
        <w:rPr>
          <w:b/>
          <w:sz w:val="20"/>
          <w:szCs w:val="20"/>
          <w:lang w:val="en-GB"/>
        </w:rPr>
        <w:t xml:space="preserve"> </w:t>
      </w:r>
      <w:r w:rsidR="00397AC7">
        <w:rPr>
          <w:b/>
          <w:sz w:val="20"/>
          <w:szCs w:val="20"/>
          <w:lang w:val="en-GB"/>
        </w:rPr>
        <w:t>safet</w:t>
      </w:r>
      <w:r w:rsidR="00397AC7" w:rsidRPr="00397AC7">
        <w:rPr>
          <w:b/>
          <w:sz w:val="20"/>
          <w:szCs w:val="20"/>
          <w:lang w:val="en-GB"/>
        </w:rPr>
        <w:t xml:space="preserve">y glass with </w:t>
      </w:r>
      <w:r w:rsidRPr="00397AC7">
        <w:rPr>
          <w:b/>
          <w:sz w:val="20"/>
          <w:szCs w:val="20"/>
          <w:lang w:val="en-GB"/>
        </w:rPr>
        <w:t>L = 1300 mm / H = 1500 mm</w:t>
      </w:r>
      <w:r w:rsidRPr="00397AC7">
        <w:rPr>
          <w:b/>
          <w:sz w:val="20"/>
          <w:szCs w:val="20"/>
          <w:lang w:val="en-GB"/>
        </w:rPr>
        <w:br/>
      </w:r>
    </w:p>
    <w:p w14:paraId="1A6CCACE" w14:textId="0569D6DF" w:rsidR="005F0540" w:rsidRPr="00F17C61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  <w:r w:rsidR="005F0540" w:rsidRPr="00F17C61">
        <w:rPr>
          <w:sz w:val="20"/>
          <w:szCs w:val="20"/>
          <w:lang w:val="en-GB"/>
        </w:rPr>
        <w:tab/>
      </w:r>
    </w:p>
    <w:p w14:paraId="5AACFF66" w14:textId="5F54A5A0" w:rsidR="005F0540" w:rsidRPr="00F17C61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17C61">
        <w:rPr>
          <w:sz w:val="20"/>
          <w:szCs w:val="20"/>
          <w:lang w:val="en-GB"/>
        </w:rPr>
        <w:t>Typ</w:t>
      </w:r>
      <w:r w:rsidR="00F17C61" w:rsidRPr="00F17C61">
        <w:rPr>
          <w:sz w:val="20"/>
          <w:szCs w:val="20"/>
          <w:lang w:val="en-GB"/>
        </w:rPr>
        <w:t>e</w:t>
      </w:r>
      <w:r w:rsidRPr="00F17C61">
        <w:rPr>
          <w:sz w:val="20"/>
          <w:szCs w:val="20"/>
          <w:lang w:val="en-GB"/>
        </w:rPr>
        <w:t xml:space="preserve">: </w:t>
      </w:r>
      <w:r w:rsidRPr="00F17C61">
        <w:rPr>
          <w:sz w:val="20"/>
          <w:szCs w:val="20"/>
          <w:lang w:val="en-GB"/>
        </w:rPr>
        <w:tab/>
      </w:r>
      <w:r w:rsidR="00F17C61">
        <w:rPr>
          <w:sz w:val="20"/>
          <w:szCs w:val="20"/>
          <w:lang w:val="en-GB"/>
        </w:rPr>
        <w:tab/>
      </w:r>
      <w:r w:rsidRPr="00F17C61">
        <w:rPr>
          <w:sz w:val="20"/>
          <w:szCs w:val="20"/>
          <w:lang w:val="en-GB"/>
        </w:rPr>
        <w:t>GGV102</w:t>
      </w:r>
    </w:p>
    <w:p w14:paraId="39CEDF98" w14:textId="77777777" w:rsidR="005F0540" w:rsidRPr="00F17C61" w:rsidRDefault="005F0540" w:rsidP="005F0540">
      <w:pPr>
        <w:pStyle w:val="Default"/>
        <w:ind w:firstLine="567"/>
        <w:rPr>
          <w:sz w:val="20"/>
          <w:szCs w:val="20"/>
          <w:lang w:val="en-GB"/>
        </w:rPr>
      </w:pPr>
    </w:p>
    <w:p w14:paraId="5064A781" w14:textId="77777777" w:rsidR="005F0540" w:rsidRPr="00F17C61" w:rsidRDefault="005F0540" w:rsidP="005F0540">
      <w:pPr>
        <w:pStyle w:val="Default"/>
        <w:ind w:firstLine="567"/>
        <w:rPr>
          <w:sz w:val="20"/>
          <w:szCs w:val="20"/>
          <w:lang w:val="en-GB"/>
        </w:rPr>
      </w:pPr>
    </w:p>
    <w:p w14:paraId="354C6108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40259ECF" w14:textId="77777777" w:rsidR="005F0540" w:rsidRDefault="005F0540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AE7F81B" w14:textId="77777777" w:rsidR="005F0540" w:rsidRDefault="005F0540" w:rsidP="00F80612">
      <w:pPr>
        <w:pStyle w:val="Default"/>
        <w:rPr>
          <w:b/>
          <w:bCs/>
          <w:color w:val="auto"/>
          <w:sz w:val="20"/>
          <w:szCs w:val="20"/>
        </w:rPr>
      </w:pPr>
    </w:p>
    <w:p w14:paraId="30261CAB" w14:textId="77777777" w:rsidR="005F0540" w:rsidRDefault="005F0540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4A89EEE" w14:textId="77777777" w:rsidR="00A15E16" w:rsidRPr="00397AC7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397AC7">
        <w:rPr>
          <w:b/>
          <w:bCs/>
          <w:sz w:val="20"/>
          <w:szCs w:val="20"/>
          <w:lang w:val="en-GB"/>
        </w:rPr>
        <w:t>[Item: …………..]</w:t>
      </w:r>
    </w:p>
    <w:p w14:paraId="50987B1F" w14:textId="77777777" w:rsidR="005F0540" w:rsidRPr="00397AC7" w:rsidRDefault="005F0540" w:rsidP="005F0540">
      <w:pPr>
        <w:pStyle w:val="Default"/>
        <w:ind w:left="567"/>
        <w:rPr>
          <w:sz w:val="20"/>
          <w:szCs w:val="20"/>
          <w:lang w:val="en-GB"/>
        </w:rPr>
      </w:pPr>
    </w:p>
    <w:p w14:paraId="2899AF72" w14:textId="797E62E0" w:rsidR="005F0540" w:rsidRPr="00397AC7" w:rsidRDefault="005F0540" w:rsidP="008120D1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 xml:space="preserve">Option </w:t>
      </w:r>
      <w:r w:rsidR="00397AC7" w:rsidRPr="00397AC7">
        <w:rPr>
          <w:b/>
          <w:sz w:val="20"/>
          <w:szCs w:val="20"/>
          <w:lang w:val="en-GB"/>
        </w:rPr>
        <w:t xml:space="preserve">mGuide tempered </w:t>
      </w:r>
      <w:r w:rsidR="00397AC7">
        <w:rPr>
          <w:b/>
          <w:sz w:val="20"/>
          <w:szCs w:val="20"/>
          <w:lang w:val="en-GB"/>
        </w:rPr>
        <w:t>safet</w:t>
      </w:r>
      <w:r w:rsidR="00397AC7" w:rsidRPr="00397AC7">
        <w:rPr>
          <w:b/>
          <w:sz w:val="20"/>
          <w:szCs w:val="20"/>
          <w:lang w:val="en-GB"/>
        </w:rPr>
        <w:t xml:space="preserve">y glass with </w:t>
      </w:r>
      <w:r w:rsidRPr="00397AC7">
        <w:rPr>
          <w:b/>
          <w:sz w:val="20"/>
          <w:szCs w:val="20"/>
          <w:lang w:val="en-GB"/>
        </w:rPr>
        <w:t>L = 1300 mm / H = 1800 mm</w:t>
      </w:r>
      <w:r w:rsidRPr="00397AC7">
        <w:rPr>
          <w:b/>
          <w:sz w:val="20"/>
          <w:szCs w:val="20"/>
          <w:lang w:val="en-GB"/>
        </w:rPr>
        <w:br/>
      </w:r>
    </w:p>
    <w:p w14:paraId="4D62D4A0" w14:textId="77777777" w:rsidR="00F17C61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4DDACE75" w14:textId="529100F5" w:rsidR="005F0540" w:rsidRPr="00F17C61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17C61">
        <w:rPr>
          <w:sz w:val="20"/>
          <w:szCs w:val="20"/>
          <w:lang w:val="en-GB"/>
        </w:rPr>
        <w:t>Typ</w:t>
      </w:r>
      <w:r w:rsidR="00F17C61" w:rsidRPr="00F17C61">
        <w:rPr>
          <w:sz w:val="20"/>
          <w:szCs w:val="20"/>
          <w:lang w:val="en-GB"/>
        </w:rPr>
        <w:t>e</w:t>
      </w:r>
      <w:r w:rsidRPr="00F17C61">
        <w:rPr>
          <w:sz w:val="20"/>
          <w:szCs w:val="20"/>
          <w:lang w:val="en-GB"/>
        </w:rPr>
        <w:t xml:space="preserve">: </w:t>
      </w:r>
      <w:r w:rsidRPr="00F17C61">
        <w:rPr>
          <w:sz w:val="20"/>
          <w:szCs w:val="20"/>
          <w:lang w:val="en-GB"/>
        </w:rPr>
        <w:tab/>
      </w:r>
      <w:r w:rsidR="00F17C61">
        <w:rPr>
          <w:sz w:val="20"/>
          <w:szCs w:val="20"/>
          <w:lang w:val="en-GB"/>
        </w:rPr>
        <w:tab/>
      </w:r>
      <w:r w:rsidRPr="00F17C61">
        <w:rPr>
          <w:sz w:val="20"/>
          <w:szCs w:val="20"/>
          <w:lang w:val="en-GB"/>
        </w:rPr>
        <w:t>GGE103</w:t>
      </w:r>
    </w:p>
    <w:p w14:paraId="5E2F4348" w14:textId="77777777" w:rsidR="005F0540" w:rsidRPr="00F17C61" w:rsidRDefault="005F0540" w:rsidP="005F0540">
      <w:pPr>
        <w:pStyle w:val="Default"/>
        <w:ind w:firstLine="567"/>
        <w:rPr>
          <w:sz w:val="20"/>
          <w:szCs w:val="20"/>
          <w:lang w:val="en-GB"/>
        </w:rPr>
      </w:pPr>
    </w:p>
    <w:p w14:paraId="563506C2" w14:textId="77777777" w:rsidR="005F0540" w:rsidRPr="00F17C61" w:rsidRDefault="005F0540" w:rsidP="005F0540">
      <w:pPr>
        <w:pStyle w:val="Default"/>
        <w:ind w:firstLine="567"/>
        <w:rPr>
          <w:sz w:val="20"/>
          <w:szCs w:val="20"/>
          <w:lang w:val="en-GB"/>
        </w:rPr>
      </w:pPr>
    </w:p>
    <w:p w14:paraId="1CD841A5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lastRenderedPageBreak/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4B512601" w14:textId="4E33307E" w:rsidR="005F0540" w:rsidRDefault="005F0540" w:rsidP="005F0540">
      <w:pPr>
        <w:pStyle w:val="Default"/>
        <w:ind w:firstLine="567"/>
        <w:jc w:val="both"/>
        <w:rPr>
          <w:sz w:val="20"/>
          <w:szCs w:val="20"/>
        </w:rPr>
      </w:pPr>
    </w:p>
    <w:p w14:paraId="5EEA640D" w14:textId="77777777" w:rsidR="005F0540" w:rsidRDefault="005F0540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C3398DB" w14:textId="77777777" w:rsidR="005F0540" w:rsidRDefault="005F0540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27BB52B" w14:textId="77777777" w:rsidR="005F0540" w:rsidRDefault="005F0540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3C24FFF" w14:textId="77777777" w:rsidR="00613DB6" w:rsidRDefault="00613DB6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br w:type="page"/>
      </w:r>
    </w:p>
    <w:p w14:paraId="23E5BA6C" w14:textId="2F5B11B0" w:rsidR="00A15E16" w:rsidRPr="00397AC7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397AC7">
        <w:rPr>
          <w:b/>
          <w:bCs/>
          <w:sz w:val="20"/>
          <w:szCs w:val="20"/>
          <w:lang w:val="en-GB"/>
        </w:rPr>
        <w:lastRenderedPageBreak/>
        <w:t>[Item: …………..]</w:t>
      </w:r>
    </w:p>
    <w:p w14:paraId="5E650F7C" w14:textId="77777777" w:rsidR="005F0540" w:rsidRPr="00397AC7" w:rsidRDefault="005F0540" w:rsidP="005F0540">
      <w:pPr>
        <w:pStyle w:val="Default"/>
        <w:ind w:left="567"/>
        <w:rPr>
          <w:sz w:val="20"/>
          <w:szCs w:val="20"/>
          <w:lang w:val="en-GB"/>
        </w:rPr>
      </w:pPr>
    </w:p>
    <w:p w14:paraId="0BE9212A" w14:textId="46C59AAE" w:rsidR="005F0540" w:rsidRPr="00397AC7" w:rsidRDefault="005F0540" w:rsidP="008120D1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 xml:space="preserve">Option </w:t>
      </w:r>
      <w:r w:rsidR="00397AC7" w:rsidRPr="00397AC7">
        <w:rPr>
          <w:b/>
          <w:sz w:val="20"/>
          <w:szCs w:val="20"/>
          <w:lang w:val="en-GB"/>
        </w:rPr>
        <w:t xml:space="preserve">mGuide </w:t>
      </w:r>
      <w:r w:rsidR="00397AC7">
        <w:rPr>
          <w:b/>
          <w:sz w:val="20"/>
          <w:szCs w:val="20"/>
          <w:lang w:val="en-GB"/>
        </w:rPr>
        <w:t>laminated safety glass with</w:t>
      </w:r>
      <w:r w:rsidRPr="00397AC7">
        <w:rPr>
          <w:b/>
          <w:sz w:val="20"/>
          <w:szCs w:val="20"/>
          <w:lang w:val="en-GB"/>
        </w:rPr>
        <w:t xml:space="preserve"> L = 1300 mm / H = 1800 mm</w:t>
      </w:r>
      <w:r w:rsidRPr="00397AC7">
        <w:rPr>
          <w:b/>
          <w:sz w:val="20"/>
          <w:szCs w:val="20"/>
          <w:lang w:val="en-GB"/>
        </w:rPr>
        <w:br/>
      </w:r>
    </w:p>
    <w:p w14:paraId="09A9FDE9" w14:textId="3CD0511F" w:rsidR="005F0540" w:rsidRPr="00F17C61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  <w:r w:rsidR="005F0540" w:rsidRPr="00F17C61">
        <w:rPr>
          <w:sz w:val="20"/>
          <w:szCs w:val="20"/>
          <w:lang w:val="en-GB"/>
        </w:rPr>
        <w:tab/>
      </w:r>
    </w:p>
    <w:p w14:paraId="597E8938" w14:textId="001EBB9A" w:rsidR="005F0540" w:rsidRPr="00F17C61" w:rsidRDefault="005F0540" w:rsidP="005F0540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17C61">
        <w:rPr>
          <w:sz w:val="20"/>
          <w:szCs w:val="20"/>
          <w:lang w:val="en-GB"/>
        </w:rPr>
        <w:t>Typ</w:t>
      </w:r>
      <w:r w:rsidR="00F17C61" w:rsidRPr="00F17C61">
        <w:rPr>
          <w:sz w:val="20"/>
          <w:szCs w:val="20"/>
          <w:lang w:val="en-GB"/>
        </w:rPr>
        <w:t>e</w:t>
      </w:r>
      <w:r w:rsidRPr="00F17C61">
        <w:rPr>
          <w:sz w:val="20"/>
          <w:szCs w:val="20"/>
          <w:lang w:val="en-GB"/>
        </w:rPr>
        <w:t xml:space="preserve">: </w:t>
      </w:r>
      <w:r w:rsidRPr="00F17C61">
        <w:rPr>
          <w:sz w:val="20"/>
          <w:szCs w:val="20"/>
          <w:lang w:val="en-GB"/>
        </w:rPr>
        <w:tab/>
      </w:r>
      <w:r w:rsidR="00F17C61">
        <w:rPr>
          <w:sz w:val="20"/>
          <w:szCs w:val="20"/>
          <w:lang w:val="en-GB"/>
        </w:rPr>
        <w:tab/>
      </w:r>
      <w:r w:rsidRPr="00F17C61">
        <w:rPr>
          <w:sz w:val="20"/>
          <w:szCs w:val="20"/>
          <w:lang w:val="en-GB"/>
        </w:rPr>
        <w:t>GGV103</w:t>
      </w:r>
    </w:p>
    <w:p w14:paraId="6662FE4F" w14:textId="77777777" w:rsidR="005F0540" w:rsidRPr="00F17C61" w:rsidRDefault="005F0540" w:rsidP="005F0540">
      <w:pPr>
        <w:pStyle w:val="Default"/>
        <w:ind w:firstLine="567"/>
        <w:rPr>
          <w:sz w:val="20"/>
          <w:szCs w:val="20"/>
          <w:lang w:val="en-GB"/>
        </w:rPr>
      </w:pPr>
    </w:p>
    <w:p w14:paraId="7EC31C26" w14:textId="77777777" w:rsidR="005F0540" w:rsidRPr="00F17C61" w:rsidRDefault="005F0540" w:rsidP="005F0540">
      <w:pPr>
        <w:pStyle w:val="Default"/>
        <w:ind w:firstLine="567"/>
        <w:rPr>
          <w:sz w:val="20"/>
          <w:szCs w:val="20"/>
          <w:lang w:val="en-GB"/>
        </w:rPr>
      </w:pPr>
    </w:p>
    <w:p w14:paraId="6083D947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4EE20185" w14:textId="77777777" w:rsidR="005F0540" w:rsidRDefault="005F0540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CC8B29B" w14:textId="77777777" w:rsidR="008120D1" w:rsidRDefault="008120D1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A78AD96" w14:textId="77777777" w:rsidR="008120D1" w:rsidRDefault="008120D1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F2D9049" w14:textId="77777777" w:rsidR="00A15E16" w:rsidRPr="00397AC7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397AC7">
        <w:rPr>
          <w:b/>
          <w:bCs/>
          <w:sz w:val="20"/>
          <w:szCs w:val="20"/>
          <w:lang w:val="en-GB"/>
        </w:rPr>
        <w:t>[Item: …………..]</w:t>
      </w:r>
    </w:p>
    <w:p w14:paraId="378A4568" w14:textId="77777777" w:rsidR="008120D1" w:rsidRPr="00397AC7" w:rsidRDefault="008120D1" w:rsidP="008120D1">
      <w:pPr>
        <w:pStyle w:val="Default"/>
        <w:ind w:left="567"/>
        <w:rPr>
          <w:sz w:val="20"/>
          <w:szCs w:val="20"/>
          <w:lang w:val="en-GB"/>
        </w:rPr>
      </w:pPr>
    </w:p>
    <w:p w14:paraId="4E956A0F" w14:textId="04E1D4AA" w:rsidR="008120D1" w:rsidRPr="00F17C61" w:rsidRDefault="008120D1" w:rsidP="008120D1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 xml:space="preserve">Option </w:t>
      </w:r>
      <w:r w:rsidR="00397AC7" w:rsidRPr="00397AC7">
        <w:rPr>
          <w:b/>
          <w:sz w:val="20"/>
          <w:szCs w:val="20"/>
          <w:lang w:val="en-GB"/>
        </w:rPr>
        <w:t xml:space="preserve">mGuide tempered </w:t>
      </w:r>
      <w:r w:rsidR="00397AC7">
        <w:rPr>
          <w:b/>
          <w:sz w:val="20"/>
          <w:szCs w:val="20"/>
          <w:lang w:val="en-GB"/>
        </w:rPr>
        <w:t xml:space="preserve">safety glass with </w:t>
      </w:r>
      <w:r w:rsidRPr="00397AC7">
        <w:rPr>
          <w:b/>
          <w:sz w:val="20"/>
          <w:szCs w:val="20"/>
          <w:lang w:val="en-GB"/>
        </w:rPr>
        <w:t xml:space="preserve">L = X mm / H = X mm (max. </w:t>
      </w:r>
      <w:r w:rsidRPr="00F17C61">
        <w:rPr>
          <w:b/>
          <w:sz w:val="20"/>
          <w:szCs w:val="20"/>
          <w:lang w:val="en-GB"/>
        </w:rPr>
        <w:t xml:space="preserve">H = 1800 mm / max. L = 1300 mm) </w:t>
      </w:r>
    </w:p>
    <w:p w14:paraId="55129059" w14:textId="77777777" w:rsidR="008120D1" w:rsidRPr="00F17C61" w:rsidRDefault="008120D1" w:rsidP="008120D1">
      <w:pPr>
        <w:pStyle w:val="Default"/>
        <w:ind w:firstLine="567"/>
        <w:rPr>
          <w:sz w:val="20"/>
          <w:szCs w:val="20"/>
          <w:lang w:val="en-GB"/>
        </w:rPr>
      </w:pPr>
    </w:p>
    <w:p w14:paraId="119A18A6" w14:textId="77777777" w:rsidR="00F17C61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4823B7F0" w14:textId="5FB041D0" w:rsidR="008120D1" w:rsidRPr="00F17C61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17C61">
        <w:rPr>
          <w:sz w:val="20"/>
          <w:szCs w:val="20"/>
          <w:lang w:val="en-GB"/>
        </w:rPr>
        <w:t>Typ</w:t>
      </w:r>
      <w:r w:rsidR="00F17C61" w:rsidRPr="00F17C61">
        <w:rPr>
          <w:sz w:val="20"/>
          <w:szCs w:val="20"/>
          <w:lang w:val="en-GB"/>
        </w:rPr>
        <w:t>e</w:t>
      </w:r>
      <w:r w:rsidRPr="00F17C61">
        <w:rPr>
          <w:sz w:val="20"/>
          <w:szCs w:val="20"/>
          <w:lang w:val="en-GB"/>
        </w:rPr>
        <w:t xml:space="preserve">: </w:t>
      </w:r>
      <w:r w:rsidRPr="00F17C61">
        <w:rPr>
          <w:sz w:val="20"/>
          <w:szCs w:val="20"/>
          <w:lang w:val="en-GB"/>
        </w:rPr>
        <w:tab/>
      </w:r>
      <w:r w:rsidR="00F17C61">
        <w:rPr>
          <w:sz w:val="20"/>
          <w:szCs w:val="20"/>
          <w:lang w:val="en-GB"/>
        </w:rPr>
        <w:tab/>
      </w:r>
      <w:r w:rsidRPr="00F17C61">
        <w:rPr>
          <w:sz w:val="20"/>
          <w:szCs w:val="20"/>
          <w:lang w:val="en-GB"/>
        </w:rPr>
        <w:t>GGE10X</w:t>
      </w:r>
    </w:p>
    <w:p w14:paraId="1D545672" w14:textId="77777777" w:rsidR="008120D1" w:rsidRPr="00F17C61" w:rsidRDefault="008120D1" w:rsidP="008120D1">
      <w:pPr>
        <w:pStyle w:val="Default"/>
        <w:ind w:firstLine="567"/>
        <w:rPr>
          <w:sz w:val="20"/>
          <w:szCs w:val="20"/>
          <w:lang w:val="en-GB"/>
        </w:rPr>
      </w:pPr>
    </w:p>
    <w:p w14:paraId="4785083D" w14:textId="77777777" w:rsidR="008120D1" w:rsidRPr="00F17C61" w:rsidRDefault="008120D1" w:rsidP="008120D1">
      <w:pPr>
        <w:pStyle w:val="Default"/>
        <w:ind w:firstLine="567"/>
        <w:rPr>
          <w:sz w:val="20"/>
          <w:szCs w:val="20"/>
          <w:lang w:val="en-GB"/>
        </w:rPr>
      </w:pPr>
    </w:p>
    <w:p w14:paraId="3D336B5C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02A84610" w14:textId="77777777" w:rsidR="008120D1" w:rsidRDefault="008120D1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2A36815" w14:textId="77777777" w:rsidR="008120D1" w:rsidRDefault="008120D1" w:rsidP="00613DB6">
      <w:pPr>
        <w:pStyle w:val="Default"/>
        <w:rPr>
          <w:b/>
          <w:bCs/>
          <w:color w:val="auto"/>
          <w:sz w:val="20"/>
          <w:szCs w:val="20"/>
        </w:rPr>
      </w:pPr>
    </w:p>
    <w:p w14:paraId="51DC98A3" w14:textId="77777777" w:rsidR="008120D1" w:rsidRDefault="008120D1" w:rsidP="005B746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2050C32" w14:textId="77777777" w:rsidR="00A15E16" w:rsidRPr="00397AC7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397AC7">
        <w:rPr>
          <w:b/>
          <w:bCs/>
          <w:sz w:val="20"/>
          <w:szCs w:val="20"/>
          <w:lang w:val="en-GB"/>
        </w:rPr>
        <w:t>[Item: …………..]</w:t>
      </w:r>
    </w:p>
    <w:p w14:paraId="1E984BE1" w14:textId="77777777" w:rsidR="008120D1" w:rsidRPr="00397AC7" w:rsidRDefault="008120D1" w:rsidP="008120D1">
      <w:pPr>
        <w:pStyle w:val="Default"/>
        <w:ind w:left="567"/>
        <w:rPr>
          <w:sz w:val="20"/>
          <w:szCs w:val="20"/>
          <w:lang w:val="en-GB"/>
        </w:rPr>
      </w:pPr>
    </w:p>
    <w:p w14:paraId="4C1E6B1D" w14:textId="1C68A947" w:rsidR="008120D1" w:rsidRPr="00F17C61" w:rsidRDefault="008120D1" w:rsidP="008120D1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 xml:space="preserve">Option </w:t>
      </w:r>
      <w:r w:rsidR="00397AC7" w:rsidRPr="00397AC7">
        <w:rPr>
          <w:b/>
          <w:sz w:val="20"/>
          <w:szCs w:val="20"/>
          <w:lang w:val="en-GB"/>
        </w:rPr>
        <w:t xml:space="preserve">mGuide </w:t>
      </w:r>
      <w:r w:rsidR="00397AC7">
        <w:rPr>
          <w:b/>
          <w:sz w:val="20"/>
          <w:szCs w:val="20"/>
          <w:lang w:val="en-GB"/>
        </w:rPr>
        <w:t>laminated</w:t>
      </w:r>
      <w:r w:rsidR="00397AC7" w:rsidRPr="00397AC7">
        <w:rPr>
          <w:b/>
          <w:sz w:val="20"/>
          <w:szCs w:val="20"/>
          <w:lang w:val="en-GB"/>
        </w:rPr>
        <w:t xml:space="preserve"> </w:t>
      </w:r>
      <w:r w:rsidR="00397AC7">
        <w:rPr>
          <w:b/>
          <w:sz w:val="20"/>
          <w:szCs w:val="20"/>
          <w:lang w:val="en-GB"/>
        </w:rPr>
        <w:t>safet</w:t>
      </w:r>
      <w:r w:rsidR="00397AC7" w:rsidRPr="00397AC7">
        <w:rPr>
          <w:b/>
          <w:sz w:val="20"/>
          <w:szCs w:val="20"/>
          <w:lang w:val="en-GB"/>
        </w:rPr>
        <w:t xml:space="preserve">y glass with </w:t>
      </w:r>
      <w:r w:rsidRPr="00397AC7">
        <w:rPr>
          <w:b/>
          <w:sz w:val="20"/>
          <w:szCs w:val="20"/>
          <w:lang w:val="en-GB"/>
        </w:rPr>
        <w:t xml:space="preserve">L = X mm / H = X mm (max. </w:t>
      </w:r>
      <w:r w:rsidRPr="00F17C61">
        <w:rPr>
          <w:b/>
          <w:sz w:val="20"/>
          <w:szCs w:val="20"/>
          <w:lang w:val="en-GB"/>
        </w:rPr>
        <w:t xml:space="preserve">H = 1800 mm / max. L = 1300 mm) </w:t>
      </w:r>
      <w:r w:rsidRPr="00F17C61">
        <w:rPr>
          <w:b/>
          <w:sz w:val="20"/>
          <w:szCs w:val="20"/>
          <w:lang w:val="en-GB"/>
        </w:rPr>
        <w:br/>
      </w:r>
    </w:p>
    <w:p w14:paraId="07D9BA88" w14:textId="77777777" w:rsidR="00F17C61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0B84E31A" w14:textId="0F054B8B" w:rsidR="008120D1" w:rsidRPr="00FB2F75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Typ</w:t>
      </w:r>
      <w:r w:rsidR="00F17C61" w:rsidRPr="00FB2F75">
        <w:rPr>
          <w:sz w:val="20"/>
          <w:szCs w:val="20"/>
          <w:lang w:val="en-GB"/>
        </w:rPr>
        <w:t>e</w:t>
      </w:r>
      <w:r w:rsidRPr="00FB2F75">
        <w:rPr>
          <w:sz w:val="20"/>
          <w:szCs w:val="20"/>
          <w:lang w:val="en-GB"/>
        </w:rPr>
        <w:t xml:space="preserve">: </w:t>
      </w:r>
      <w:r w:rsidRPr="00FB2F75">
        <w:rPr>
          <w:sz w:val="20"/>
          <w:szCs w:val="20"/>
          <w:lang w:val="en-GB"/>
        </w:rPr>
        <w:tab/>
      </w:r>
      <w:r w:rsidR="00F17C61" w:rsidRPr="00FB2F75">
        <w:rPr>
          <w:sz w:val="20"/>
          <w:szCs w:val="20"/>
          <w:lang w:val="en-GB"/>
        </w:rPr>
        <w:tab/>
      </w:r>
      <w:r w:rsidRPr="00FB2F75">
        <w:rPr>
          <w:sz w:val="20"/>
          <w:szCs w:val="20"/>
          <w:lang w:val="en-GB"/>
        </w:rPr>
        <w:t>GGV10X</w:t>
      </w:r>
    </w:p>
    <w:p w14:paraId="04091A91" w14:textId="77777777" w:rsidR="008120D1" w:rsidRPr="00FB2F75" w:rsidRDefault="008120D1" w:rsidP="008120D1">
      <w:pPr>
        <w:pStyle w:val="Default"/>
        <w:ind w:firstLine="567"/>
        <w:rPr>
          <w:sz w:val="20"/>
          <w:szCs w:val="20"/>
          <w:lang w:val="en-GB"/>
        </w:rPr>
      </w:pPr>
    </w:p>
    <w:p w14:paraId="6C4CD00A" w14:textId="77777777" w:rsidR="008120D1" w:rsidRPr="00FB2F75" w:rsidRDefault="008120D1" w:rsidP="008120D1">
      <w:pPr>
        <w:pStyle w:val="Default"/>
        <w:ind w:firstLine="567"/>
        <w:rPr>
          <w:sz w:val="20"/>
          <w:szCs w:val="20"/>
          <w:lang w:val="en-GB"/>
        </w:rPr>
      </w:pPr>
    </w:p>
    <w:p w14:paraId="78AA77D8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19B12489" w14:textId="33D07E5B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F113172" w14:textId="77777777" w:rsidR="008120D1" w:rsidRDefault="008120D1" w:rsidP="008120D1">
      <w:pPr>
        <w:pStyle w:val="Default"/>
        <w:rPr>
          <w:b/>
          <w:bCs/>
          <w:color w:val="auto"/>
          <w:sz w:val="20"/>
          <w:szCs w:val="20"/>
        </w:rPr>
      </w:pPr>
    </w:p>
    <w:p w14:paraId="71A2AC4A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8B896D6" w14:textId="4008E19C" w:rsidR="008120D1" w:rsidRPr="00397AC7" w:rsidRDefault="00397AC7" w:rsidP="008120D1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  <w:r w:rsidRPr="00397AC7">
        <w:rPr>
          <w:b/>
          <w:bCs/>
          <w:color w:val="auto"/>
          <w:sz w:val="20"/>
          <w:szCs w:val="20"/>
          <w:lang w:val="en-GB"/>
        </w:rPr>
        <w:t>Guiding with knee-rail, assembly on site, without</w:t>
      </w:r>
      <w:r w:rsidR="008120D1" w:rsidRPr="00397AC7">
        <w:rPr>
          <w:b/>
          <w:bCs/>
          <w:color w:val="auto"/>
          <w:sz w:val="20"/>
          <w:szCs w:val="20"/>
          <w:lang w:val="en-GB"/>
        </w:rPr>
        <w:t xml:space="preserve"> BSS101 / KLBG100 / UR01</w:t>
      </w:r>
    </w:p>
    <w:p w14:paraId="0B015F10" w14:textId="77777777" w:rsidR="008120D1" w:rsidRPr="00397AC7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C7F3E46" w14:textId="77777777" w:rsidR="008120D1" w:rsidRPr="00397AC7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0CF3FDC7" w14:textId="77777777" w:rsidR="00A15E16" w:rsidRPr="00397AC7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397AC7">
        <w:rPr>
          <w:b/>
          <w:bCs/>
          <w:sz w:val="20"/>
          <w:szCs w:val="20"/>
          <w:lang w:val="en-GB"/>
        </w:rPr>
        <w:t>[Item: …………..]</w:t>
      </w:r>
    </w:p>
    <w:p w14:paraId="11530900" w14:textId="26B1C58A" w:rsidR="008120D1" w:rsidRPr="00397AC7" w:rsidRDefault="008120D1" w:rsidP="008120D1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14:paraId="398CF57B" w14:textId="77777777" w:rsidR="008120D1" w:rsidRPr="00397AC7" w:rsidRDefault="008120D1" w:rsidP="008120D1">
      <w:pPr>
        <w:pStyle w:val="Default"/>
        <w:ind w:left="567"/>
        <w:rPr>
          <w:sz w:val="20"/>
          <w:szCs w:val="20"/>
          <w:lang w:val="en-GB"/>
        </w:rPr>
      </w:pPr>
    </w:p>
    <w:p w14:paraId="22FB2B0A" w14:textId="16B9A491" w:rsidR="008120D1" w:rsidRPr="00397AC7" w:rsidRDefault="008120D1" w:rsidP="008120D1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 xml:space="preserve">Option </w:t>
      </w:r>
      <w:r w:rsidR="00397AC7" w:rsidRPr="00397AC7">
        <w:rPr>
          <w:b/>
          <w:sz w:val="20"/>
          <w:szCs w:val="20"/>
          <w:lang w:val="en-GB"/>
        </w:rPr>
        <w:t xml:space="preserve">post for either end of </w:t>
      </w:r>
      <w:r w:rsidRPr="00397AC7">
        <w:rPr>
          <w:b/>
          <w:sz w:val="20"/>
          <w:szCs w:val="20"/>
          <w:lang w:val="en-GB"/>
        </w:rPr>
        <w:t xml:space="preserve">mGuide </w:t>
      </w:r>
      <w:r w:rsidR="00397AC7">
        <w:rPr>
          <w:b/>
          <w:sz w:val="20"/>
          <w:szCs w:val="20"/>
          <w:lang w:val="en-GB"/>
        </w:rPr>
        <w:t>with hand- and knee-rail (1 piece)</w:t>
      </w:r>
      <w:r w:rsidRPr="00397AC7">
        <w:rPr>
          <w:b/>
          <w:sz w:val="20"/>
          <w:szCs w:val="20"/>
          <w:lang w:val="en-GB"/>
        </w:rPr>
        <w:t xml:space="preserve"> / H = 870 mm </w:t>
      </w:r>
      <w:r w:rsidRPr="00397AC7">
        <w:rPr>
          <w:b/>
          <w:sz w:val="20"/>
          <w:szCs w:val="20"/>
          <w:lang w:val="en-GB"/>
        </w:rPr>
        <w:br/>
      </w:r>
    </w:p>
    <w:p w14:paraId="592FC0E7" w14:textId="77777777" w:rsidR="00F17C61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0785796A" w14:textId="0EBD1A3D" w:rsidR="008120D1" w:rsidRPr="00FB2F75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Typ</w:t>
      </w:r>
      <w:r w:rsidR="00F17C61" w:rsidRPr="00FB2F75">
        <w:rPr>
          <w:sz w:val="20"/>
          <w:szCs w:val="20"/>
          <w:lang w:val="en-GB"/>
        </w:rPr>
        <w:t>e</w:t>
      </w:r>
      <w:r w:rsidRPr="00FB2F75">
        <w:rPr>
          <w:sz w:val="20"/>
          <w:szCs w:val="20"/>
          <w:lang w:val="en-GB"/>
        </w:rPr>
        <w:t xml:space="preserve">: </w:t>
      </w:r>
      <w:r w:rsidRPr="00FB2F75">
        <w:rPr>
          <w:sz w:val="20"/>
          <w:szCs w:val="20"/>
          <w:lang w:val="en-GB"/>
        </w:rPr>
        <w:tab/>
      </w:r>
      <w:r w:rsidR="00F17C61" w:rsidRPr="00FB2F75">
        <w:rPr>
          <w:sz w:val="20"/>
          <w:szCs w:val="20"/>
          <w:lang w:val="en-GB"/>
        </w:rPr>
        <w:tab/>
      </w:r>
      <w:r w:rsidRPr="00FB2F75">
        <w:rPr>
          <w:sz w:val="20"/>
          <w:szCs w:val="20"/>
          <w:lang w:val="en-GB"/>
        </w:rPr>
        <w:t>GBAK100</w:t>
      </w:r>
    </w:p>
    <w:p w14:paraId="268F8B96" w14:textId="77777777" w:rsidR="008120D1" w:rsidRPr="00FB2F75" w:rsidRDefault="008120D1" w:rsidP="008120D1">
      <w:pPr>
        <w:pStyle w:val="Default"/>
        <w:ind w:firstLine="567"/>
        <w:rPr>
          <w:sz w:val="20"/>
          <w:szCs w:val="20"/>
          <w:lang w:val="en-GB"/>
        </w:rPr>
      </w:pPr>
    </w:p>
    <w:p w14:paraId="6BEAB62F" w14:textId="77777777" w:rsidR="008120D1" w:rsidRPr="00FB2F75" w:rsidRDefault="008120D1" w:rsidP="008120D1">
      <w:pPr>
        <w:pStyle w:val="Default"/>
        <w:ind w:firstLine="567"/>
        <w:rPr>
          <w:sz w:val="20"/>
          <w:szCs w:val="20"/>
          <w:lang w:val="en-GB"/>
        </w:rPr>
      </w:pPr>
    </w:p>
    <w:p w14:paraId="3EC487FD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2AB5C788" w14:textId="77777777" w:rsidR="008120D1" w:rsidRDefault="008120D1" w:rsidP="00613DB6">
      <w:pPr>
        <w:pStyle w:val="Default"/>
        <w:rPr>
          <w:b/>
          <w:bCs/>
          <w:color w:val="auto"/>
          <w:sz w:val="20"/>
          <w:szCs w:val="20"/>
        </w:rPr>
      </w:pPr>
    </w:p>
    <w:p w14:paraId="1AB46355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E51372E" w14:textId="77777777" w:rsidR="008120D1" w:rsidRDefault="008120D1" w:rsidP="008120D1">
      <w:pPr>
        <w:pStyle w:val="Default"/>
        <w:rPr>
          <w:b/>
          <w:bCs/>
          <w:color w:val="auto"/>
          <w:sz w:val="20"/>
          <w:szCs w:val="20"/>
        </w:rPr>
      </w:pPr>
    </w:p>
    <w:p w14:paraId="1E127299" w14:textId="77777777" w:rsidR="00613DB6" w:rsidRDefault="00613DB6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br w:type="page"/>
      </w:r>
    </w:p>
    <w:p w14:paraId="075B6914" w14:textId="14A1CBC1" w:rsidR="00A15E16" w:rsidRPr="00397AC7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397AC7">
        <w:rPr>
          <w:b/>
          <w:bCs/>
          <w:sz w:val="20"/>
          <w:szCs w:val="20"/>
          <w:lang w:val="en-GB"/>
        </w:rPr>
        <w:lastRenderedPageBreak/>
        <w:t>[Item: …………..]</w:t>
      </w:r>
    </w:p>
    <w:p w14:paraId="32FB7542" w14:textId="77777777" w:rsidR="008120D1" w:rsidRPr="00397AC7" w:rsidRDefault="008120D1" w:rsidP="008120D1">
      <w:pPr>
        <w:pStyle w:val="Default"/>
        <w:ind w:left="567"/>
        <w:rPr>
          <w:sz w:val="20"/>
          <w:szCs w:val="20"/>
          <w:lang w:val="en-GB"/>
        </w:rPr>
      </w:pPr>
    </w:p>
    <w:p w14:paraId="73CE2E8E" w14:textId="165F3C4D" w:rsidR="008120D1" w:rsidRPr="00397AC7" w:rsidRDefault="008120D1" w:rsidP="008120D1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 xml:space="preserve">Option </w:t>
      </w:r>
      <w:r w:rsidR="00397AC7" w:rsidRPr="00397AC7">
        <w:rPr>
          <w:b/>
          <w:sz w:val="20"/>
          <w:szCs w:val="20"/>
          <w:lang w:val="en-GB"/>
        </w:rPr>
        <w:t xml:space="preserve">post for either end of mGuide </w:t>
      </w:r>
      <w:r w:rsidR="00397AC7">
        <w:rPr>
          <w:b/>
          <w:sz w:val="20"/>
          <w:szCs w:val="20"/>
          <w:lang w:val="en-GB"/>
        </w:rPr>
        <w:t>with hand- and knee-rail (1 piece)</w:t>
      </w:r>
      <w:r w:rsidR="00397AC7" w:rsidRPr="00397AC7">
        <w:rPr>
          <w:b/>
          <w:sz w:val="20"/>
          <w:szCs w:val="20"/>
          <w:lang w:val="en-GB"/>
        </w:rPr>
        <w:t xml:space="preserve"> </w:t>
      </w:r>
      <w:r w:rsidRPr="00397AC7">
        <w:rPr>
          <w:b/>
          <w:sz w:val="20"/>
          <w:szCs w:val="20"/>
          <w:lang w:val="en-GB"/>
        </w:rPr>
        <w:t xml:space="preserve">/ H = 870 mm </w:t>
      </w:r>
      <w:r w:rsidRPr="00397AC7">
        <w:rPr>
          <w:b/>
          <w:sz w:val="20"/>
          <w:szCs w:val="20"/>
          <w:lang w:val="en-GB"/>
        </w:rPr>
        <w:br/>
      </w:r>
    </w:p>
    <w:p w14:paraId="07A4460B" w14:textId="77777777" w:rsidR="00F17C61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006369C7" w14:textId="1298DA1B" w:rsidR="008120D1" w:rsidRPr="00FB2F75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Typ</w:t>
      </w:r>
      <w:r w:rsidR="00F17C61" w:rsidRPr="00FB2F75">
        <w:rPr>
          <w:sz w:val="20"/>
          <w:szCs w:val="20"/>
          <w:lang w:val="en-GB"/>
        </w:rPr>
        <w:t>e</w:t>
      </w:r>
      <w:r w:rsidRPr="00FB2F75">
        <w:rPr>
          <w:sz w:val="20"/>
          <w:szCs w:val="20"/>
          <w:lang w:val="en-GB"/>
        </w:rPr>
        <w:t xml:space="preserve">: </w:t>
      </w:r>
      <w:r w:rsidRPr="00FB2F75">
        <w:rPr>
          <w:sz w:val="20"/>
          <w:szCs w:val="20"/>
          <w:lang w:val="en-GB"/>
        </w:rPr>
        <w:tab/>
      </w:r>
      <w:r w:rsidR="00F17C61" w:rsidRPr="00FB2F75">
        <w:rPr>
          <w:sz w:val="20"/>
          <w:szCs w:val="20"/>
          <w:lang w:val="en-GB"/>
        </w:rPr>
        <w:tab/>
      </w:r>
      <w:r w:rsidRPr="00FB2F75">
        <w:rPr>
          <w:sz w:val="20"/>
          <w:szCs w:val="20"/>
          <w:lang w:val="en-GB"/>
        </w:rPr>
        <w:t>GBMK100</w:t>
      </w:r>
    </w:p>
    <w:p w14:paraId="00DDA18F" w14:textId="77777777" w:rsidR="008120D1" w:rsidRPr="00FB2F75" w:rsidRDefault="008120D1" w:rsidP="008120D1">
      <w:pPr>
        <w:pStyle w:val="Default"/>
        <w:ind w:firstLine="567"/>
        <w:rPr>
          <w:sz w:val="20"/>
          <w:szCs w:val="20"/>
          <w:lang w:val="en-GB"/>
        </w:rPr>
      </w:pPr>
    </w:p>
    <w:p w14:paraId="518B8925" w14:textId="77777777" w:rsidR="008120D1" w:rsidRPr="00FB2F75" w:rsidRDefault="008120D1" w:rsidP="008120D1">
      <w:pPr>
        <w:pStyle w:val="Default"/>
        <w:ind w:firstLine="567"/>
        <w:rPr>
          <w:sz w:val="20"/>
          <w:szCs w:val="20"/>
          <w:lang w:val="en-GB"/>
        </w:rPr>
      </w:pPr>
    </w:p>
    <w:p w14:paraId="44C315FF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7F2209D0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34C90BA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B590D27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8DAD711" w14:textId="77777777" w:rsidR="00A15E16" w:rsidRPr="00397AC7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397AC7">
        <w:rPr>
          <w:b/>
          <w:bCs/>
          <w:sz w:val="20"/>
          <w:szCs w:val="20"/>
          <w:lang w:val="en-GB"/>
        </w:rPr>
        <w:t>[Item: …………..]</w:t>
      </w:r>
    </w:p>
    <w:p w14:paraId="50B71CCA" w14:textId="77777777" w:rsidR="008120D1" w:rsidRPr="00397AC7" w:rsidRDefault="008120D1" w:rsidP="008120D1">
      <w:pPr>
        <w:pStyle w:val="Default"/>
        <w:ind w:left="567"/>
        <w:rPr>
          <w:sz w:val="20"/>
          <w:szCs w:val="20"/>
          <w:lang w:val="en-GB"/>
        </w:rPr>
      </w:pPr>
    </w:p>
    <w:p w14:paraId="1BD84D06" w14:textId="31204609" w:rsidR="008120D1" w:rsidRPr="00397AC7" w:rsidRDefault="008120D1" w:rsidP="008120D1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 xml:space="preserve">Option </w:t>
      </w:r>
      <w:r w:rsidR="00397AC7" w:rsidRPr="00397AC7">
        <w:rPr>
          <w:b/>
          <w:sz w:val="20"/>
          <w:szCs w:val="20"/>
          <w:lang w:val="en-GB"/>
        </w:rPr>
        <w:t xml:space="preserve">post for either end of mGuide </w:t>
      </w:r>
      <w:r w:rsidR="00397AC7">
        <w:rPr>
          <w:b/>
          <w:sz w:val="20"/>
          <w:szCs w:val="20"/>
          <w:lang w:val="en-GB"/>
        </w:rPr>
        <w:t>with hand- and knee-rail (1 piece)</w:t>
      </w:r>
      <w:r w:rsidR="00397AC7" w:rsidRPr="00397AC7">
        <w:rPr>
          <w:b/>
          <w:sz w:val="20"/>
          <w:szCs w:val="20"/>
          <w:lang w:val="en-GB"/>
        </w:rPr>
        <w:t xml:space="preserve"> </w:t>
      </w:r>
      <w:r w:rsidRPr="00397AC7">
        <w:rPr>
          <w:b/>
          <w:sz w:val="20"/>
          <w:szCs w:val="20"/>
          <w:lang w:val="en-GB"/>
        </w:rPr>
        <w:t xml:space="preserve">/ H = 1000 mm </w:t>
      </w:r>
      <w:r w:rsidRPr="00397AC7">
        <w:rPr>
          <w:b/>
          <w:sz w:val="20"/>
          <w:szCs w:val="20"/>
          <w:lang w:val="en-GB"/>
        </w:rPr>
        <w:br/>
      </w:r>
    </w:p>
    <w:p w14:paraId="540F9846" w14:textId="73254965" w:rsidR="008120D1" w:rsidRPr="00F17C61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75519F00" w14:textId="06B3188C" w:rsidR="008120D1" w:rsidRPr="00F17C61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17C61">
        <w:rPr>
          <w:sz w:val="20"/>
          <w:szCs w:val="20"/>
          <w:lang w:val="en-GB"/>
        </w:rPr>
        <w:t>Typ</w:t>
      </w:r>
      <w:r w:rsidR="00F17C61" w:rsidRPr="00F17C61">
        <w:rPr>
          <w:sz w:val="20"/>
          <w:szCs w:val="20"/>
          <w:lang w:val="en-GB"/>
        </w:rPr>
        <w:t>e</w:t>
      </w:r>
      <w:r w:rsidRPr="00F17C61">
        <w:rPr>
          <w:sz w:val="20"/>
          <w:szCs w:val="20"/>
          <w:lang w:val="en-GB"/>
        </w:rPr>
        <w:t xml:space="preserve">: </w:t>
      </w:r>
      <w:r w:rsidRPr="00F17C61">
        <w:rPr>
          <w:sz w:val="20"/>
          <w:szCs w:val="20"/>
          <w:lang w:val="en-GB"/>
        </w:rPr>
        <w:tab/>
      </w:r>
      <w:r w:rsidR="00F17C61">
        <w:rPr>
          <w:sz w:val="20"/>
          <w:szCs w:val="20"/>
          <w:lang w:val="en-GB"/>
        </w:rPr>
        <w:tab/>
      </w:r>
      <w:r w:rsidRPr="00F17C61">
        <w:rPr>
          <w:sz w:val="20"/>
          <w:szCs w:val="20"/>
          <w:lang w:val="en-GB"/>
        </w:rPr>
        <w:t>GBAK101</w:t>
      </w:r>
    </w:p>
    <w:p w14:paraId="574DC094" w14:textId="77777777" w:rsidR="008120D1" w:rsidRPr="00F17C61" w:rsidRDefault="008120D1" w:rsidP="008120D1">
      <w:pPr>
        <w:pStyle w:val="Default"/>
        <w:ind w:firstLine="567"/>
        <w:rPr>
          <w:sz w:val="20"/>
          <w:szCs w:val="20"/>
          <w:lang w:val="en-GB"/>
        </w:rPr>
      </w:pPr>
    </w:p>
    <w:p w14:paraId="5CE1D816" w14:textId="77777777" w:rsidR="008120D1" w:rsidRPr="00F17C61" w:rsidRDefault="008120D1" w:rsidP="008120D1">
      <w:pPr>
        <w:pStyle w:val="Default"/>
        <w:ind w:firstLine="567"/>
        <w:rPr>
          <w:sz w:val="20"/>
          <w:szCs w:val="20"/>
          <w:lang w:val="en-GB"/>
        </w:rPr>
      </w:pPr>
    </w:p>
    <w:p w14:paraId="0B2FBD3E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2B9FB485" w14:textId="77777777" w:rsidR="008120D1" w:rsidRPr="00FB2BA6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25A8C59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DC4883D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E7986DC" w14:textId="77777777" w:rsidR="00A15E16" w:rsidRPr="00397AC7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397AC7">
        <w:rPr>
          <w:b/>
          <w:bCs/>
          <w:sz w:val="20"/>
          <w:szCs w:val="20"/>
          <w:lang w:val="en-GB"/>
        </w:rPr>
        <w:t>[Item: …………..]</w:t>
      </w:r>
    </w:p>
    <w:p w14:paraId="252ED044" w14:textId="77777777" w:rsidR="008120D1" w:rsidRPr="00397AC7" w:rsidRDefault="008120D1" w:rsidP="008120D1">
      <w:pPr>
        <w:pStyle w:val="Default"/>
        <w:ind w:left="567"/>
        <w:rPr>
          <w:sz w:val="20"/>
          <w:szCs w:val="20"/>
          <w:lang w:val="en-GB"/>
        </w:rPr>
      </w:pPr>
    </w:p>
    <w:p w14:paraId="0FF88351" w14:textId="28F35650" w:rsidR="008120D1" w:rsidRPr="00397AC7" w:rsidRDefault="008120D1" w:rsidP="008120D1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 xml:space="preserve">Option </w:t>
      </w:r>
      <w:r w:rsidR="00397AC7" w:rsidRPr="00397AC7">
        <w:rPr>
          <w:b/>
          <w:sz w:val="20"/>
          <w:szCs w:val="20"/>
          <w:lang w:val="en-GB"/>
        </w:rPr>
        <w:t xml:space="preserve">post for either end of mGuide </w:t>
      </w:r>
      <w:r w:rsidR="00397AC7">
        <w:rPr>
          <w:b/>
          <w:sz w:val="20"/>
          <w:szCs w:val="20"/>
          <w:lang w:val="en-GB"/>
        </w:rPr>
        <w:t>with hand- and knee-rail (1 piece)</w:t>
      </w:r>
      <w:r w:rsidR="00397AC7" w:rsidRPr="00397AC7">
        <w:rPr>
          <w:b/>
          <w:sz w:val="20"/>
          <w:szCs w:val="20"/>
          <w:lang w:val="en-GB"/>
        </w:rPr>
        <w:t xml:space="preserve"> </w:t>
      </w:r>
      <w:r w:rsidRPr="00397AC7">
        <w:rPr>
          <w:b/>
          <w:sz w:val="20"/>
          <w:szCs w:val="20"/>
          <w:lang w:val="en-GB"/>
        </w:rPr>
        <w:t xml:space="preserve">/ H = 870 mm </w:t>
      </w:r>
      <w:r w:rsidRPr="00397AC7">
        <w:rPr>
          <w:b/>
          <w:sz w:val="20"/>
          <w:szCs w:val="20"/>
          <w:lang w:val="en-GB"/>
        </w:rPr>
        <w:br/>
      </w:r>
    </w:p>
    <w:p w14:paraId="1FC16597" w14:textId="77777777" w:rsidR="00F17C61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658F48E7" w14:textId="46A5417E" w:rsidR="008120D1" w:rsidRPr="00FB2F75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Typ</w:t>
      </w:r>
      <w:r w:rsidR="00F17C61" w:rsidRPr="00FB2F75">
        <w:rPr>
          <w:sz w:val="20"/>
          <w:szCs w:val="20"/>
          <w:lang w:val="en-GB"/>
        </w:rPr>
        <w:t>e</w:t>
      </w:r>
      <w:r w:rsidRPr="00FB2F75">
        <w:rPr>
          <w:sz w:val="20"/>
          <w:szCs w:val="20"/>
          <w:lang w:val="en-GB"/>
        </w:rPr>
        <w:t xml:space="preserve">: </w:t>
      </w:r>
      <w:r w:rsidRPr="00FB2F75">
        <w:rPr>
          <w:sz w:val="20"/>
          <w:szCs w:val="20"/>
          <w:lang w:val="en-GB"/>
        </w:rPr>
        <w:tab/>
      </w:r>
      <w:r w:rsidR="00F17C61" w:rsidRPr="00FB2F75">
        <w:rPr>
          <w:sz w:val="20"/>
          <w:szCs w:val="20"/>
          <w:lang w:val="en-GB"/>
        </w:rPr>
        <w:tab/>
      </w:r>
      <w:r w:rsidRPr="00FB2F75">
        <w:rPr>
          <w:sz w:val="20"/>
          <w:szCs w:val="20"/>
          <w:lang w:val="en-GB"/>
        </w:rPr>
        <w:t>GBMK101</w:t>
      </w:r>
    </w:p>
    <w:p w14:paraId="44ECB975" w14:textId="77777777" w:rsidR="008120D1" w:rsidRPr="00FB2F75" w:rsidRDefault="008120D1" w:rsidP="008120D1">
      <w:pPr>
        <w:pStyle w:val="Default"/>
        <w:ind w:firstLine="567"/>
        <w:rPr>
          <w:sz w:val="20"/>
          <w:szCs w:val="20"/>
          <w:lang w:val="en-GB"/>
        </w:rPr>
      </w:pPr>
    </w:p>
    <w:p w14:paraId="48939ACA" w14:textId="77777777" w:rsidR="008120D1" w:rsidRPr="00FB2F75" w:rsidRDefault="008120D1" w:rsidP="008120D1">
      <w:pPr>
        <w:pStyle w:val="Default"/>
        <w:ind w:firstLine="567"/>
        <w:rPr>
          <w:sz w:val="20"/>
          <w:szCs w:val="20"/>
          <w:lang w:val="en-GB"/>
        </w:rPr>
      </w:pPr>
    </w:p>
    <w:p w14:paraId="417BB2B0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3BC15FF0" w14:textId="77777777" w:rsidR="008120D1" w:rsidRPr="00FB2BA6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7AB63AE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7377E09" w14:textId="77777777" w:rsidR="00A15E16" w:rsidRDefault="00A15E16" w:rsidP="00A15E16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[Item: …………..]</w:t>
      </w:r>
    </w:p>
    <w:p w14:paraId="397F6BC0" w14:textId="77777777" w:rsidR="008120D1" w:rsidRPr="00D8556B" w:rsidRDefault="008120D1" w:rsidP="008120D1">
      <w:pPr>
        <w:pStyle w:val="Default"/>
        <w:ind w:left="567"/>
        <w:rPr>
          <w:sz w:val="20"/>
          <w:szCs w:val="20"/>
        </w:rPr>
      </w:pPr>
    </w:p>
    <w:p w14:paraId="68557A2B" w14:textId="6513EA57" w:rsidR="008120D1" w:rsidRPr="00397AC7" w:rsidRDefault="008120D1" w:rsidP="008120D1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 xml:space="preserve">Option </w:t>
      </w:r>
      <w:r w:rsidR="00397AC7" w:rsidRPr="00397AC7">
        <w:rPr>
          <w:b/>
          <w:sz w:val="20"/>
          <w:szCs w:val="20"/>
          <w:lang w:val="en-GB"/>
        </w:rPr>
        <w:t>Banister</w:t>
      </w:r>
      <w:r w:rsidR="0066750A" w:rsidRPr="00397AC7">
        <w:rPr>
          <w:b/>
          <w:sz w:val="20"/>
          <w:szCs w:val="20"/>
          <w:lang w:val="en-GB"/>
        </w:rPr>
        <w:t xml:space="preserve"> / </w:t>
      </w:r>
      <w:r w:rsidR="00397AC7" w:rsidRPr="00397AC7">
        <w:rPr>
          <w:b/>
          <w:sz w:val="20"/>
          <w:szCs w:val="20"/>
          <w:lang w:val="en-GB"/>
        </w:rPr>
        <w:t>knee bar for</w:t>
      </w:r>
      <w:r w:rsidRPr="00397AC7">
        <w:rPr>
          <w:b/>
          <w:sz w:val="20"/>
          <w:szCs w:val="20"/>
          <w:lang w:val="en-GB"/>
        </w:rPr>
        <w:t xml:space="preserve"> mGuide </w:t>
      </w:r>
      <w:r w:rsidR="0066750A" w:rsidRPr="00397AC7">
        <w:rPr>
          <w:b/>
          <w:sz w:val="20"/>
          <w:szCs w:val="20"/>
          <w:lang w:val="en-GB"/>
        </w:rPr>
        <w:t>/ L = 130</w:t>
      </w:r>
      <w:r w:rsidRPr="00397AC7">
        <w:rPr>
          <w:b/>
          <w:sz w:val="20"/>
          <w:szCs w:val="20"/>
          <w:lang w:val="en-GB"/>
        </w:rPr>
        <w:t xml:space="preserve">0 mm </w:t>
      </w:r>
      <w:r w:rsidRPr="00397AC7">
        <w:rPr>
          <w:b/>
          <w:sz w:val="20"/>
          <w:szCs w:val="20"/>
          <w:lang w:val="en-GB"/>
        </w:rPr>
        <w:br/>
      </w:r>
    </w:p>
    <w:p w14:paraId="323CA029" w14:textId="5B043D8E" w:rsidR="008120D1" w:rsidRPr="00F17C61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  <w:r w:rsidR="008120D1" w:rsidRPr="00F17C61">
        <w:rPr>
          <w:sz w:val="20"/>
          <w:szCs w:val="20"/>
          <w:lang w:val="en-GB"/>
        </w:rPr>
        <w:tab/>
      </w:r>
    </w:p>
    <w:p w14:paraId="5AD904E2" w14:textId="25C55B3B" w:rsidR="008120D1" w:rsidRPr="00F17C61" w:rsidRDefault="008120D1" w:rsidP="008120D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17C61">
        <w:rPr>
          <w:sz w:val="20"/>
          <w:szCs w:val="20"/>
          <w:lang w:val="en-GB"/>
        </w:rPr>
        <w:t>Typ</w:t>
      </w:r>
      <w:r w:rsidR="00F17C61" w:rsidRPr="00F17C61">
        <w:rPr>
          <w:sz w:val="20"/>
          <w:szCs w:val="20"/>
          <w:lang w:val="en-GB"/>
        </w:rPr>
        <w:t>e</w:t>
      </w:r>
      <w:r w:rsidRPr="00F17C61">
        <w:rPr>
          <w:sz w:val="20"/>
          <w:szCs w:val="20"/>
          <w:lang w:val="en-GB"/>
        </w:rPr>
        <w:t xml:space="preserve">: </w:t>
      </w:r>
      <w:r w:rsidRPr="00F17C61">
        <w:rPr>
          <w:sz w:val="20"/>
          <w:szCs w:val="20"/>
          <w:lang w:val="en-GB"/>
        </w:rPr>
        <w:tab/>
      </w:r>
      <w:r w:rsidR="00F17C61">
        <w:rPr>
          <w:sz w:val="20"/>
          <w:szCs w:val="20"/>
          <w:lang w:val="en-GB"/>
        </w:rPr>
        <w:tab/>
      </w:r>
      <w:r w:rsidRPr="00F17C61">
        <w:rPr>
          <w:sz w:val="20"/>
          <w:szCs w:val="20"/>
          <w:lang w:val="en-GB"/>
        </w:rPr>
        <w:t>GB</w:t>
      </w:r>
      <w:r w:rsidR="0066750A" w:rsidRPr="00F17C61">
        <w:rPr>
          <w:sz w:val="20"/>
          <w:szCs w:val="20"/>
          <w:lang w:val="en-GB"/>
        </w:rPr>
        <w:t>HL</w:t>
      </w:r>
      <w:r w:rsidRPr="00F17C61">
        <w:rPr>
          <w:sz w:val="20"/>
          <w:szCs w:val="20"/>
          <w:lang w:val="en-GB"/>
        </w:rPr>
        <w:t>100</w:t>
      </w:r>
    </w:p>
    <w:p w14:paraId="529D3096" w14:textId="77777777" w:rsidR="008120D1" w:rsidRPr="00F17C61" w:rsidRDefault="008120D1" w:rsidP="008120D1">
      <w:pPr>
        <w:pStyle w:val="Default"/>
        <w:ind w:firstLine="567"/>
        <w:rPr>
          <w:sz w:val="20"/>
          <w:szCs w:val="20"/>
          <w:lang w:val="en-GB"/>
        </w:rPr>
      </w:pPr>
    </w:p>
    <w:p w14:paraId="735DC634" w14:textId="77777777" w:rsidR="008120D1" w:rsidRPr="00F17C61" w:rsidRDefault="008120D1" w:rsidP="008120D1">
      <w:pPr>
        <w:pStyle w:val="Default"/>
        <w:ind w:firstLine="567"/>
        <w:rPr>
          <w:sz w:val="20"/>
          <w:szCs w:val="20"/>
          <w:lang w:val="en-GB"/>
        </w:rPr>
      </w:pPr>
    </w:p>
    <w:p w14:paraId="4182E87F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0DB1CBF5" w14:textId="77777777" w:rsidR="008120D1" w:rsidRPr="00FB2BA6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94EE437" w14:textId="77777777" w:rsidR="008120D1" w:rsidRDefault="008120D1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800C91F" w14:textId="77777777" w:rsidR="0066750A" w:rsidRDefault="0066750A" w:rsidP="008120D1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13075B6" w14:textId="476954A0" w:rsidR="0066750A" w:rsidRPr="00397AC7" w:rsidRDefault="00397AC7" w:rsidP="008120D1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  <w:r w:rsidRPr="00397AC7">
        <w:rPr>
          <w:b/>
          <w:bCs/>
          <w:color w:val="auto"/>
          <w:sz w:val="20"/>
          <w:szCs w:val="20"/>
          <w:lang w:val="en-GB"/>
        </w:rPr>
        <w:t>Guiding for glass panel, elements for own configuration, assembly on site, without</w:t>
      </w:r>
      <w:r w:rsidR="0066750A" w:rsidRPr="00397AC7">
        <w:rPr>
          <w:b/>
          <w:bCs/>
          <w:color w:val="auto"/>
          <w:sz w:val="20"/>
          <w:szCs w:val="20"/>
          <w:lang w:val="en-GB"/>
        </w:rPr>
        <w:t xml:space="preserve"> BSS101 / KLBG100 / UR01</w:t>
      </w:r>
    </w:p>
    <w:p w14:paraId="692C2CC5" w14:textId="77777777" w:rsidR="00D966C5" w:rsidRPr="00397AC7" w:rsidRDefault="00D966C5" w:rsidP="008120D1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5EBE642C" w14:textId="77777777" w:rsidR="00D966C5" w:rsidRPr="00397AC7" w:rsidRDefault="00D966C5" w:rsidP="008120D1">
      <w:pPr>
        <w:pStyle w:val="Default"/>
        <w:ind w:left="567"/>
        <w:rPr>
          <w:b/>
          <w:bCs/>
          <w:color w:val="auto"/>
          <w:sz w:val="20"/>
          <w:szCs w:val="20"/>
          <w:lang w:val="en-GB"/>
        </w:rPr>
      </w:pPr>
    </w:p>
    <w:p w14:paraId="22E45092" w14:textId="77777777" w:rsidR="00A15E16" w:rsidRPr="00397AC7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397AC7">
        <w:rPr>
          <w:b/>
          <w:bCs/>
          <w:sz w:val="20"/>
          <w:szCs w:val="20"/>
          <w:lang w:val="en-GB"/>
        </w:rPr>
        <w:t>[Item: …………..]</w:t>
      </w:r>
    </w:p>
    <w:p w14:paraId="638C7EBC" w14:textId="26EB107D" w:rsidR="00D966C5" w:rsidRPr="00397AC7" w:rsidRDefault="00D966C5" w:rsidP="00D966C5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14:paraId="1FE6EC5B" w14:textId="77777777" w:rsidR="00D966C5" w:rsidRPr="00397AC7" w:rsidRDefault="00D966C5" w:rsidP="00D966C5">
      <w:pPr>
        <w:pStyle w:val="Default"/>
        <w:ind w:left="567"/>
        <w:rPr>
          <w:sz w:val="20"/>
          <w:szCs w:val="20"/>
          <w:lang w:val="en-GB"/>
        </w:rPr>
      </w:pPr>
    </w:p>
    <w:p w14:paraId="790634C6" w14:textId="1DF7EE62" w:rsidR="00D966C5" w:rsidRPr="00397AC7" w:rsidRDefault="00D966C5" w:rsidP="00D966C5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 xml:space="preserve">Option </w:t>
      </w:r>
      <w:r w:rsidR="00397AC7" w:rsidRPr="00397AC7">
        <w:rPr>
          <w:b/>
          <w:sz w:val="20"/>
          <w:szCs w:val="20"/>
          <w:lang w:val="en-GB"/>
        </w:rPr>
        <w:t>post for either end of mGuide with hand-rail and glass panel (1 piece)</w:t>
      </w:r>
      <w:r w:rsidRPr="00397AC7">
        <w:rPr>
          <w:b/>
          <w:sz w:val="20"/>
          <w:szCs w:val="20"/>
          <w:lang w:val="en-GB"/>
        </w:rPr>
        <w:t xml:space="preserve"> / H = 870 mm </w:t>
      </w:r>
      <w:r w:rsidRPr="00397AC7">
        <w:rPr>
          <w:b/>
          <w:sz w:val="20"/>
          <w:szCs w:val="20"/>
          <w:lang w:val="en-GB"/>
        </w:rPr>
        <w:br/>
      </w:r>
    </w:p>
    <w:p w14:paraId="1F49B689" w14:textId="77777777" w:rsidR="00F17C61" w:rsidRPr="00FB2F75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Manufacturer:</w:t>
      </w:r>
      <w:r w:rsidRPr="00FB2F75">
        <w:rPr>
          <w:sz w:val="20"/>
          <w:szCs w:val="20"/>
          <w:lang w:val="en-GB"/>
        </w:rPr>
        <w:tab/>
        <w:t xml:space="preserve">Magnetic Autocontrol GmbH </w:t>
      </w:r>
    </w:p>
    <w:p w14:paraId="3432478D" w14:textId="2C286C0D" w:rsidR="00D966C5" w:rsidRPr="00FB2F75" w:rsidRDefault="00D966C5" w:rsidP="00D966C5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Typ</w:t>
      </w:r>
      <w:r w:rsidR="00F17C61" w:rsidRPr="00FB2F75">
        <w:rPr>
          <w:sz w:val="20"/>
          <w:szCs w:val="20"/>
          <w:lang w:val="en-GB"/>
        </w:rPr>
        <w:t>e</w:t>
      </w:r>
      <w:r w:rsidRPr="00FB2F75">
        <w:rPr>
          <w:sz w:val="20"/>
          <w:szCs w:val="20"/>
          <w:lang w:val="en-GB"/>
        </w:rPr>
        <w:t>:</w:t>
      </w:r>
      <w:r w:rsidR="00F17C61" w:rsidRPr="00FB2F75">
        <w:rPr>
          <w:sz w:val="20"/>
          <w:szCs w:val="20"/>
          <w:lang w:val="en-GB"/>
        </w:rPr>
        <w:tab/>
      </w:r>
      <w:r w:rsidRPr="00FB2F75">
        <w:rPr>
          <w:sz w:val="20"/>
          <w:szCs w:val="20"/>
          <w:lang w:val="en-GB"/>
        </w:rPr>
        <w:t xml:space="preserve"> </w:t>
      </w:r>
      <w:r w:rsidRPr="00FB2F75">
        <w:rPr>
          <w:sz w:val="20"/>
          <w:szCs w:val="20"/>
          <w:lang w:val="en-GB"/>
        </w:rPr>
        <w:tab/>
        <w:t>GBAF100</w:t>
      </w:r>
    </w:p>
    <w:p w14:paraId="07EFACE4" w14:textId="77777777" w:rsidR="00D966C5" w:rsidRPr="00FB2F75" w:rsidRDefault="00D966C5" w:rsidP="00D966C5">
      <w:pPr>
        <w:pStyle w:val="Default"/>
        <w:ind w:firstLine="567"/>
        <w:rPr>
          <w:sz w:val="20"/>
          <w:szCs w:val="20"/>
          <w:lang w:val="en-GB"/>
        </w:rPr>
      </w:pPr>
    </w:p>
    <w:p w14:paraId="10C850F1" w14:textId="77777777" w:rsidR="00D966C5" w:rsidRPr="00FB2F75" w:rsidRDefault="00D966C5" w:rsidP="00D966C5">
      <w:pPr>
        <w:pStyle w:val="Default"/>
        <w:ind w:firstLine="567"/>
        <w:rPr>
          <w:sz w:val="20"/>
          <w:szCs w:val="20"/>
          <w:lang w:val="en-GB"/>
        </w:rPr>
      </w:pPr>
    </w:p>
    <w:p w14:paraId="561E32D1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21E56879" w14:textId="5F905E3B" w:rsidR="00613DB6" w:rsidRDefault="00613DB6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14:paraId="2BF3BD9E" w14:textId="77777777" w:rsidR="00A15E16" w:rsidRDefault="00A15E16" w:rsidP="00613DB6">
      <w:pPr>
        <w:pStyle w:val="Default"/>
        <w:ind w:firstLine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[Item: …………..]</w:t>
      </w:r>
    </w:p>
    <w:p w14:paraId="20534945" w14:textId="77777777" w:rsidR="00D966C5" w:rsidRDefault="00D966C5" w:rsidP="00D966C5">
      <w:pPr>
        <w:pStyle w:val="Default"/>
        <w:ind w:firstLine="567"/>
        <w:jc w:val="both"/>
        <w:rPr>
          <w:sz w:val="20"/>
          <w:szCs w:val="20"/>
        </w:rPr>
      </w:pPr>
    </w:p>
    <w:p w14:paraId="3368179E" w14:textId="686B1FFC" w:rsidR="00D966C5" w:rsidRPr="00397AC7" w:rsidRDefault="00D966C5" w:rsidP="00D966C5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 xml:space="preserve">Option </w:t>
      </w:r>
      <w:r w:rsidR="00397AC7" w:rsidRPr="00397AC7">
        <w:rPr>
          <w:b/>
          <w:sz w:val="20"/>
          <w:szCs w:val="20"/>
          <w:lang w:val="en-GB"/>
        </w:rPr>
        <w:t>center post</w:t>
      </w:r>
      <w:r w:rsidRPr="00397AC7">
        <w:rPr>
          <w:b/>
          <w:sz w:val="20"/>
          <w:szCs w:val="20"/>
          <w:lang w:val="en-GB"/>
        </w:rPr>
        <w:t xml:space="preserve"> </w:t>
      </w:r>
      <w:r w:rsidR="00397AC7">
        <w:rPr>
          <w:b/>
          <w:sz w:val="20"/>
          <w:szCs w:val="20"/>
          <w:lang w:val="en-GB"/>
        </w:rPr>
        <w:t xml:space="preserve">for </w:t>
      </w:r>
      <w:r w:rsidRPr="00397AC7">
        <w:rPr>
          <w:b/>
          <w:sz w:val="20"/>
          <w:szCs w:val="20"/>
          <w:lang w:val="en-GB"/>
        </w:rPr>
        <w:t xml:space="preserve">mGuide </w:t>
      </w:r>
      <w:r w:rsidR="00397AC7">
        <w:rPr>
          <w:b/>
          <w:sz w:val="20"/>
          <w:szCs w:val="20"/>
          <w:lang w:val="en-GB"/>
        </w:rPr>
        <w:t>with</w:t>
      </w:r>
      <w:r w:rsidR="00397AC7" w:rsidRPr="00397AC7">
        <w:rPr>
          <w:b/>
          <w:sz w:val="20"/>
          <w:szCs w:val="20"/>
          <w:lang w:val="en-GB"/>
        </w:rPr>
        <w:t xml:space="preserve"> hand-rail and glass panel (1 piece) </w:t>
      </w:r>
      <w:r w:rsidRPr="00397AC7">
        <w:rPr>
          <w:b/>
          <w:sz w:val="20"/>
          <w:szCs w:val="20"/>
          <w:lang w:val="en-GB"/>
        </w:rPr>
        <w:t xml:space="preserve">/ H = 870 mm </w:t>
      </w:r>
      <w:r w:rsidRPr="00397AC7">
        <w:rPr>
          <w:b/>
          <w:sz w:val="20"/>
          <w:szCs w:val="20"/>
          <w:lang w:val="en-GB"/>
        </w:rPr>
        <w:br/>
      </w:r>
    </w:p>
    <w:p w14:paraId="25C5F29C" w14:textId="77777777" w:rsidR="00F17C61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405F63C0" w14:textId="2F7C63F9" w:rsidR="00D966C5" w:rsidRPr="00FB2F75" w:rsidRDefault="00D966C5" w:rsidP="00D966C5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Typ</w:t>
      </w:r>
      <w:r w:rsidR="00F17C61" w:rsidRPr="00FB2F75">
        <w:rPr>
          <w:sz w:val="20"/>
          <w:szCs w:val="20"/>
          <w:lang w:val="en-GB"/>
        </w:rPr>
        <w:t>e</w:t>
      </w:r>
      <w:r w:rsidRPr="00FB2F75">
        <w:rPr>
          <w:sz w:val="20"/>
          <w:szCs w:val="20"/>
          <w:lang w:val="en-GB"/>
        </w:rPr>
        <w:t xml:space="preserve">: </w:t>
      </w:r>
      <w:r w:rsidRPr="00FB2F75">
        <w:rPr>
          <w:sz w:val="20"/>
          <w:szCs w:val="20"/>
          <w:lang w:val="en-GB"/>
        </w:rPr>
        <w:tab/>
      </w:r>
      <w:r w:rsidR="00F17C61" w:rsidRPr="00FB2F75">
        <w:rPr>
          <w:sz w:val="20"/>
          <w:szCs w:val="20"/>
          <w:lang w:val="en-GB"/>
        </w:rPr>
        <w:tab/>
      </w:r>
      <w:r w:rsidRPr="00FB2F75">
        <w:rPr>
          <w:sz w:val="20"/>
          <w:szCs w:val="20"/>
          <w:lang w:val="en-GB"/>
        </w:rPr>
        <w:t>GBMF100</w:t>
      </w:r>
    </w:p>
    <w:p w14:paraId="2682849C" w14:textId="77777777" w:rsidR="00D966C5" w:rsidRPr="00FB2F75" w:rsidRDefault="00D966C5" w:rsidP="00D966C5">
      <w:pPr>
        <w:pStyle w:val="Default"/>
        <w:ind w:firstLine="567"/>
        <w:rPr>
          <w:sz w:val="20"/>
          <w:szCs w:val="20"/>
          <w:lang w:val="en-GB"/>
        </w:rPr>
      </w:pPr>
    </w:p>
    <w:p w14:paraId="78260F90" w14:textId="77777777" w:rsidR="00D966C5" w:rsidRPr="00FB2F75" w:rsidRDefault="00D966C5" w:rsidP="00D966C5">
      <w:pPr>
        <w:pStyle w:val="Default"/>
        <w:ind w:firstLine="567"/>
        <w:rPr>
          <w:sz w:val="20"/>
          <w:szCs w:val="20"/>
          <w:lang w:val="en-GB"/>
        </w:rPr>
      </w:pPr>
    </w:p>
    <w:p w14:paraId="4C3B6F57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672FFEAC" w14:textId="6BCA5568" w:rsidR="00D966C5" w:rsidRDefault="00D966C5" w:rsidP="00D966C5">
      <w:pPr>
        <w:pStyle w:val="Default"/>
        <w:ind w:firstLine="567"/>
        <w:jc w:val="both"/>
        <w:rPr>
          <w:sz w:val="20"/>
          <w:szCs w:val="20"/>
        </w:rPr>
      </w:pPr>
    </w:p>
    <w:p w14:paraId="48B9E735" w14:textId="77777777" w:rsidR="00EB35C3" w:rsidRDefault="00EB35C3" w:rsidP="00D966C5">
      <w:pPr>
        <w:pStyle w:val="Default"/>
        <w:ind w:firstLine="567"/>
        <w:jc w:val="both"/>
        <w:rPr>
          <w:sz w:val="20"/>
          <w:szCs w:val="20"/>
        </w:rPr>
      </w:pPr>
    </w:p>
    <w:p w14:paraId="39B78E99" w14:textId="77777777" w:rsidR="00EB35C3" w:rsidRDefault="00EB35C3" w:rsidP="00613DB6">
      <w:pPr>
        <w:pStyle w:val="Default"/>
        <w:jc w:val="both"/>
        <w:rPr>
          <w:sz w:val="20"/>
          <w:szCs w:val="20"/>
        </w:rPr>
      </w:pPr>
    </w:p>
    <w:p w14:paraId="40BE224D" w14:textId="77777777" w:rsidR="00A15E16" w:rsidRDefault="00A15E16" w:rsidP="00A15E16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[Item: …………..]</w:t>
      </w:r>
    </w:p>
    <w:p w14:paraId="51E662F7" w14:textId="77777777" w:rsidR="00EB35C3" w:rsidRDefault="00EB35C3" w:rsidP="00D966C5">
      <w:pPr>
        <w:pStyle w:val="Default"/>
        <w:ind w:firstLine="567"/>
        <w:jc w:val="both"/>
        <w:rPr>
          <w:sz w:val="20"/>
          <w:szCs w:val="20"/>
        </w:rPr>
      </w:pPr>
    </w:p>
    <w:p w14:paraId="669B3E94" w14:textId="223A47ED" w:rsidR="00EB35C3" w:rsidRPr="00397AC7" w:rsidRDefault="00EB35C3" w:rsidP="00EB35C3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 xml:space="preserve">Option </w:t>
      </w:r>
      <w:r w:rsidR="00397AC7" w:rsidRPr="00397AC7">
        <w:rPr>
          <w:b/>
          <w:sz w:val="20"/>
          <w:szCs w:val="20"/>
          <w:lang w:val="en-GB"/>
        </w:rPr>
        <w:t xml:space="preserve">post for either end of mGuide with hand-rail and glass panel (1 piece) </w:t>
      </w:r>
      <w:r w:rsidRPr="00397AC7">
        <w:rPr>
          <w:b/>
          <w:sz w:val="20"/>
          <w:szCs w:val="20"/>
          <w:lang w:val="en-GB"/>
        </w:rPr>
        <w:t xml:space="preserve">/ H = 1000 mm </w:t>
      </w:r>
      <w:r w:rsidRPr="00397AC7">
        <w:rPr>
          <w:b/>
          <w:sz w:val="20"/>
          <w:szCs w:val="20"/>
          <w:lang w:val="en-GB"/>
        </w:rPr>
        <w:br/>
      </w:r>
    </w:p>
    <w:p w14:paraId="52141B00" w14:textId="77777777" w:rsidR="00F17C61" w:rsidRDefault="00F17C61" w:rsidP="00F17C61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1AFB492E" w14:textId="48D10EBB" w:rsidR="00EB35C3" w:rsidRPr="00FB2F75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Typ</w:t>
      </w:r>
      <w:r w:rsidR="00F17C61" w:rsidRPr="00FB2F75">
        <w:rPr>
          <w:sz w:val="20"/>
          <w:szCs w:val="20"/>
          <w:lang w:val="en-GB"/>
        </w:rPr>
        <w:t>e</w:t>
      </w:r>
      <w:r w:rsidRPr="00FB2F75">
        <w:rPr>
          <w:sz w:val="20"/>
          <w:szCs w:val="20"/>
          <w:lang w:val="en-GB"/>
        </w:rPr>
        <w:t xml:space="preserve">: </w:t>
      </w:r>
      <w:r w:rsidRPr="00FB2F75">
        <w:rPr>
          <w:sz w:val="20"/>
          <w:szCs w:val="20"/>
          <w:lang w:val="en-GB"/>
        </w:rPr>
        <w:tab/>
      </w:r>
      <w:r w:rsidR="00F17C61" w:rsidRPr="00FB2F75">
        <w:rPr>
          <w:sz w:val="20"/>
          <w:szCs w:val="20"/>
          <w:lang w:val="en-GB"/>
        </w:rPr>
        <w:tab/>
      </w:r>
      <w:r w:rsidRPr="00FB2F75">
        <w:rPr>
          <w:sz w:val="20"/>
          <w:szCs w:val="20"/>
          <w:lang w:val="en-GB"/>
        </w:rPr>
        <w:t>GBAF101</w:t>
      </w:r>
    </w:p>
    <w:p w14:paraId="35331924" w14:textId="77777777" w:rsidR="00EB35C3" w:rsidRPr="00FB2F75" w:rsidRDefault="00EB35C3" w:rsidP="00EB35C3">
      <w:pPr>
        <w:pStyle w:val="Default"/>
        <w:ind w:firstLine="567"/>
        <w:rPr>
          <w:sz w:val="20"/>
          <w:szCs w:val="20"/>
          <w:lang w:val="en-GB"/>
        </w:rPr>
      </w:pPr>
    </w:p>
    <w:p w14:paraId="04585319" w14:textId="77777777" w:rsidR="00EB35C3" w:rsidRPr="00FB2F75" w:rsidRDefault="00EB35C3" w:rsidP="00EB35C3">
      <w:pPr>
        <w:pStyle w:val="Default"/>
        <w:ind w:firstLine="567"/>
        <w:rPr>
          <w:sz w:val="20"/>
          <w:szCs w:val="20"/>
          <w:lang w:val="en-GB"/>
        </w:rPr>
      </w:pPr>
    </w:p>
    <w:p w14:paraId="5955B3C1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6153F737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5EFA9494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4E22D57F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5936BDE3" w14:textId="77777777" w:rsidR="00A15E16" w:rsidRPr="00397AC7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397AC7">
        <w:rPr>
          <w:b/>
          <w:bCs/>
          <w:sz w:val="20"/>
          <w:szCs w:val="20"/>
          <w:lang w:val="en-GB"/>
        </w:rPr>
        <w:t>[Item: …………..]</w:t>
      </w:r>
    </w:p>
    <w:p w14:paraId="6D3FE3E7" w14:textId="77777777" w:rsidR="00EB35C3" w:rsidRPr="00397AC7" w:rsidRDefault="00EB35C3" w:rsidP="00EB35C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56FA6CFA" w14:textId="3CF6F03D" w:rsidR="00EB35C3" w:rsidRPr="00397AC7" w:rsidRDefault="00EB35C3" w:rsidP="00EB35C3">
      <w:pPr>
        <w:pStyle w:val="Default"/>
        <w:ind w:left="567"/>
        <w:rPr>
          <w:sz w:val="20"/>
          <w:szCs w:val="20"/>
          <w:lang w:val="en-GB"/>
        </w:rPr>
      </w:pPr>
      <w:r w:rsidRPr="00397AC7">
        <w:rPr>
          <w:b/>
          <w:sz w:val="20"/>
          <w:szCs w:val="20"/>
          <w:lang w:val="en-GB"/>
        </w:rPr>
        <w:t xml:space="preserve">Option </w:t>
      </w:r>
      <w:r w:rsidR="00397AC7">
        <w:rPr>
          <w:b/>
          <w:sz w:val="20"/>
          <w:szCs w:val="20"/>
          <w:lang w:val="en-GB"/>
        </w:rPr>
        <w:t xml:space="preserve">center </w:t>
      </w:r>
      <w:r w:rsidR="00397AC7" w:rsidRPr="00397AC7">
        <w:rPr>
          <w:b/>
          <w:sz w:val="20"/>
          <w:szCs w:val="20"/>
          <w:lang w:val="en-GB"/>
        </w:rPr>
        <w:t xml:space="preserve">post </w:t>
      </w:r>
      <w:r w:rsidR="00397AC7">
        <w:rPr>
          <w:b/>
          <w:sz w:val="20"/>
          <w:szCs w:val="20"/>
          <w:lang w:val="en-GB"/>
        </w:rPr>
        <w:t>for</w:t>
      </w:r>
      <w:r w:rsidR="00397AC7" w:rsidRPr="00397AC7">
        <w:rPr>
          <w:b/>
          <w:sz w:val="20"/>
          <w:szCs w:val="20"/>
          <w:lang w:val="en-GB"/>
        </w:rPr>
        <w:t xml:space="preserve"> mGuide with hand-rail and glass panel (1 piece) </w:t>
      </w:r>
      <w:r w:rsidRPr="00397AC7">
        <w:rPr>
          <w:b/>
          <w:sz w:val="20"/>
          <w:szCs w:val="20"/>
          <w:lang w:val="en-GB"/>
        </w:rPr>
        <w:t xml:space="preserve">/ H = 1000 mm </w:t>
      </w:r>
      <w:r w:rsidRPr="00397AC7">
        <w:rPr>
          <w:b/>
          <w:sz w:val="20"/>
          <w:szCs w:val="20"/>
          <w:lang w:val="en-GB"/>
        </w:rPr>
        <w:br/>
      </w:r>
    </w:p>
    <w:p w14:paraId="603397AC" w14:textId="77777777" w:rsidR="00EB35C3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>Hersteller:</w:t>
      </w:r>
      <w:r>
        <w:rPr>
          <w:sz w:val="20"/>
          <w:szCs w:val="20"/>
        </w:rPr>
        <w:tab/>
        <w:t>Magnetic Autocontrol GmbH</w:t>
      </w:r>
      <w:r>
        <w:rPr>
          <w:sz w:val="20"/>
          <w:szCs w:val="20"/>
        </w:rPr>
        <w:tab/>
      </w:r>
    </w:p>
    <w:p w14:paraId="364E8E0E" w14:textId="1E76F1F3" w:rsidR="00EB35C3" w:rsidRPr="002E4491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 xml:space="preserve">Typ: </w:t>
      </w:r>
      <w:r w:rsidRPr="002E4491">
        <w:rPr>
          <w:sz w:val="20"/>
          <w:szCs w:val="20"/>
        </w:rPr>
        <w:tab/>
      </w:r>
      <w:r>
        <w:rPr>
          <w:sz w:val="20"/>
          <w:szCs w:val="20"/>
        </w:rPr>
        <w:t>GBMF101</w:t>
      </w:r>
    </w:p>
    <w:p w14:paraId="7EAC907D" w14:textId="77777777" w:rsidR="00EB35C3" w:rsidRDefault="00EB35C3" w:rsidP="00EB35C3">
      <w:pPr>
        <w:pStyle w:val="Default"/>
        <w:ind w:firstLine="567"/>
        <w:rPr>
          <w:sz w:val="20"/>
          <w:szCs w:val="20"/>
        </w:rPr>
      </w:pPr>
    </w:p>
    <w:p w14:paraId="3D3010B5" w14:textId="77777777" w:rsidR="00EB35C3" w:rsidRPr="002E4491" w:rsidRDefault="00EB35C3" w:rsidP="00EB35C3">
      <w:pPr>
        <w:pStyle w:val="Default"/>
        <w:ind w:firstLine="567"/>
        <w:rPr>
          <w:sz w:val="20"/>
          <w:szCs w:val="20"/>
        </w:rPr>
      </w:pPr>
    </w:p>
    <w:p w14:paraId="47DDE3BB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57AED338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26765700" w14:textId="77777777" w:rsidR="00613DB6" w:rsidRDefault="00613DB6" w:rsidP="00EB35C3">
      <w:pPr>
        <w:pStyle w:val="Default"/>
        <w:ind w:firstLine="567"/>
        <w:jc w:val="both"/>
        <w:rPr>
          <w:sz w:val="20"/>
          <w:szCs w:val="20"/>
        </w:rPr>
      </w:pPr>
    </w:p>
    <w:p w14:paraId="68E9FFB5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68688F13" w14:textId="77777777" w:rsidR="00A15E16" w:rsidRDefault="00A15E16" w:rsidP="00A15E16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[Item: …………..]</w:t>
      </w:r>
    </w:p>
    <w:p w14:paraId="46145701" w14:textId="241F861B" w:rsidR="00EB35C3" w:rsidRDefault="00EB35C3" w:rsidP="00EB35C3">
      <w:pPr>
        <w:pStyle w:val="Default"/>
        <w:ind w:left="567"/>
        <w:rPr>
          <w:b/>
          <w:bCs/>
          <w:sz w:val="20"/>
          <w:szCs w:val="20"/>
        </w:rPr>
      </w:pPr>
    </w:p>
    <w:p w14:paraId="74039FF6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470F555F" w14:textId="20A4CC0D" w:rsidR="00EB35C3" w:rsidRPr="00613DB6" w:rsidRDefault="00EB35C3" w:rsidP="00EB35C3">
      <w:pPr>
        <w:pStyle w:val="Default"/>
        <w:ind w:left="567"/>
        <w:rPr>
          <w:sz w:val="20"/>
          <w:szCs w:val="20"/>
          <w:lang w:val="en-GB"/>
        </w:rPr>
      </w:pPr>
      <w:r w:rsidRPr="00613DB6">
        <w:rPr>
          <w:b/>
          <w:sz w:val="20"/>
          <w:szCs w:val="20"/>
          <w:lang w:val="en-GB"/>
        </w:rPr>
        <w:t xml:space="preserve">Option </w:t>
      </w:r>
      <w:r w:rsidR="00613DB6" w:rsidRPr="00613DB6">
        <w:rPr>
          <w:b/>
          <w:sz w:val="20"/>
          <w:szCs w:val="20"/>
          <w:lang w:val="en-GB"/>
        </w:rPr>
        <w:t>Banister</w:t>
      </w:r>
      <w:r w:rsidRPr="00613DB6">
        <w:rPr>
          <w:b/>
          <w:sz w:val="20"/>
          <w:szCs w:val="20"/>
          <w:lang w:val="en-GB"/>
        </w:rPr>
        <w:t xml:space="preserve"> / </w:t>
      </w:r>
      <w:r w:rsidR="00613DB6" w:rsidRPr="00613DB6">
        <w:rPr>
          <w:b/>
          <w:sz w:val="20"/>
          <w:szCs w:val="20"/>
          <w:lang w:val="en-GB"/>
        </w:rPr>
        <w:t>knee bar for</w:t>
      </w:r>
      <w:r w:rsidRPr="00613DB6">
        <w:rPr>
          <w:b/>
          <w:sz w:val="20"/>
          <w:szCs w:val="20"/>
          <w:lang w:val="en-GB"/>
        </w:rPr>
        <w:t xml:space="preserve"> mGuide / L = 1300 mm </w:t>
      </w:r>
      <w:r w:rsidRPr="00613DB6">
        <w:rPr>
          <w:b/>
          <w:sz w:val="20"/>
          <w:szCs w:val="20"/>
          <w:lang w:val="en-GB"/>
        </w:rPr>
        <w:br/>
      </w:r>
    </w:p>
    <w:p w14:paraId="2E1005AD" w14:textId="77777777" w:rsidR="003C26CA" w:rsidRDefault="003C26CA" w:rsidP="003C26CA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02D4944B" w14:textId="1D573D18" w:rsidR="00EB35C3" w:rsidRPr="00FB2F75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Typ</w:t>
      </w:r>
      <w:r w:rsidR="003C26CA" w:rsidRPr="00FB2F75">
        <w:rPr>
          <w:sz w:val="20"/>
          <w:szCs w:val="20"/>
          <w:lang w:val="en-GB"/>
        </w:rPr>
        <w:t>e</w:t>
      </w:r>
      <w:r w:rsidRPr="00FB2F75">
        <w:rPr>
          <w:sz w:val="20"/>
          <w:szCs w:val="20"/>
          <w:lang w:val="en-GB"/>
        </w:rPr>
        <w:t xml:space="preserve">: </w:t>
      </w:r>
      <w:r w:rsidRPr="00FB2F75">
        <w:rPr>
          <w:sz w:val="20"/>
          <w:szCs w:val="20"/>
          <w:lang w:val="en-GB"/>
        </w:rPr>
        <w:tab/>
      </w:r>
      <w:r w:rsidR="003C26CA" w:rsidRPr="00FB2F75">
        <w:rPr>
          <w:sz w:val="20"/>
          <w:szCs w:val="20"/>
          <w:lang w:val="en-GB"/>
        </w:rPr>
        <w:tab/>
      </w:r>
      <w:r w:rsidRPr="00FB2F75">
        <w:rPr>
          <w:sz w:val="20"/>
          <w:szCs w:val="20"/>
          <w:lang w:val="en-GB"/>
        </w:rPr>
        <w:t>GBHL100</w:t>
      </w:r>
    </w:p>
    <w:p w14:paraId="3049A0B8" w14:textId="77777777" w:rsidR="00EB35C3" w:rsidRPr="00FB2F75" w:rsidRDefault="00EB35C3" w:rsidP="00EB35C3">
      <w:pPr>
        <w:pStyle w:val="Default"/>
        <w:ind w:firstLine="567"/>
        <w:rPr>
          <w:sz w:val="20"/>
          <w:szCs w:val="20"/>
          <w:lang w:val="en-GB"/>
        </w:rPr>
      </w:pPr>
    </w:p>
    <w:p w14:paraId="13A7716A" w14:textId="77777777" w:rsidR="00EB35C3" w:rsidRPr="00FB2F75" w:rsidRDefault="00EB35C3" w:rsidP="00EB35C3">
      <w:pPr>
        <w:pStyle w:val="Default"/>
        <w:ind w:firstLine="567"/>
        <w:rPr>
          <w:sz w:val="20"/>
          <w:szCs w:val="20"/>
          <w:lang w:val="en-GB"/>
        </w:rPr>
      </w:pPr>
    </w:p>
    <w:p w14:paraId="24F45B37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027D45A1" w14:textId="59FFCB9A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4532BCAB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615E8E13" w14:textId="77777777" w:rsidR="00613DB6" w:rsidRDefault="00613DB6" w:rsidP="00EB35C3">
      <w:pPr>
        <w:pStyle w:val="Default"/>
        <w:ind w:firstLine="567"/>
        <w:jc w:val="both"/>
        <w:rPr>
          <w:sz w:val="20"/>
          <w:szCs w:val="20"/>
        </w:rPr>
      </w:pPr>
    </w:p>
    <w:p w14:paraId="0E45C0DE" w14:textId="77777777" w:rsidR="00A15E16" w:rsidRPr="00613DB6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613DB6">
        <w:rPr>
          <w:b/>
          <w:bCs/>
          <w:sz w:val="20"/>
          <w:szCs w:val="20"/>
          <w:lang w:val="en-GB"/>
        </w:rPr>
        <w:t>[Item: …………..]</w:t>
      </w:r>
    </w:p>
    <w:p w14:paraId="7ADB8EBA" w14:textId="77777777" w:rsidR="00EB35C3" w:rsidRPr="00613DB6" w:rsidRDefault="00EB35C3" w:rsidP="00EB35C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5FDEF630" w14:textId="77777777" w:rsidR="00EB35C3" w:rsidRPr="00613DB6" w:rsidRDefault="00EB35C3" w:rsidP="00EB35C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59C23707" w14:textId="608E921E" w:rsidR="00EB35C3" w:rsidRPr="00613DB6" w:rsidRDefault="00EB35C3" w:rsidP="00EB35C3">
      <w:pPr>
        <w:pStyle w:val="Default"/>
        <w:ind w:left="567"/>
        <w:rPr>
          <w:sz w:val="20"/>
          <w:szCs w:val="20"/>
          <w:lang w:val="en-GB"/>
        </w:rPr>
      </w:pPr>
      <w:r w:rsidRPr="00613DB6">
        <w:rPr>
          <w:b/>
          <w:sz w:val="20"/>
          <w:szCs w:val="20"/>
          <w:lang w:val="en-GB"/>
        </w:rPr>
        <w:lastRenderedPageBreak/>
        <w:t xml:space="preserve">Option </w:t>
      </w:r>
      <w:r w:rsidR="00613DB6">
        <w:rPr>
          <w:b/>
          <w:sz w:val="20"/>
          <w:szCs w:val="20"/>
          <w:lang w:val="en-GB"/>
        </w:rPr>
        <w:t>corner post for</w:t>
      </w:r>
      <w:r w:rsidR="00613DB6" w:rsidRPr="00397AC7">
        <w:rPr>
          <w:b/>
          <w:sz w:val="20"/>
          <w:szCs w:val="20"/>
          <w:lang w:val="en-GB"/>
        </w:rPr>
        <w:t xml:space="preserve"> mGuide with hand-rail and glass panel (1 piece) </w:t>
      </w:r>
      <w:r w:rsidRPr="00613DB6">
        <w:rPr>
          <w:b/>
          <w:sz w:val="20"/>
          <w:szCs w:val="20"/>
          <w:lang w:val="en-GB"/>
        </w:rPr>
        <w:t xml:space="preserve">/ H = 870 mm </w:t>
      </w:r>
      <w:r w:rsidRPr="00613DB6">
        <w:rPr>
          <w:b/>
          <w:sz w:val="20"/>
          <w:szCs w:val="20"/>
          <w:lang w:val="en-GB"/>
        </w:rPr>
        <w:br/>
      </w:r>
    </w:p>
    <w:p w14:paraId="36CF8621" w14:textId="77777777" w:rsidR="003C26CA" w:rsidRDefault="003C26CA" w:rsidP="003C26CA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6794998B" w14:textId="4CB4F66C" w:rsidR="00EB35C3" w:rsidRPr="00FB2F75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Typ</w:t>
      </w:r>
      <w:r w:rsidR="003C26CA" w:rsidRPr="00FB2F75">
        <w:rPr>
          <w:sz w:val="20"/>
          <w:szCs w:val="20"/>
          <w:lang w:val="en-GB"/>
        </w:rPr>
        <w:t>e</w:t>
      </w:r>
      <w:r w:rsidRPr="00FB2F75">
        <w:rPr>
          <w:sz w:val="20"/>
          <w:szCs w:val="20"/>
          <w:lang w:val="en-GB"/>
        </w:rPr>
        <w:t xml:space="preserve">: </w:t>
      </w:r>
      <w:r w:rsidRPr="00FB2F75">
        <w:rPr>
          <w:sz w:val="20"/>
          <w:szCs w:val="20"/>
          <w:lang w:val="en-GB"/>
        </w:rPr>
        <w:tab/>
      </w:r>
      <w:r w:rsidR="003C26CA" w:rsidRPr="00FB2F75">
        <w:rPr>
          <w:sz w:val="20"/>
          <w:szCs w:val="20"/>
          <w:lang w:val="en-GB"/>
        </w:rPr>
        <w:tab/>
      </w:r>
      <w:r w:rsidRPr="00FB2F75">
        <w:rPr>
          <w:sz w:val="20"/>
          <w:szCs w:val="20"/>
          <w:lang w:val="en-GB"/>
        </w:rPr>
        <w:t>GBCF100</w:t>
      </w:r>
    </w:p>
    <w:p w14:paraId="4AD355C4" w14:textId="77777777" w:rsidR="00EB35C3" w:rsidRPr="00FB2F75" w:rsidRDefault="00EB35C3" w:rsidP="00EB35C3">
      <w:pPr>
        <w:pStyle w:val="Default"/>
        <w:ind w:firstLine="567"/>
        <w:rPr>
          <w:sz w:val="20"/>
          <w:szCs w:val="20"/>
          <w:lang w:val="en-GB"/>
        </w:rPr>
      </w:pPr>
    </w:p>
    <w:p w14:paraId="288E2C1A" w14:textId="77777777" w:rsidR="00EB35C3" w:rsidRPr="00FB2F75" w:rsidRDefault="00EB35C3" w:rsidP="00EB35C3">
      <w:pPr>
        <w:pStyle w:val="Default"/>
        <w:ind w:firstLine="567"/>
        <w:rPr>
          <w:sz w:val="20"/>
          <w:szCs w:val="20"/>
          <w:lang w:val="en-GB"/>
        </w:rPr>
      </w:pPr>
    </w:p>
    <w:p w14:paraId="4D5C1A02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07977DD0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53FF709A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3D754C83" w14:textId="037D5675" w:rsidR="00613DB6" w:rsidRDefault="00613DB6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14:paraId="4434B179" w14:textId="77777777" w:rsidR="00A15E16" w:rsidRPr="00613DB6" w:rsidRDefault="00A15E16" w:rsidP="00613DB6">
      <w:pPr>
        <w:pStyle w:val="Default"/>
        <w:ind w:firstLine="567"/>
        <w:rPr>
          <w:b/>
          <w:bCs/>
          <w:sz w:val="20"/>
          <w:szCs w:val="20"/>
          <w:lang w:val="en-GB"/>
        </w:rPr>
      </w:pPr>
      <w:r w:rsidRPr="00613DB6">
        <w:rPr>
          <w:b/>
          <w:bCs/>
          <w:sz w:val="20"/>
          <w:szCs w:val="20"/>
          <w:lang w:val="en-GB"/>
        </w:rPr>
        <w:lastRenderedPageBreak/>
        <w:t>[Item: …………..]</w:t>
      </w:r>
    </w:p>
    <w:p w14:paraId="467CD146" w14:textId="2504CCE2" w:rsidR="00EB35C3" w:rsidRPr="00613DB6" w:rsidRDefault="00EB35C3" w:rsidP="00EB35C3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14:paraId="615A6E42" w14:textId="77777777" w:rsidR="00EB35C3" w:rsidRPr="00613DB6" w:rsidRDefault="00EB35C3" w:rsidP="00EB35C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6544B34A" w14:textId="369E99BE" w:rsidR="00EB35C3" w:rsidRPr="00613DB6" w:rsidRDefault="00EB35C3" w:rsidP="00EB35C3">
      <w:pPr>
        <w:pStyle w:val="Default"/>
        <w:ind w:left="567"/>
        <w:rPr>
          <w:sz w:val="20"/>
          <w:szCs w:val="20"/>
          <w:lang w:val="en-GB"/>
        </w:rPr>
      </w:pPr>
      <w:r w:rsidRPr="00613DB6">
        <w:rPr>
          <w:b/>
          <w:sz w:val="20"/>
          <w:szCs w:val="20"/>
          <w:lang w:val="en-GB"/>
        </w:rPr>
        <w:t xml:space="preserve">Option </w:t>
      </w:r>
      <w:r w:rsidR="00613DB6">
        <w:rPr>
          <w:b/>
          <w:sz w:val="20"/>
          <w:szCs w:val="20"/>
          <w:lang w:val="en-GB"/>
        </w:rPr>
        <w:t>corner post for</w:t>
      </w:r>
      <w:r w:rsidR="00613DB6" w:rsidRPr="00397AC7">
        <w:rPr>
          <w:b/>
          <w:sz w:val="20"/>
          <w:szCs w:val="20"/>
          <w:lang w:val="en-GB"/>
        </w:rPr>
        <w:t xml:space="preserve"> mGuide with hand-rail and glass panel (1 piece</w:t>
      </w:r>
      <w:r w:rsidR="00613DB6" w:rsidRPr="00613DB6">
        <w:rPr>
          <w:b/>
          <w:sz w:val="20"/>
          <w:szCs w:val="20"/>
          <w:lang w:val="en-GB"/>
        </w:rPr>
        <w:t xml:space="preserve">) </w:t>
      </w:r>
      <w:r w:rsidRPr="00613DB6">
        <w:rPr>
          <w:b/>
          <w:sz w:val="20"/>
          <w:szCs w:val="20"/>
          <w:lang w:val="en-GB"/>
        </w:rPr>
        <w:t xml:space="preserve">/ H = 1000 mm </w:t>
      </w:r>
      <w:r w:rsidRPr="00613DB6">
        <w:rPr>
          <w:b/>
          <w:sz w:val="20"/>
          <w:szCs w:val="20"/>
          <w:lang w:val="en-GB"/>
        </w:rPr>
        <w:br/>
      </w:r>
    </w:p>
    <w:p w14:paraId="555E6367" w14:textId="77777777" w:rsidR="003C26CA" w:rsidRDefault="003C26CA" w:rsidP="003C26CA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4B8923BD" w14:textId="39BF3D26" w:rsidR="00EB35C3" w:rsidRPr="00FB2F75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Typ</w:t>
      </w:r>
      <w:r w:rsidR="003C26CA" w:rsidRPr="00FB2F75">
        <w:rPr>
          <w:sz w:val="20"/>
          <w:szCs w:val="20"/>
          <w:lang w:val="en-GB"/>
        </w:rPr>
        <w:t>e</w:t>
      </w:r>
      <w:r w:rsidRPr="00FB2F75">
        <w:rPr>
          <w:sz w:val="20"/>
          <w:szCs w:val="20"/>
          <w:lang w:val="en-GB"/>
        </w:rPr>
        <w:t xml:space="preserve">: </w:t>
      </w:r>
      <w:r w:rsidRPr="00FB2F75">
        <w:rPr>
          <w:sz w:val="20"/>
          <w:szCs w:val="20"/>
          <w:lang w:val="en-GB"/>
        </w:rPr>
        <w:tab/>
      </w:r>
      <w:r w:rsidR="003C26CA" w:rsidRPr="00FB2F75">
        <w:rPr>
          <w:sz w:val="20"/>
          <w:szCs w:val="20"/>
          <w:lang w:val="en-GB"/>
        </w:rPr>
        <w:tab/>
      </w:r>
      <w:r w:rsidRPr="00FB2F75">
        <w:rPr>
          <w:sz w:val="20"/>
          <w:szCs w:val="20"/>
          <w:lang w:val="en-GB"/>
        </w:rPr>
        <w:t>GBCF101</w:t>
      </w:r>
    </w:p>
    <w:p w14:paraId="672CD543" w14:textId="77777777" w:rsidR="00EB35C3" w:rsidRPr="00FB2F75" w:rsidRDefault="00EB35C3" w:rsidP="00EB35C3">
      <w:pPr>
        <w:pStyle w:val="Default"/>
        <w:ind w:firstLine="567"/>
        <w:rPr>
          <w:sz w:val="20"/>
          <w:szCs w:val="20"/>
          <w:lang w:val="en-GB"/>
        </w:rPr>
      </w:pPr>
    </w:p>
    <w:p w14:paraId="3DFE4FBF" w14:textId="77777777" w:rsidR="00EB35C3" w:rsidRPr="00FB2F75" w:rsidRDefault="00EB35C3" w:rsidP="00EB35C3">
      <w:pPr>
        <w:pStyle w:val="Default"/>
        <w:ind w:firstLine="567"/>
        <w:rPr>
          <w:sz w:val="20"/>
          <w:szCs w:val="20"/>
          <w:lang w:val="en-GB"/>
        </w:rPr>
      </w:pPr>
    </w:p>
    <w:p w14:paraId="61FEA20B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6720689E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1276EF41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4A1C9F12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4716F679" w14:textId="2E093A5B" w:rsidR="00EB35C3" w:rsidRPr="00613DB6" w:rsidRDefault="00613DB6" w:rsidP="00EB35C3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  <w:r w:rsidRPr="00613DB6">
        <w:rPr>
          <w:b/>
          <w:sz w:val="20"/>
          <w:szCs w:val="20"/>
          <w:lang w:val="en-GB"/>
        </w:rPr>
        <w:t>Glass panels for railing</w:t>
      </w:r>
    </w:p>
    <w:p w14:paraId="68E59497" w14:textId="77777777" w:rsidR="00EB35C3" w:rsidRPr="00613DB6" w:rsidRDefault="00EB35C3" w:rsidP="00EB35C3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</w:p>
    <w:p w14:paraId="061C7F38" w14:textId="77777777" w:rsidR="00EB35C3" w:rsidRPr="00613DB6" w:rsidRDefault="00EB35C3" w:rsidP="00EB35C3">
      <w:pPr>
        <w:pStyle w:val="Default"/>
        <w:jc w:val="both"/>
        <w:rPr>
          <w:sz w:val="20"/>
          <w:szCs w:val="20"/>
          <w:lang w:val="en-GB"/>
        </w:rPr>
      </w:pPr>
    </w:p>
    <w:p w14:paraId="348951B7" w14:textId="77777777" w:rsidR="00A15E16" w:rsidRPr="00613DB6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613DB6">
        <w:rPr>
          <w:b/>
          <w:bCs/>
          <w:sz w:val="20"/>
          <w:szCs w:val="20"/>
          <w:lang w:val="en-GB"/>
        </w:rPr>
        <w:t>[Item: …………..]</w:t>
      </w:r>
    </w:p>
    <w:p w14:paraId="2D451ABA" w14:textId="77777777" w:rsidR="00EB35C3" w:rsidRPr="00613DB6" w:rsidRDefault="00EB35C3" w:rsidP="00EB35C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4F1F13A8" w14:textId="120C07B1" w:rsidR="00EB35C3" w:rsidRPr="00613DB6" w:rsidRDefault="00EB35C3" w:rsidP="00EB35C3">
      <w:pPr>
        <w:pStyle w:val="Default"/>
        <w:ind w:left="567"/>
        <w:rPr>
          <w:sz w:val="20"/>
          <w:szCs w:val="20"/>
          <w:lang w:val="en-GB"/>
        </w:rPr>
      </w:pPr>
      <w:r w:rsidRPr="00613DB6">
        <w:rPr>
          <w:b/>
          <w:sz w:val="20"/>
          <w:szCs w:val="20"/>
          <w:lang w:val="en-GB"/>
        </w:rPr>
        <w:t xml:space="preserve">Option </w:t>
      </w:r>
      <w:r w:rsidR="00613DB6" w:rsidRPr="00613DB6">
        <w:rPr>
          <w:b/>
          <w:sz w:val="20"/>
          <w:szCs w:val="20"/>
          <w:lang w:val="en-GB"/>
        </w:rPr>
        <w:t>tempered safety glass for inlay</w:t>
      </w:r>
      <w:r w:rsidRPr="00613DB6">
        <w:rPr>
          <w:b/>
          <w:sz w:val="20"/>
          <w:szCs w:val="20"/>
          <w:lang w:val="en-GB"/>
        </w:rPr>
        <w:t xml:space="preserve"> mGuide / H = 870 mm L = 1300 mm</w:t>
      </w:r>
      <w:r w:rsidRPr="00613DB6">
        <w:rPr>
          <w:b/>
          <w:sz w:val="20"/>
          <w:szCs w:val="20"/>
          <w:lang w:val="en-GB"/>
        </w:rPr>
        <w:br/>
      </w:r>
    </w:p>
    <w:p w14:paraId="7899BD08" w14:textId="77777777" w:rsidR="003C26CA" w:rsidRDefault="003C26CA" w:rsidP="003C26CA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5B8007F9" w14:textId="3FCA8754" w:rsidR="00EB35C3" w:rsidRPr="00FB2F75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Typ</w:t>
      </w:r>
      <w:r w:rsidR="003C26CA" w:rsidRPr="00FB2F75">
        <w:rPr>
          <w:sz w:val="20"/>
          <w:szCs w:val="20"/>
          <w:lang w:val="en-GB"/>
        </w:rPr>
        <w:t>e</w:t>
      </w:r>
      <w:r w:rsidRPr="00FB2F75">
        <w:rPr>
          <w:sz w:val="20"/>
          <w:szCs w:val="20"/>
          <w:lang w:val="en-GB"/>
        </w:rPr>
        <w:t xml:space="preserve">: </w:t>
      </w:r>
      <w:r w:rsidRPr="00FB2F75">
        <w:rPr>
          <w:sz w:val="20"/>
          <w:szCs w:val="20"/>
          <w:lang w:val="en-GB"/>
        </w:rPr>
        <w:tab/>
      </w:r>
      <w:r w:rsidR="003C26CA" w:rsidRPr="00FB2F75">
        <w:rPr>
          <w:sz w:val="20"/>
          <w:szCs w:val="20"/>
          <w:lang w:val="en-GB"/>
        </w:rPr>
        <w:tab/>
      </w:r>
      <w:r w:rsidRPr="00FB2F75">
        <w:rPr>
          <w:sz w:val="20"/>
          <w:szCs w:val="20"/>
          <w:lang w:val="en-GB"/>
        </w:rPr>
        <w:t>GBEF100</w:t>
      </w:r>
    </w:p>
    <w:p w14:paraId="59BECC5F" w14:textId="77777777" w:rsidR="00EB35C3" w:rsidRPr="00FB2F75" w:rsidRDefault="00EB35C3" w:rsidP="00EB35C3">
      <w:pPr>
        <w:pStyle w:val="Default"/>
        <w:ind w:firstLine="567"/>
        <w:rPr>
          <w:sz w:val="20"/>
          <w:szCs w:val="20"/>
          <w:lang w:val="en-GB"/>
        </w:rPr>
      </w:pPr>
    </w:p>
    <w:p w14:paraId="07B34E74" w14:textId="77777777" w:rsidR="00EB35C3" w:rsidRPr="00FB2F75" w:rsidRDefault="00EB35C3" w:rsidP="00EB35C3">
      <w:pPr>
        <w:pStyle w:val="Default"/>
        <w:ind w:firstLine="567"/>
        <w:rPr>
          <w:sz w:val="20"/>
          <w:szCs w:val="20"/>
          <w:lang w:val="en-GB"/>
        </w:rPr>
      </w:pPr>
    </w:p>
    <w:p w14:paraId="009B6C6C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0E494E14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0E6F8057" w14:textId="77777777" w:rsidR="00EB35C3" w:rsidRDefault="00EB35C3" w:rsidP="00D966C5">
      <w:pPr>
        <w:pStyle w:val="Default"/>
        <w:ind w:firstLine="567"/>
        <w:jc w:val="both"/>
        <w:rPr>
          <w:sz w:val="20"/>
          <w:szCs w:val="20"/>
        </w:rPr>
      </w:pPr>
    </w:p>
    <w:p w14:paraId="659B1857" w14:textId="77777777" w:rsidR="00613DB6" w:rsidRDefault="00613DB6" w:rsidP="00D966C5">
      <w:pPr>
        <w:pStyle w:val="Default"/>
        <w:ind w:firstLine="567"/>
        <w:jc w:val="both"/>
        <w:rPr>
          <w:sz w:val="20"/>
          <w:szCs w:val="20"/>
        </w:rPr>
      </w:pPr>
    </w:p>
    <w:p w14:paraId="13109C65" w14:textId="77777777" w:rsidR="00A15E16" w:rsidRPr="00613DB6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613DB6">
        <w:rPr>
          <w:b/>
          <w:bCs/>
          <w:sz w:val="20"/>
          <w:szCs w:val="20"/>
          <w:lang w:val="en-GB"/>
        </w:rPr>
        <w:t>[Item: …………..]</w:t>
      </w:r>
    </w:p>
    <w:p w14:paraId="362E9071" w14:textId="77777777" w:rsidR="00D966C5" w:rsidRPr="00613DB6" w:rsidRDefault="00D966C5" w:rsidP="00D966C5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38FD4B64" w14:textId="1D92D1EB" w:rsidR="00EB35C3" w:rsidRPr="00613DB6" w:rsidRDefault="00EB35C3" w:rsidP="00EB35C3">
      <w:pPr>
        <w:pStyle w:val="Default"/>
        <w:ind w:left="567"/>
        <w:rPr>
          <w:sz w:val="20"/>
          <w:szCs w:val="20"/>
          <w:lang w:val="en-GB"/>
        </w:rPr>
      </w:pPr>
      <w:r w:rsidRPr="00613DB6">
        <w:rPr>
          <w:b/>
          <w:sz w:val="20"/>
          <w:szCs w:val="20"/>
          <w:lang w:val="en-GB"/>
        </w:rPr>
        <w:t xml:space="preserve">Option </w:t>
      </w:r>
      <w:r w:rsidR="00613DB6">
        <w:rPr>
          <w:b/>
          <w:sz w:val="20"/>
          <w:szCs w:val="20"/>
          <w:lang w:val="en-GB"/>
        </w:rPr>
        <w:t xml:space="preserve">laminated </w:t>
      </w:r>
      <w:r w:rsidR="00613DB6" w:rsidRPr="00613DB6">
        <w:rPr>
          <w:b/>
          <w:sz w:val="20"/>
          <w:szCs w:val="20"/>
          <w:lang w:val="en-GB"/>
        </w:rPr>
        <w:t xml:space="preserve">safety glass for inlay mGuide </w:t>
      </w:r>
      <w:r w:rsidRPr="00613DB6">
        <w:rPr>
          <w:b/>
          <w:sz w:val="20"/>
          <w:szCs w:val="20"/>
          <w:lang w:val="en-GB"/>
        </w:rPr>
        <w:t>/ H = 870 mm L = 1300 mm</w:t>
      </w:r>
      <w:r w:rsidRPr="00613DB6">
        <w:rPr>
          <w:b/>
          <w:sz w:val="20"/>
          <w:szCs w:val="20"/>
          <w:lang w:val="en-GB"/>
        </w:rPr>
        <w:br/>
      </w:r>
    </w:p>
    <w:p w14:paraId="79B3AA27" w14:textId="77777777" w:rsidR="00C61B1F" w:rsidRDefault="00C61B1F" w:rsidP="00EB35C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49D128B1" w14:textId="5C5D1845" w:rsidR="00EB35C3" w:rsidRPr="00FB2F75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Typ</w:t>
      </w:r>
      <w:r w:rsidR="00C61B1F" w:rsidRPr="00FB2F75">
        <w:rPr>
          <w:sz w:val="20"/>
          <w:szCs w:val="20"/>
          <w:lang w:val="en-GB"/>
        </w:rPr>
        <w:t>e</w:t>
      </w:r>
      <w:r w:rsidRPr="00FB2F75">
        <w:rPr>
          <w:sz w:val="20"/>
          <w:szCs w:val="20"/>
          <w:lang w:val="en-GB"/>
        </w:rPr>
        <w:t xml:space="preserve">: </w:t>
      </w:r>
      <w:r w:rsidRPr="00FB2F75">
        <w:rPr>
          <w:sz w:val="20"/>
          <w:szCs w:val="20"/>
          <w:lang w:val="en-GB"/>
        </w:rPr>
        <w:tab/>
      </w:r>
      <w:r w:rsidR="00C61B1F" w:rsidRPr="00FB2F75">
        <w:rPr>
          <w:sz w:val="20"/>
          <w:szCs w:val="20"/>
          <w:lang w:val="en-GB"/>
        </w:rPr>
        <w:tab/>
      </w:r>
      <w:r w:rsidRPr="00FB2F75">
        <w:rPr>
          <w:sz w:val="20"/>
          <w:szCs w:val="20"/>
          <w:lang w:val="en-GB"/>
        </w:rPr>
        <w:t>GBVF100</w:t>
      </w:r>
    </w:p>
    <w:p w14:paraId="7812DA5A" w14:textId="77777777" w:rsidR="00EB35C3" w:rsidRPr="00FB2F75" w:rsidRDefault="00EB35C3" w:rsidP="00EB35C3">
      <w:pPr>
        <w:pStyle w:val="Default"/>
        <w:ind w:firstLine="567"/>
        <w:rPr>
          <w:sz w:val="20"/>
          <w:szCs w:val="20"/>
          <w:lang w:val="en-GB"/>
        </w:rPr>
      </w:pPr>
    </w:p>
    <w:p w14:paraId="064F968D" w14:textId="77777777" w:rsidR="00EB35C3" w:rsidRPr="00FB2F75" w:rsidRDefault="00EB35C3" w:rsidP="00EB35C3">
      <w:pPr>
        <w:pStyle w:val="Default"/>
        <w:ind w:firstLine="567"/>
        <w:rPr>
          <w:sz w:val="20"/>
          <w:szCs w:val="20"/>
          <w:lang w:val="en-GB"/>
        </w:rPr>
      </w:pPr>
    </w:p>
    <w:p w14:paraId="0A01A8C9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23F35FF1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4AB45D05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7F4C8A08" w14:textId="77777777" w:rsidR="00A15E16" w:rsidRPr="00613DB6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613DB6">
        <w:rPr>
          <w:b/>
          <w:bCs/>
          <w:sz w:val="20"/>
          <w:szCs w:val="20"/>
          <w:lang w:val="en-GB"/>
        </w:rPr>
        <w:t>[Item: …………..]</w:t>
      </w:r>
    </w:p>
    <w:p w14:paraId="4EE2F011" w14:textId="77777777" w:rsidR="00EB35C3" w:rsidRPr="00613DB6" w:rsidRDefault="00EB35C3" w:rsidP="00EB35C3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47B44042" w14:textId="26CA1024" w:rsidR="00EB35C3" w:rsidRPr="00613DB6" w:rsidRDefault="00EB35C3" w:rsidP="00EB35C3">
      <w:pPr>
        <w:pStyle w:val="Default"/>
        <w:ind w:left="567"/>
        <w:rPr>
          <w:sz w:val="20"/>
          <w:szCs w:val="20"/>
          <w:lang w:val="en-GB"/>
        </w:rPr>
      </w:pPr>
      <w:r w:rsidRPr="00613DB6">
        <w:rPr>
          <w:b/>
          <w:sz w:val="20"/>
          <w:szCs w:val="20"/>
          <w:lang w:val="en-GB"/>
        </w:rPr>
        <w:t xml:space="preserve">Option </w:t>
      </w:r>
      <w:r w:rsidR="00613DB6" w:rsidRPr="00613DB6">
        <w:rPr>
          <w:b/>
          <w:sz w:val="20"/>
          <w:szCs w:val="20"/>
          <w:lang w:val="en-GB"/>
        </w:rPr>
        <w:t>tempered safety glass for inlay mGuide</w:t>
      </w:r>
      <w:r w:rsidRPr="00613DB6">
        <w:rPr>
          <w:b/>
          <w:sz w:val="20"/>
          <w:szCs w:val="20"/>
          <w:lang w:val="en-GB"/>
        </w:rPr>
        <w:t xml:space="preserve"> / H = 1000 mm L = 1300 mm</w:t>
      </w:r>
      <w:r w:rsidRPr="00613DB6">
        <w:rPr>
          <w:b/>
          <w:sz w:val="20"/>
          <w:szCs w:val="20"/>
          <w:lang w:val="en-GB"/>
        </w:rPr>
        <w:br/>
      </w:r>
    </w:p>
    <w:p w14:paraId="0ED05853" w14:textId="77777777" w:rsidR="00C61B1F" w:rsidRDefault="00C61B1F" w:rsidP="00EB35C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7288097E" w14:textId="0ADB0660" w:rsidR="00EB35C3" w:rsidRPr="00FB2F75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Typ</w:t>
      </w:r>
      <w:r w:rsidR="00C61B1F" w:rsidRPr="00FB2F75">
        <w:rPr>
          <w:sz w:val="20"/>
          <w:szCs w:val="20"/>
          <w:lang w:val="en-GB"/>
        </w:rPr>
        <w:t>e</w:t>
      </w:r>
      <w:r w:rsidRPr="00FB2F75">
        <w:rPr>
          <w:sz w:val="20"/>
          <w:szCs w:val="20"/>
          <w:lang w:val="en-GB"/>
        </w:rPr>
        <w:t xml:space="preserve">: </w:t>
      </w:r>
      <w:r w:rsidRPr="00FB2F75">
        <w:rPr>
          <w:sz w:val="20"/>
          <w:szCs w:val="20"/>
          <w:lang w:val="en-GB"/>
        </w:rPr>
        <w:tab/>
      </w:r>
      <w:r w:rsidR="00C61B1F" w:rsidRPr="00FB2F75">
        <w:rPr>
          <w:sz w:val="20"/>
          <w:szCs w:val="20"/>
          <w:lang w:val="en-GB"/>
        </w:rPr>
        <w:tab/>
      </w:r>
      <w:r w:rsidRPr="00FB2F75">
        <w:rPr>
          <w:sz w:val="20"/>
          <w:szCs w:val="20"/>
          <w:lang w:val="en-GB"/>
        </w:rPr>
        <w:t>GBEF101</w:t>
      </w:r>
    </w:p>
    <w:p w14:paraId="67E11058" w14:textId="77777777" w:rsidR="00EB35C3" w:rsidRPr="00FB2F75" w:rsidRDefault="00EB35C3" w:rsidP="00EB35C3">
      <w:pPr>
        <w:pStyle w:val="Default"/>
        <w:ind w:firstLine="567"/>
        <w:rPr>
          <w:sz w:val="20"/>
          <w:szCs w:val="20"/>
          <w:lang w:val="en-GB"/>
        </w:rPr>
      </w:pPr>
    </w:p>
    <w:p w14:paraId="403CFDA0" w14:textId="77777777" w:rsidR="00EB35C3" w:rsidRPr="00FB2F75" w:rsidRDefault="00EB35C3" w:rsidP="00EB35C3">
      <w:pPr>
        <w:pStyle w:val="Default"/>
        <w:ind w:firstLine="567"/>
        <w:rPr>
          <w:sz w:val="20"/>
          <w:szCs w:val="20"/>
          <w:lang w:val="en-GB"/>
        </w:rPr>
      </w:pPr>
    </w:p>
    <w:p w14:paraId="7CB4EA87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53529791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159208D1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228D84DF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36584FB7" w14:textId="77777777" w:rsidR="00A15E16" w:rsidRPr="00613DB6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613DB6">
        <w:rPr>
          <w:b/>
          <w:bCs/>
          <w:sz w:val="20"/>
          <w:szCs w:val="20"/>
          <w:lang w:val="en-GB"/>
        </w:rPr>
        <w:t>[Item: …………..]</w:t>
      </w:r>
    </w:p>
    <w:p w14:paraId="6E15725A" w14:textId="77777777" w:rsidR="00EB35C3" w:rsidRPr="00613DB6" w:rsidRDefault="00EB35C3" w:rsidP="00EB35C3">
      <w:pPr>
        <w:pStyle w:val="Default"/>
        <w:jc w:val="both"/>
        <w:rPr>
          <w:sz w:val="20"/>
          <w:szCs w:val="20"/>
          <w:lang w:val="en-GB"/>
        </w:rPr>
      </w:pPr>
    </w:p>
    <w:p w14:paraId="313A39B4" w14:textId="77821449" w:rsidR="00EB35C3" w:rsidRPr="00613DB6" w:rsidRDefault="00EB35C3" w:rsidP="00EB35C3">
      <w:pPr>
        <w:pStyle w:val="Default"/>
        <w:ind w:left="567"/>
        <w:rPr>
          <w:sz w:val="20"/>
          <w:szCs w:val="20"/>
          <w:lang w:val="en-GB"/>
        </w:rPr>
      </w:pPr>
      <w:r w:rsidRPr="00613DB6">
        <w:rPr>
          <w:b/>
          <w:sz w:val="20"/>
          <w:szCs w:val="20"/>
          <w:lang w:val="en-GB"/>
        </w:rPr>
        <w:t xml:space="preserve">Option </w:t>
      </w:r>
      <w:r w:rsidR="00613DB6">
        <w:rPr>
          <w:b/>
          <w:sz w:val="20"/>
          <w:szCs w:val="20"/>
          <w:lang w:val="en-GB"/>
        </w:rPr>
        <w:t>laminated</w:t>
      </w:r>
      <w:r w:rsidR="00613DB6" w:rsidRPr="00613DB6">
        <w:rPr>
          <w:b/>
          <w:sz w:val="20"/>
          <w:szCs w:val="20"/>
          <w:lang w:val="en-GB"/>
        </w:rPr>
        <w:t xml:space="preserve"> safety glass for inlay mGuide </w:t>
      </w:r>
      <w:r w:rsidRPr="00613DB6">
        <w:rPr>
          <w:b/>
          <w:sz w:val="20"/>
          <w:szCs w:val="20"/>
          <w:lang w:val="en-GB"/>
        </w:rPr>
        <w:t>/ H = 1000 mm L = 1300 mm</w:t>
      </w:r>
      <w:r w:rsidRPr="00613DB6">
        <w:rPr>
          <w:b/>
          <w:sz w:val="20"/>
          <w:szCs w:val="20"/>
          <w:lang w:val="en-GB"/>
        </w:rPr>
        <w:br/>
      </w:r>
    </w:p>
    <w:p w14:paraId="2E9D8B38" w14:textId="77777777" w:rsidR="00C61B1F" w:rsidRDefault="00C61B1F" w:rsidP="00EB35C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lastRenderedPageBreak/>
        <w:t>Manufacturer:</w:t>
      </w:r>
      <w:r w:rsidRPr="00CE01C2">
        <w:rPr>
          <w:sz w:val="20"/>
          <w:szCs w:val="20"/>
          <w:lang w:val="en-GB"/>
        </w:rPr>
        <w:tab/>
        <w:t>Magnetic Autocontrol GmbH</w:t>
      </w:r>
      <w:r w:rsidRPr="005A64C4">
        <w:rPr>
          <w:sz w:val="20"/>
          <w:szCs w:val="20"/>
          <w:lang w:val="en-GB"/>
        </w:rPr>
        <w:t xml:space="preserve"> </w:t>
      </w:r>
    </w:p>
    <w:p w14:paraId="0A32820D" w14:textId="2B52E94D" w:rsidR="00EB35C3" w:rsidRPr="00FB2F75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FB2F75">
        <w:rPr>
          <w:sz w:val="20"/>
          <w:szCs w:val="20"/>
          <w:lang w:val="en-GB"/>
        </w:rPr>
        <w:t>Typ</w:t>
      </w:r>
      <w:r w:rsidR="00C61B1F" w:rsidRPr="00FB2F75">
        <w:rPr>
          <w:sz w:val="20"/>
          <w:szCs w:val="20"/>
          <w:lang w:val="en-GB"/>
        </w:rPr>
        <w:t>e</w:t>
      </w:r>
      <w:r w:rsidRPr="00FB2F75">
        <w:rPr>
          <w:sz w:val="20"/>
          <w:szCs w:val="20"/>
          <w:lang w:val="en-GB"/>
        </w:rPr>
        <w:t xml:space="preserve">: </w:t>
      </w:r>
      <w:r w:rsidR="00C61B1F" w:rsidRPr="00FB2F75">
        <w:rPr>
          <w:sz w:val="20"/>
          <w:szCs w:val="20"/>
          <w:lang w:val="en-GB"/>
        </w:rPr>
        <w:tab/>
      </w:r>
      <w:r w:rsidRPr="00FB2F75">
        <w:rPr>
          <w:sz w:val="20"/>
          <w:szCs w:val="20"/>
          <w:lang w:val="en-GB"/>
        </w:rPr>
        <w:tab/>
        <w:t>GBVF101</w:t>
      </w:r>
    </w:p>
    <w:p w14:paraId="4EB3E285" w14:textId="77777777" w:rsidR="00EB35C3" w:rsidRPr="00FB2F75" w:rsidRDefault="00EB35C3" w:rsidP="00EB35C3">
      <w:pPr>
        <w:pStyle w:val="Default"/>
        <w:ind w:firstLine="567"/>
        <w:rPr>
          <w:sz w:val="20"/>
          <w:szCs w:val="20"/>
          <w:lang w:val="en-GB"/>
        </w:rPr>
      </w:pPr>
    </w:p>
    <w:p w14:paraId="6605F230" w14:textId="77777777" w:rsidR="00EB35C3" w:rsidRPr="00FB2F75" w:rsidRDefault="00EB35C3" w:rsidP="00EB35C3">
      <w:pPr>
        <w:pStyle w:val="Default"/>
        <w:ind w:firstLine="567"/>
        <w:rPr>
          <w:sz w:val="20"/>
          <w:szCs w:val="20"/>
          <w:lang w:val="en-GB"/>
        </w:rPr>
      </w:pPr>
    </w:p>
    <w:p w14:paraId="43963022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7A9CD1EE" w14:textId="73C16230" w:rsidR="00613DB6" w:rsidRDefault="00613DB6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14:paraId="74F6EE3A" w14:textId="77777777" w:rsidR="00A15E16" w:rsidRPr="00613DB6" w:rsidRDefault="00A15E16" w:rsidP="00613DB6">
      <w:pPr>
        <w:pStyle w:val="Default"/>
        <w:ind w:firstLine="567"/>
        <w:rPr>
          <w:b/>
          <w:bCs/>
          <w:sz w:val="20"/>
          <w:szCs w:val="20"/>
          <w:lang w:val="en-GB"/>
        </w:rPr>
      </w:pPr>
      <w:r w:rsidRPr="00613DB6">
        <w:rPr>
          <w:b/>
          <w:bCs/>
          <w:sz w:val="20"/>
          <w:szCs w:val="20"/>
          <w:lang w:val="en-GB"/>
        </w:rPr>
        <w:lastRenderedPageBreak/>
        <w:t>[Item: …………..]</w:t>
      </w:r>
    </w:p>
    <w:p w14:paraId="1E68F13A" w14:textId="77777777" w:rsidR="00EB35C3" w:rsidRPr="00613DB6" w:rsidRDefault="00EB35C3" w:rsidP="00EB35C3">
      <w:pPr>
        <w:pStyle w:val="Default"/>
        <w:ind w:left="567"/>
        <w:rPr>
          <w:b/>
          <w:sz w:val="20"/>
          <w:szCs w:val="20"/>
          <w:lang w:val="en-GB"/>
        </w:rPr>
      </w:pPr>
    </w:p>
    <w:p w14:paraId="3DF602CC" w14:textId="472D33E3" w:rsidR="00EB35C3" w:rsidRDefault="00EB35C3" w:rsidP="00EB35C3">
      <w:pPr>
        <w:pStyle w:val="Default"/>
        <w:ind w:left="567"/>
        <w:rPr>
          <w:sz w:val="20"/>
          <w:szCs w:val="20"/>
        </w:rPr>
      </w:pPr>
      <w:r w:rsidRPr="00613DB6">
        <w:rPr>
          <w:b/>
          <w:sz w:val="20"/>
          <w:szCs w:val="20"/>
          <w:lang w:val="en-GB"/>
        </w:rPr>
        <w:t xml:space="preserve">Option </w:t>
      </w:r>
      <w:r w:rsidR="00613DB6" w:rsidRPr="00613DB6">
        <w:rPr>
          <w:b/>
          <w:sz w:val="20"/>
          <w:szCs w:val="20"/>
          <w:lang w:val="en-GB"/>
        </w:rPr>
        <w:t xml:space="preserve">tempered safety glass for inlay mGuide </w:t>
      </w:r>
      <w:r w:rsidRPr="00613DB6">
        <w:rPr>
          <w:b/>
          <w:sz w:val="20"/>
          <w:szCs w:val="20"/>
          <w:lang w:val="en-GB"/>
        </w:rPr>
        <w:t xml:space="preserve">/ H = 870 mm L = X mm (max. </w:t>
      </w:r>
      <w:r>
        <w:rPr>
          <w:b/>
          <w:sz w:val="20"/>
          <w:szCs w:val="20"/>
        </w:rPr>
        <w:t>L = 1300 mm)</w:t>
      </w:r>
      <w:r w:rsidRPr="00D8556B">
        <w:rPr>
          <w:b/>
          <w:sz w:val="20"/>
          <w:szCs w:val="20"/>
        </w:rPr>
        <w:br/>
      </w:r>
    </w:p>
    <w:p w14:paraId="21D628A6" w14:textId="2F2D3EC2" w:rsidR="00EB35C3" w:rsidRDefault="00A15E16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15E16">
        <w:rPr>
          <w:sz w:val="20"/>
          <w:szCs w:val="20"/>
        </w:rPr>
        <w:t>Manufacturer:</w:t>
      </w:r>
      <w:r w:rsidR="00EB35C3">
        <w:rPr>
          <w:sz w:val="20"/>
          <w:szCs w:val="20"/>
        </w:rPr>
        <w:tab/>
        <w:t>Magnetic Autocontrol GmbH</w:t>
      </w:r>
      <w:r w:rsidR="00EB35C3">
        <w:rPr>
          <w:sz w:val="20"/>
          <w:szCs w:val="20"/>
        </w:rPr>
        <w:tab/>
      </w:r>
    </w:p>
    <w:p w14:paraId="2FE2284B" w14:textId="6414F134" w:rsidR="00EB35C3" w:rsidRPr="002E4491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>Typ</w:t>
      </w:r>
      <w:r w:rsidR="00A15E16">
        <w:rPr>
          <w:sz w:val="20"/>
          <w:szCs w:val="20"/>
        </w:rPr>
        <w:t>e</w:t>
      </w:r>
      <w:r w:rsidRPr="002E4491">
        <w:rPr>
          <w:sz w:val="20"/>
          <w:szCs w:val="20"/>
        </w:rPr>
        <w:t xml:space="preserve">: </w:t>
      </w:r>
      <w:r w:rsidRPr="002E4491">
        <w:rPr>
          <w:sz w:val="20"/>
          <w:szCs w:val="20"/>
        </w:rPr>
        <w:tab/>
      </w:r>
      <w:r w:rsidR="00A15E16">
        <w:rPr>
          <w:sz w:val="20"/>
          <w:szCs w:val="20"/>
        </w:rPr>
        <w:tab/>
      </w:r>
      <w:r>
        <w:rPr>
          <w:sz w:val="20"/>
          <w:szCs w:val="20"/>
        </w:rPr>
        <w:t>GBEF100X</w:t>
      </w:r>
    </w:p>
    <w:p w14:paraId="1230A3BC" w14:textId="77777777" w:rsidR="00EB35C3" w:rsidRDefault="00EB35C3" w:rsidP="00EB35C3">
      <w:pPr>
        <w:pStyle w:val="Default"/>
        <w:ind w:firstLine="567"/>
        <w:rPr>
          <w:sz w:val="20"/>
          <w:szCs w:val="20"/>
        </w:rPr>
      </w:pPr>
    </w:p>
    <w:p w14:paraId="6F0618A5" w14:textId="77777777" w:rsidR="00EB35C3" w:rsidRPr="002E4491" w:rsidRDefault="00EB35C3" w:rsidP="00EB35C3">
      <w:pPr>
        <w:pStyle w:val="Default"/>
        <w:ind w:firstLine="567"/>
        <w:rPr>
          <w:sz w:val="20"/>
          <w:szCs w:val="20"/>
        </w:rPr>
      </w:pPr>
    </w:p>
    <w:p w14:paraId="35B7D27F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08359F92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12D926D5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2FB379AB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401E239A" w14:textId="77777777" w:rsidR="00A15E16" w:rsidRPr="00613DB6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613DB6">
        <w:rPr>
          <w:b/>
          <w:bCs/>
          <w:sz w:val="20"/>
          <w:szCs w:val="20"/>
          <w:lang w:val="en-GB"/>
        </w:rPr>
        <w:t>[Item: …………..]</w:t>
      </w:r>
    </w:p>
    <w:p w14:paraId="40ACA591" w14:textId="77777777" w:rsidR="00EB35C3" w:rsidRPr="00613DB6" w:rsidRDefault="00EB35C3" w:rsidP="00F80612">
      <w:pPr>
        <w:pStyle w:val="Default"/>
        <w:jc w:val="both"/>
        <w:rPr>
          <w:sz w:val="20"/>
          <w:szCs w:val="20"/>
          <w:lang w:val="en-GB"/>
        </w:rPr>
      </w:pPr>
    </w:p>
    <w:p w14:paraId="7160069D" w14:textId="3D67181B" w:rsidR="00EB35C3" w:rsidRDefault="00EB35C3" w:rsidP="00EB35C3">
      <w:pPr>
        <w:pStyle w:val="Default"/>
        <w:ind w:left="567"/>
        <w:rPr>
          <w:sz w:val="20"/>
          <w:szCs w:val="20"/>
        </w:rPr>
      </w:pPr>
      <w:r w:rsidRPr="00613DB6">
        <w:rPr>
          <w:b/>
          <w:sz w:val="20"/>
          <w:szCs w:val="20"/>
          <w:lang w:val="en-GB"/>
        </w:rPr>
        <w:t xml:space="preserve">Option </w:t>
      </w:r>
      <w:r w:rsidR="00613DB6">
        <w:rPr>
          <w:b/>
          <w:sz w:val="20"/>
          <w:szCs w:val="20"/>
          <w:lang w:val="en-GB"/>
        </w:rPr>
        <w:t xml:space="preserve">laminated </w:t>
      </w:r>
      <w:r w:rsidR="00613DB6" w:rsidRPr="00613DB6">
        <w:rPr>
          <w:b/>
          <w:sz w:val="20"/>
          <w:szCs w:val="20"/>
          <w:lang w:val="en-GB"/>
        </w:rPr>
        <w:t xml:space="preserve">safety glass for inlay mGuide </w:t>
      </w:r>
      <w:r w:rsidRPr="00613DB6">
        <w:rPr>
          <w:b/>
          <w:sz w:val="20"/>
          <w:szCs w:val="20"/>
          <w:lang w:val="en-GB"/>
        </w:rPr>
        <w:t xml:space="preserve">/ H = 870 mm L = X mm (max. </w:t>
      </w:r>
      <w:r>
        <w:rPr>
          <w:b/>
          <w:sz w:val="20"/>
          <w:szCs w:val="20"/>
        </w:rPr>
        <w:t>L = 1300 mm)</w:t>
      </w:r>
      <w:r w:rsidRPr="00D8556B">
        <w:rPr>
          <w:b/>
          <w:sz w:val="20"/>
          <w:szCs w:val="20"/>
        </w:rPr>
        <w:br/>
      </w:r>
    </w:p>
    <w:p w14:paraId="0BEAA821" w14:textId="5B8CA289" w:rsidR="00EB35C3" w:rsidRDefault="00A15E16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15E16">
        <w:rPr>
          <w:sz w:val="20"/>
          <w:szCs w:val="20"/>
        </w:rPr>
        <w:t>Manufacturer:</w:t>
      </w:r>
      <w:r w:rsidR="00EB35C3">
        <w:rPr>
          <w:sz w:val="20"/>
          <w:szCs w:val="20"/>
        </w:rPr>
        <w:tab/>
        <w:t>Magnetic Autocontrol GmbH</w:t>
      </w:r>
      <w:r w:rsidR="00EB35C3">
        <w:rPr>
          <w:sz w:val="20"/>
          <w:szCs w:val="20"/>
        </w:rPr>
        <w:tab/>
      </w:r>
    </w:p>
    <w:p w14:paraId="4440AD77" w14:textId="7F3C4F7E" w:rsidR="00EB35C3" w:rsidRPr="002E4491" w:rsidRDefault="00EB35C3" w:rsidP="00EB35C3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>Typ</w:t>
      </w:r>
      <w:r w:rsidR="00A15E16">
        <w:rPr>
          <w:sz w:val="20"/>
          <w:szCs w:val="20"/>
        </w:rPr>
        <w:t>e</w:t>
      </w:r>
      <w:r w:rsidRPr="002E4491">
        <w:rPr>
          <w:sz w:val="20"/>
          <w:szCs w:val="20"/>
        </w:rPr>
        <w:t xml:space="preserve">: </w:t>
      </w:r>
      <w:r w:rsidRPr="002E4491">
        <w:rPr>
          <w:sz w:val="20"/>
          <w:szCs w:val="20"/>
        </w:rPr>
        <w:tab/>
      </w:r>
      <w:r w:rsidR="00A15E16">
        <w:rPr>
          <w:sz w:val="20"/>
          <w:szCs w:val="20"/>
        </w:rPr>
        <w:tab/>
      </w:r>
      <w:r>
        <w:rPr>
          <w:sz w:val="20"/>
          <w:szCs w:val="20"/>
        </w:rPr>
        <w:t>GBVF100X</w:t>
      </w:r>
    </w:p>
    <w:p w14:paraId="004B7FE8" w14:textId="77777777" w:rsidR="00EB35C3" w:rsidRDefault="00EB35C3" w:rsidP="00EB35C3">
      <w:pPr>
        <w:pStyle w:val="Default"/>
        <w:ind w:firstLine="567"/>
        <w:rPr>
          <w:sz w:val="20"/>
          <w:szCs w:val="20"/>
        </w:rPr>
      </w:pPr>
    </w:p>
    <w:p w14:paraId="6B769A4E" w14:textId="77777777" w:rsidR="00EB35C3" w:rsidRPr="002E4491" w:rsidRDefault="00EB35C3" w:rsidP="00EB35C3">
      <w:pPr>
        <w:pStyle w:val="Default"/>
        <w:ind w:firstLine="567"/>
        <w:rPr>
          <w:sz w:val="20"/>
          <w:szCs w:val="20"/>
        </w:rPr>
      </w:pPr>
    </w:p>
    <w:p w14:paraId="68132E4C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714CDC3C" w14:textId="77777777" w:rsidR="00EB35C3" w:rsidRDefault="00EB35C3" w:rsidP="00EB35C3">
      <w:pPr>
        <w:pStyle w:val="Default"/>
        <w:ind w:firstLine="567"/>
        <w:jc w:val="both"/>
        <w:rPr>
          <w:sz w:val="20"/>
          <w:szCs w:val="20"/>
        </w:rPr>
      </w:pPr>
    </w:p>
    <w:p w14:paraId="0A962AD6" w14:textId="77777777" w:rsidR="00EB35C3" w:rsidRDefault="00EB35C3" w:rsidP="00613DB6">
      <w:pPr>
        <w:pStyle w:val="Default"/>
        <w:jc w:val="both"/>
        <w:rPr>
          <w:sz w:val="20"/>
          <w:szCs w:val="20"/>
        </w:rPr>
      </w:pPr>
    </w:p>
    <w:p w14:paraId="1050D752" w14:textId="77777777" w:rsidR="00F80612" w:rsidRDefault="00F80612" w:rsidP="00EB35C3">
      <w:pPr>
        <w:pStyle w:val="Default"/>
        <w:ind w:firstLine="567"/>
        <w:jc w:val="both"/>
        <w:rPr>
          <w:sz w:val="20"/>
          <w:szCs w:val="20"/>
        </w:rPr>
      </w:pPr>
    </w:p>
    <w:p w14:paraId="5F48A096" w14:textId="77777777" w:rsidR="00A15E16" w:rsidRPr="00613DB6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613DB6">
        <w:rPr>
          <w:b/>
          <w:bCs/>
          <w:sz w:val="20"/>
          <w:szCs w:val="20"/>
          <w:lang w:val="en-GB"/>
        </w:rPr>
        <w:t>[Item: …………..]</w:t>
      </w:r>
    </w:p>
    <w:p w14:paraId="65FCDE31" w14:textId="77777777" w:rsidR="00F80612" w:rsidRPr="00613DB6" w:rsidRDefault="00F80612" w:rsidP="00F80612">
      <w:pPr>
        <w:pStyle w:val="Default"/>
        <w:ind w:left="567"/>
        <w:rPr>
          <w:b/>
          <w:sz w:val="20"/>
          <w:szCs w:val="20"/>
          <w:lang w:val="en-GB"/>
        </w:rPr>
      </w:pPr>
    </w:p>
    <w:p w14:paraId="30E4F38D" w14:textId="2B9D8A3D" w:rsidR="00F80612" w:rsidRDefault="00F80612" w:rsidP="00F80612">
      <w:pPr>
        <w:pStyle w:val="Default"/>
        <w:ind w:left="567"/>
        <w:rPr>
          <w:sz w:val="20"/>
          <w:szCs w:val="20"/>
        </w:rPr>
      </w:pPr>
      <w:r w:rsidRPr="00613DB6">
        <w:rPr>
          <w:b/>
          <w:sz w:val="20"/>
          <w:szCs w:val="20"/>
          <w:lang w:val="en-GB"/>
        </w:rPr>
        <w:t xml:space="preserve">Option </w:t>
      </w:r>
      <w:r w:rsidR="00613DB6" w:rsidRPr="00613DB6">
        <w:rPr>
          <w:b/>
          <w:sz w:val="20"/>
          <w:szCs w:val="20"/>
          <w:lang w:val="en-GB"/>
        </w:rPr>
        <w:t xml:space="preserve">tempered safety glass for inlay mGuide </w:t>
      </w:r>
      <w:r w:rsidRPr="00613DB6">
        <w:rPr>
          <w:b/>
          <w:sz w:val="20"/>
          <w:szCs w:val="20"/>
          <w:lang w:val="en-GB"/>
        </w:rPr>
        <w:t xml:space="preserve">/ H = 1000 mm L = X mm (max. </w:t>
      </w:r>
      <w:r>
        <w:rPr>
          <w:b/>
          <w:sz w:val="20"/>
          <w:szCs w:val="20"/>
        </w:rPr>
        <w:t>L = 1300 mm)</w:t>
      </w:r>
      <w:r w:rsidRPr="00D8556B">
        <w:rPr>
          <w:b/>
          <w:sz w:val="20"/>
          <w:szCs w:val="20"/>
        </w:rPr>
        <w:br/>
      </w:r>
    </w:p>
    <w:p w14:paraId="5A60400A" w14:textId="0FCB81B5" w:rsidR="00F80612" w:rsidRDefault="00A15E16" w:rsidP="00F8061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15E16">
        <w:rPr>
          <w:sz w:val="20"/>
          <w:szCs w:val="20"/>
        </w:rPr>
        <w:t>Manufacturer:</w:t>
      </w:r>
      <w:r w:rsidR="00F80612">
        <w:rPr>
          <w:sz w:val="20"/>
          <w:szCs w:val="20"/>
        </w:rPr>
        <w:tab/>
        <w:t>Magnetic Autocontrol GmbH</w:t>
      </w:r>
      <w:r w:rsidR="00F80612">
        <w:rPr>
          <w:sz w:val="20"/>
          <w:szCs w:val="20"/>
        </w:rPr>
        <w:tab/>
      </w:r>
    </w:p>
    <w:p w14:paraId="398594FA" w14:textId="46BC2F68" w:rsidR="00F80612" w:rsidRPr="002E4491" w:rsidRDefault="00F80612" w:rsidP="00F8061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>Typ</w:t>
      </w:r>
      <w:r w:rsidR="00A15E16">
        <w:rPr>
          <w:sz w:val="20"/>
          <w:szCs w:val="20"/>
        </w:rPr>
        <w:t>e</w:t>
      </w:r>
      <w:r w:rsidRPr="002E4491">
        <w:rPr>
          <w:sz w:val="20"/>
          <w:szCs w:val="20"/>
        </w:rPr>
        <w:t xml:space="preserve">: </w:t>
      </w:r>
      <w:r w:rsidRPr="002E4491">
        <w:rPr>
          <w:sz w:val="20"/>
          <w:szCs w:val="20"/>
        </w:rPr>
        <w:tab/>
      </w:r>
      <w:r w:rsidR="00A15E16">
        <w:rPr>
          <w:sz w:val="20"/>
          <w:szCs w:val="20"/>
        </w:rPr>
        <w:tab/>
      </w:r>
      <w:r>
        <w:rPr>
          <w:sz w:val="20"/>
          <w:szCs w:val="20"/>
        </w:rPr>
        <w:t>GBEF101X</w:t>
      </w:r>
    </w:p>
    <w:p w14:paraId="54B11063" w14:textId="77777777" w:rsidR="00F80612" w:rsidRDefault="00F80612" w:rsidP="00F80612">
      <w:pPr>
        <w:pStyle w:val="Default"/>
        <w:ind w:firstLine="567"/>
        <w:rPr>
          <w:sz w:val="20"/>
          <w:szCs w:val="20"/>
        </w:rPr>
      </w:pPr>
    </w:p>
    <w:p w14:paraId="27CE9071" w14:textId="77777777" w:rsidR="00F80612" w:rsidRPr="002E4491" w:rsidRDefault="00F80612" w:rsidP="00F80612">
      <w:pPr>
        <w:pStyle w:val="Default"/>
        <w:ind w:firstLine="567"/>
        <w:rPr>
          <w:sz w:val="20"/>
          <w:szCs w:val="20"/>
        </w:rPr>
      </w:pPr>
    </w:p>
    <w:p w14:paraId="42E4037C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33EC3C19" w14:textId="77777777" w:rsidR="00F80612" w:rsidRDefault="00F80612" w:rsidP="00F80612">
      <w:pPr>
        <w:pStyle w:val="Default"/>
        <w:ind w:firstLine="567"/>
        <w:jc w:val="both"/>
        <w:rPr>
          <w:sz w:val="20"/>
          <w:szCs w:val="20"/>
        </w:rPr>
      </w:pPr>
    </w:p>
    <w:p w14:paraId="08CA5DCE" w14:textId="77777777" w:rsidR="00F80612" w:rsidRDefault="00F80612" w:rsidP="00F80612">
      <w:pPr>
        <w:pStyle w:val="Default"/>
        <w:ind w:firstLine="567"/>
        <w:jc w:val="both"/>
        <w:rPr>
          <w:sz w:val="20"/>
          <w:szCs w:val="20"/>
        </w:rPr>
      </w:pPr>
    </w:p>
    <w:p w14:paraId="406678C6" w14:textId="77777777" w:rsidR="00613DB6" w:rsidRDefault="00613DB6" w:rsidP="00F80612">
      <w:pPr>
        <w:pStyle w:val="Default"/>
        <w:ind w:firstLine="567"/>
        <w:jc w:val="both"/>
        <w:rPr>
          <w:sz w:val="20"/>
          <w:szCs w:val="20"/>
        </w:rPr>
      </w:pPr>
    </w:p>
    <w:p w14:paraId="00458BF0" w14:textId="77777777" w:rsidR="00A15E16" w:rsidRPr="00613DB6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613DB6">
        <w:rPr>
          <w:b/>
          <w:bCs/>
          <w:sz w:val="20"/>
          <w:szCs w:val="20"/>
          <w:lang w:val="en-GB"/>
        </w:rPr>
        <w:t>[Item: …………..]</w:t>
      </w:r>
    </w:p>
    <w:p w14:paraId="2532BA8F" w14:textId="77777777" w:rsidR="00F80612" w:rsidRPr="00613DB6" w:rsidRDefault="00F80612" w:rsidP="00F80612">
      <w:pPr>
        <w:pStyle w:val="Default"/>
        <w:ind w:firstLine="567"/>
        <w:jc w:val="both"/>
        <w:rPr>
          <w:sz w:val="20"/>
          <w:szCs w:val="20"/>
          <w:lang w:val="en-GB"/>
        </w:rPr>
      </w:pPr>
    </w:p>
    <w:p w14:paraId="3028634A" w14:textId="409ABB3B" w:rsidR="00F80612" w:rsidRDefault="00F80612" w:rsidP="00F80612">
      <w:pPr>
        <w:pStyle w:val="Default"/>
        <w:ind w:left="567"/>
        <w:rPr>
          <w:sz w:val="20"/>
          <w:szCs w:val="20"/>
        </w:rPr>
      </w:pPr>
      <w:r w:rsidRPr="00613DB6">
        <w:rPr>
          <w:b/>
          <w:sz w:val="20"/>
          <w:szCs w:val="20"/>
          <w:lang w:val="en-GB"/>
        </w:rPr>
        <w:t xml:space="preserve">Option </w:t>
      </w:r>
      <w:r w:rsidR="00613DB6">
        <w:rPr>
          <w:b/>
          <w:sz w:val="20"/>
          <w:szCs w:val="20"/>
          <w:lang w:val="en-GB"/>
        </w:rPr>
        <w:t>laminated</w:t>
      </w:r>
      <w:r w:rsidR="00613DB6" w:rsidRPr="00613DB6">
        <w:rPr>
          <w:b/>
          <w:sz w:val="20"/>
          <w:szCs w:val="20"/>
          <w:lang w:val="en-GB"/>
        </w:rPr>
        <w:t xml:space="preserve"> safety glass for inlay mGuide </w:t>
      </w:r>
      <w:r w:rsidRPr="00613DB6">
        <w:rPr>
          <w:b/>
          <w:sz w:val="20"/>
          <w:szCs w:val="20"/>
          <w:lang w:val="en-GB"/>
        </w:rPr>
        <w:t xml:space="preserve">/ H = 1000 mm L = X mm (max. </w:t>
      </w:r>
      <w:r>
        <w:rPr>
          <w:b/>
          <w:sz w:val="20"/>
          <w:szCs w:val="20"/>
        </w:rPr>
        <w:t>L = 1300 mm)</w:t>
      </w:r>
      <w:r w:rsidRPr="00D8556B">
        <w:rPr>
          <w:b/>
          <w:sz w:val="20"/>
          <w:szCs w:val="20"/>
        </w:rPr>
        <w:br/>
      </w:r>
    </w:p>
    <w:p w14:paraId="1875ED1F" w14:textId="360243F6" w:rsidR="00F80612" w:rsidRDefault="00A15E16" w:rsidP="00F8061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A15E16">
        <w:rPr>
          <w:sz w:val="20"/>
          <w:szCs w:val="20"/>
        </w:rPr>
        <w:t>Manufacturer:</w:t>
      </w:r>
      <w:r w:rsidR="00F80612">
        <w:rPr>
          <w:sz w:val="20"/>
          <w:szCs w:val="20"/>
        </w:rPr>
        <w:tab/>
        <w:t>Magnetic Autocontrol GmbH</w:t>
      </w:r>
      <w:r w:rsidR="00F80612">
        <w:rPr>
          <w:sz w:val="20"/>
          <w:szCs w:val="20"/>
        </w:rPr>
        <w:tab/>
      </w:r>
    </w:p>
    <w:p w14:paraId="7F166C90" w14:textId="6C19099B" w:rsidR="00F80612" w:rsidRPr="002E4491" w:rsidRDefault="00F80612" w:rsidP="00F80612">
      <w:pPr>
        <w:pStyle w:val="Default"/>
        <w:tabs>
          <w:tab w:val="left" w:pos="1701"/>
        </w:tabs>
        <w:ind w:firstLine="567"/>
        <w:rPr>
          <w:sz w:val="20"/>
          <w:szCs w:val="20"/>
        </w:rPr>
      </w:pPr>
      <w:r w:rsidRPr="002E4491">
        <w:rPr>
          <w:sz w:val="20"/>
          <w:szCs w:val="20"/>
        </w:rPr>
        <w:t>Typ</w:t>
      </w:r>
      <w:r w:rsidR="00A15E16">
        <w:rPr>
          <w:sz w:val="20"/>
          <w:szCs w:val="20"/>
        </w:rPr>
        <w:t>e</w:t>
      </w:r>
      <w:r w:rsidRPr="002E4491">
        <w:rPr>
          <w:sz w:val="20"/>
          <w:szCs w:val="20"/>
        </w:rPr>
        <w:t xml:space="preserve">: </w:t>
      </w:r>
      <w:r w:rsidRPr="002E4491">
        <w:rPr>
          <w:sz w:val="20"/>
          <w:szCs w:val="20"/>
        </w:rPr>
        <w:tab/>
      </w:r>
      <w:r w:rsidR="00A15E16">
        <w:rPr>
          <w:sz w:val="20"/>
          <w:szCs w:val="20"/>
        </w:rPr>
        <w:tab/>
      </w:r>
      <w:r>
        <w:rPr>
          <w:sz w:val="20"/>
          <w:szCs w:val="20"/>
        </w:rPr>
        <w:t>GBVF101X</w:t>
      </w:r>
    </w:p>
    <w:p w14:paraId="1A4FDA42" w14:textId="77777777" w:rsidR="00F80612" w:rsidRDefault="00F80612" w:rsidP="00F80612">
      <w:pPr>
        <w:pStyle w:val="Default"/>
        <w:ind w:firstLine="567"/>
        <w:rPr>
          <w:sz w:val="20"/>
          <w:szCs w:val="20"/>
        </w:rPr>
      </w:pPr>
    </w:p>
    <w:p w14:paraId="0474D8E4" w14:textId="77777777" w:rsidR="00F80612" w:rsidRPr="002E4491" w:rsidRDefault="00F80612" w:rsidP="00F80612">
      <w:pPr>
        <w:pStyle w:val="Default"/>
        <w:ind w:firstLine="567"/>
        <w:rPr>
          <w:sz w:val="20"/>
          <w:szCs w:val="20"/>
        </w:rPr>
      </w:pPr>
    </w:p>
    <w:p w14:paraId="36341DC5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1FF786A1" w14:textId="77777777" w:rsidR="00F80612" w:rsidRDefault="00F80612" w:rsidP="00F80612">
      <w:pPr>
        <w:pStyle w:val="Default"/>
        <w:ind w:firstLine="567"/>
        <w:jc w:val="both"/>
        <w:rPr>
          <w:sz w:val="20"/>
          <w:szCs w:val="20"/>
        </w:rPr>
      </w:pPr>
    </w:p>
    <w:p w14:paraId="75F4863B" w14:textId="77777777" w:rsidR="00F80612" w:rsidRDefault="00F80612" w:rsidP="00F80612">
      <w:pPr>
        <w:pStyle w:val="Default"/>
        <w:ind w:firstLine="567"/>
        <w:jc w:val="both"/>
        <w:rPr>
          <w:sz w:val="20"/>
          <w:szCs w:val="20"/>
        </w:rPr>
      </w:pPr>
    </w:p>
    <w:p w14:paraId="40CE8B08" w14:textId="77777777" w:rsidR="00F80612" w:rsidRDefault="00F80612" w:rsidP="00F80612">
      <w:pPr>
        <w:pStyle w:val="Default"/>
        <w:ind w:firstLine="567"/>
        <w:jc w:val="both"/>
        <w:rPr>
          <w:sz w:val="20"/>
          <w:szCs w:val="20"/>
        </w:rPr>
      </w:pPr>
    </w:p>
    <w:p w14:paraId="4EB886A6" w14:textId="30620886" w:rsidR="00F80612" w:rsidRPr="00613DB6" w:rsidRDefault="00613DB6" w:rsidP="00F80612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  <w:r w:rsidRPr="00613DB6">
        <w:rPr>
          <w:b/>
          <w:sz w:val="20"/>
          <w:szCs w:val="20"/>
          <w:lang w:val="en-GB"/>
        </w:rPr>
        <w:t>Accessories</w:t>
      </w:r>
    </w:p>
    <w:p w14:paraId="18DB133E" w14:textId="77777777" w:rsidR="00830FEC" w:rsidRPr="00613DB6" w:rsidRDefault="00830FEC" w:rsidP="00F80612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</w:p>
    <w:p w14:paraId="0246A89D" w14:textId="77777777" w:rsidR="00F80612" w:rsidRPr="00613DB6" w:rsidRDefault="00F80612" w:rsidP="00F80612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</w:p>
    <w:p w14:paraId="784EF02B" w14:textId="77777777" w:rsidR="00A15E16" w:rsidRPr="00613DB6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613DB6">
        <w:rPr>
          <w:b/>
          <w:bCs/>
          <w:sz w:val="20"/>
          <w:szCs w:val="20"/>
          <w:lang w:val="en-GB"/>
        </w:rPr>
        <w:t>[Item: …………..]</w:t>
      </w:r>
    </w:p>
    <w:p w14:paraId="6BBF44C2" w14:textId="071629D1" w:rsidR="00F80612" w:rsidRPr="00613DB6" w:rsidRDefault="00F80612" w:rsidP="00F80612">
      <w:pPr>
        <w:pStyle w:val="Default"/>
        <w:ind w:firstLine="567"/>
        <w:jc w:val="both"/>
        <w:rPr>
          <w:b/>
          <w:bCs/>
          <w:sz w:val="20"/>
          <w:szCs w:val="20"/>
          <w:lang w:val="en-GB"/>
        </w:rPr>
      </w:pPr>
    </w:p>
    <w:p w14:paraId="5204AFDA" w14:textId="77777777" w:rsidR="00830FEC" w:rsidRPr="00613DB6" w:rsidRDefault="00830FEC" w:rsidP="00F80612">
      <w:pPr>
        <w:pStyle w:val="Default"/>
        <w:ind w:firstLine="567"/>
        <w:jc w:val="both"/>
        <w:rPr>
          <w:b/>
          <w:sz w:val="20"/>
          <w:szCs w:val="20"/>
          <w:lang w:val="en-GB"/>
        </w:rPr>
      </w:pPr>
    </w:p>
    <w:p w14:paraId="3E17FC87" w14:textId="54400839" w:rsidR="00F80612" w:rsidRPr="00613DB6" w:rsidRDefault="00F80612" w:rsidP="00F80612">
      <w:pPr>
        <w:pStyle w:val="Default"/>
        <w:ind w:left="567"/>
        <w:rPr>
          <w:sz w:val="20"/>
          <w:szCs w:val="20"/>
          <w:lang w:val="en-GB"/>
        </w:rPr>
      </w:pPr>
      <w:r w:rsidRPr="00613DB6">
        <w:rPr>
          <w:b/>
          <w:sz w:val="20"/>
          <w:szCs w:val="20"/>
          <w:lang w:val="en-GB"/>
        </w:rPr>
        <w:t xml:space="preserve">Option </w:t>
      </w:r>
      <w:r w:rsidR="00613DB6">
        <w:rPr>
          <w:b/>
          <w:sz w:val="20"/>
          <w:szCs w:val="20"/>
          <w:lang w:val="en-GB"/>
        </w:rPr>
        <w:t>m</w:t>
      </w:r>
      <w:r w:rsidR="00613DB6" w:rsidRPr="00613DB6">
        <w:rPr>
          <w:b/>
          <w:sz w:val="20"/>
          <w:szCs w:val="20"/>
          <w:lang w:val="en-GB"/>
        </w:rPr>
        <w:t xml:space="preserve">ounting set for installation on finished floor surface </w:t>
      </w:r>
      <w:r w:rsidRPr="00613DB6">
        <w:rPr>
          <w:b/>
          <w:sz w:val="20"/>
          <w:szCs w:val="20"/>
          <w:lang w:val="en-GB"/>
        </w:rPr>
        <w:br/>
      </w:r>
    </w:p>
    <w:p w14:paraId="393F9E69" w14:textId="694F807A" w:rsidR="00F80612" w:rsidRPr="00A15E16" w:rsidRDefault="00A15E16" w:rsidP="00F80612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="00F80612" w:rsidRPr="00A15E16">
        <w:rPr>
          <w:sz w:val="20"/>
          <w:szCs w:val="20"/>
          <w:lang w:val="en-GB"/>
        </w:rPr>
        <w:tab/>
        <w:t>Magnetic Autocontrol GmbH</w:t>
      </w:r>
      <w:r w:rsidR="00F80612" w:rsidRPr="00A15E16">
        <w:rPr>
          <w:sz w:val="20"/>
          <w:szCs w:val="20"/>
          <w:lang w:val="en-GB"/>
        </w:rPr>
        <w:tab/>
      </w:r>
    </w:p>
    <w:p w14:paraId="58ACF40A" w14:textId="78145123" w:rsidR="00F80612" w:rsidRPr="00A15E16" w:rsidRDefault="00F80612" w:rsidP="00F80612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15E16">
        <w:rPr>
          <w:sz w:val="20"/>
          <w:szCs w:val="20"/>
          <w:lang w:val="en-GB"/>
        </w:rPr>
        <w:t>Typ</w:t>
      </w:r>
      <w:r w:rsidR="00A15E16" w:rsidRPr="00A15E16">
        <w:rPr>
          <w:sz w:val="20"/>
          <w:szCs w:val="20"/>
          <w:lang w:val="en-GB"/>
        </w:rPr>
        <w:t>e</w:t>
      </w:r>
      <w:r w:rsidRPr="00A15E16">
        <w:rPr>
          <w:sz w:val="20"/>
          <w:szCs w:val="20"/>
          <w:lang w:val="en-GB"/>
        </w:rPr>
        <w:t xml:space="preserve">: </w:t>
      </w:r>
      <w:r w:rsidRPr="00A15E16">
        <w:rPr>
          <w:sz w:val="20"/>
          <w:szCs w:val="20"/>
          <w:lang w:val="en-GB"/>
        </w:rPr>
        <w:tab/>
      </w:r>
      <w:r w:rsidR="00A15E16">
        <w:rPr>
          <w:sz w:val="20"/>
          <w:szCs w:val="20"/>
          <w:lang w:val="en-GB"/>
        </w:rPr>
        <w:tab/>
      </w:r>
      <w:r w:rsidRPr="00A15E16">
        <w:rPr>
          <w:sz w:val="20"/>
          <w:szCs w:val="20"/>
          <w:lang w:val="en-GB"/>
        </w:rPr>
        <w:t>BSS100</w:t>
      </w:r>
    </w:p>
    <w:p w14:paraId="7E1B11EC" w14:textId="77777777" w:rsidR="00F80612" w:rsidRPr="00A15E16" w:rsidRDefault="00F80612" w:rsidP="00F80612">
      <w:pPr>
        <w:pStyle w:val="Default"/>
        <w:ind w:firstLine="567"/>
        <w:rPr>
          <w:sz w:val="20"/>
          <w:szCs w:val="20"/>
          <w:lang w:val="en-GB"/>
        </w:rPr>
      </w:pPr>
    </w:p>
    <w:p w14:paraId="6F8B9952" w14:textId="77777777" w:rsidR="00F80612" w:rsidRPr="00A15E16" w:rsidRDefault="00F80612" w:rsidP="00F80612">
      <w:pPr>
        <w:pStyle w:val="Default"/>
        <w:ind w:firstLine="567"/>
        <w:rPr>
          <w:sz w:val="20"/>
          <w:szCs w:val="20"/>
          <w:lang w:val="en-GB"/>
        </w:rPr>
      </w:pPr>
    </w:p>
    <w:p w14:paraId="0866E03E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008E5909" w14:textId="6BFADF87" w:rsidR="00830FEC" w:rsidRPr="00613DB6" w:rsidRDefault="00613DB6" w:rsidP="00613DB6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22070790" w14:textId="77777777" w:rsidR="00A15E16" w:rsidRPr="00613DB6" w:rsidRDefault="00A15E16" w:rsidP="00A15E16">
      <w:pPr>
        <w:pStyle w:val="Default"/>
        <w:ind w:left="567"/>
        <w:rPr>
          <w:b/>
          <w:bCs/>
          <w:sz w:val="20"/>
          <w:szCs w:val="20"/>
          <w:lang w:val="en-GB"/>
        </w:rPr>
      </w:pPr>
      <w:r w:rsidRPr="00613DB6">
        <w:rPr>
          <w:b/>
          <w:bCs/>
          <w:sz w:val="20"/>
          <w:szCs w:val="20"/>
          <w:lang w:val="en-GB"/>
        </w:rPr>
        <w:lastRenderedPageBreak/>
        <w:t>[Item: …………..]</w:t>
      </w:r>
    </w:p>
    <w:p w14:paraId="7320ADB0" w14:textId="77777777" w:rsidR="00EB35C3" w:rsidRPr="00613DB6" w:rsidRDefault="00EB35C3" w:rsidP="00A15E16">
      <w:pPr>
        <w:pStyle w:val="Default"/>
        <w:jc w:val="both"/>
        <w:rPr>
          <w:sz w:val="20"/>
          <w:szCs w:val="20"/>
          <w:lang w:val="en-GB"/>
        </w:rPr>
      </w:pPr>
    </w:p>
    <w:p w14:paraId="1EE37C3B" w14:textId="3EAF3E0B" w:rsidR="00F80612" w:rsidRPr="00613DB6" w:rsidRDefault="00F80612" w:rsidP="00F80612">
      <w:pPr>
        <w:pStyle w:val="Default"/>
        <w:ind w:left="567"/>
        <w:rPr>
          <w:sz w:val="20"/>
          <w:szCs w:val="20"/>
          <w:lang w:val="en-GB"/>
        </w:rPr>
      </w:pPr>
      <w:r w:rsidRPr="00613DB6">
        <w:rPr>
          <w:b/>
          <w:sz w:val="20"/>
          <w:szCs w:val="20"/>
          <w:lang w:val="en-GB"/>
        </w:rPr>
        <w:t xml:space="preserve">Option </w:t>
      </w:r>
      <w:r w:rsidR="00613DB6">
        <w:rPr>
          <w:b/>
          <w:sz w:val="20"/>
          <w:szCs w:val="20"/>
          <w:lang w:val="en-GB"/>
        </w:rPr>
        <w:t>fastening set</w:t>
      </w:r>
      <w:r w:rsidR="00613DB6" w:rsidRPr="00613DB6">
        <w:rPr>
          <w:b/>
          <w:sz w:val="20"/>
          <w:szCs w:val="20"/>
          <w:lang w:val="en-GB"/>
        </w:rPr>
        <w:t xml:space="preserve"> for one gu</w:t>
      </w:r>
      <w:r w:rsidR="00613DB6">
        <w:rPr>
          <w:b/>
          <w:sz w:val="20"/>
          <w:szCs w:val="20"/>
          <w:lang w:val="en-GB"/>
        </w:rPr>
        <w:t>i</w:t>
      </w:r>
      <w:r w:rsidR="00613DB6" w:rsidRPr="00613DB6">
        <w:rPr>
          <w:b/>
          <w:sz w:val="20"/>
          <w:szCs w:val="20"/>
          <w:lang w:val="en-GB"/>
        </w:rPr>
        <w:t xml:space="preserve">ding </w:t>
      </w:r>
      <w:r w:rsidR="00613DB6">
        <w:rPr>
          <w:b/>
          <w:sz w:val="20"/>
          <w:szCs w:val="20"/>
          <w:lang w:val="en-GB"/>
        </w:rPr>
        <w:t xml:space="preserve">post at finished floor surface </w:t>
      </w:r>
      <w:r w:rsidRPr="00613DB6">
        <w:rPr>
          <w:b/>
          <w:sz w:val="20"/>
          <w:szCs w:val="20"/>
          <w:lang w:val="en-GB"/>
        </w:rPr>
        <w:br/>
      </w:r>
    </w:p>
    <w:p w14:paraId="1821B8A1" w14:textId="5C1B8FAC" w:rsidR="00F80612" w:rsidRPr="00A15E16" w:rsidRDefault="00A15E16" w:rsidP="00F80612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="00F80612" w:rsidRPr="00A15E16">
        <w:rPr>
          <w:sz w:val="20"/>
          <w:szCs w:val="20"/>
          <w:lang w:val="en-GB"/>
        </w:rPr>
        <w:tab/>
        <w:t>Magnetic Autocontrol GmbH</w:t>
      </w:r>
      <w:r w:rsidR="00F80612" w:rsidRPr="00A15E16">
        <w:rPr>
          <w:sz w:val="20"/>
          <w:szCs w:val="20"/>
          <w:lang w:val="en-GB"/>
        </w:rPr>
        <w:tab/>
      </w:r>
    </w:p>
    <w:p w14:paraId="60B4C01E" w14:textId="10F7B33B" w:rsidR="00F80612" w:rsidRPr="00A15E16" w:rsidRDefault="00F80612" w:rsidP="00F80612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15E16">
        <w:rPr>
          <w:sz w:val="20"/>
          <w:szCs w:val="20"/>
          <w:lang w:val="en-GB"/>
        </w:rPr>
        <w:t>Typ</w:t>
      </w:r>
      <w:r w:rsidR="00A15E16" w:rsidRPr="00A15E16">
        <w:rPr>
          <w:sz w:val="20"/>
          <w:szCs w:val="20"/>
          <w:lang w:val="en-GB"/>
        </w:rPr>
        <w:t>e</w:t>
      </w:r>
      <w:r w:rsidRPr="00A15E16">
        <w:rPr>
          <w:sz w:val="20"/>
          <w:szCs w:val="20"/>
          <w:lang w:val="en-GB"/>
        </w:rPr>
        <w:t xml:space="preserve">: </w:t>
      </w:r>
      <w:r w:rsidRPr="00A15E16">
        <w:rPr>
          <w:sz w:val="20"/>
          <w:szCs w:val="20"/>
          <w:lang w:val="en-GB"/>
        </w:rPr>
        <w:tab/>
      </w:r>
      <w:r w:rsidR="00A15E16">
        <w:rPr>
          <w:sz w:val="20"/>
          <w:szCs w:val="20"/>
          <w:lang w:val="en-GB"/>
        </w:rPr>
        <w:tab/>
      </w:r>
      <w:r w:rsidRPr="00A15E16">
        <w:rPr>
          <w:sz w:val="20"/>
          <w:szCs w:val="20"/>
          <w:lang w:val="en-GB"/>
        </w:rPr>
        <w:t>B</w:t>
      </w:r>
      <w:r w:rsidR="00830FEC" w:rsidRPr="00A15E16">
        <w:rPr>
          <w:sz w:val="20"/>
          <w:szCs w:val="20"/>
          <w:lang w:val="en-GB"/>
        </w:rPr>
        <w:t>SS101</w:t>
      </w:r>
    </w:p>
    <w:p w14:paraId="113B319E" w14:textId="77777777" w:rsidR="00F80612" w:rsidRPr="00A15E16" w:rsidRDefault="00F80612" w:rsidP="00F80612">
      <w:pPr>
        <w:pStyle w:val="Default"/>
        <w:ind w:firstLine="567"/>
        <w:rPr>
          <w:sz w:val="20"/>
          <w:szCs w:val="20"/>
          <w:lang w:val="en-GB"/>
        </w:rPr>
      </w:pPr>
    </w:p>
    <w:p w14:paraId="26EB3166" w14:textId="77777777" w:rsidR="00F80612" w:rsidRPr="00A15E16" w:rsidRDefault="00F80612" w:rsidP="00F80612">
      <w:pPr>
        <w:pStyle w:val="Default"/>
        <w:ind w:firstLine="567"/>
        <w:rPr>
          <w:sz w:val="20"/>
          <w:szCs w:val="20"/>
          <w:lang w:val="en-GB"/>
        </w:rPr>
      </w:pPr>
    </w:p>
    <w:p w14:paraId="125E3063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7B9F55C8" w14:textId="77777777" w:rsidR="00D966C5" w:rsidRDefault="00D966C5" w:rsidP="00D966C5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FFA584D" w14:textId="77777777" w:rsidR="00830FEC" w:rsidRDefault="00830FEC" w:rsidP="00D966C5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21A7E5A" w14:textId="77777777" w:rsidR="00830FEC" w:rsidRDefault="00830FEC" w:rsidP="00D966C5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2D90844A" w14:textId="77777777" w:rsidR="00A15E16" w:rsidRDefault="00A15E16" w:rsidP="00A15E16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[Item: …………..]</w:t>
      </w:r>
    </w:p>
    <w:p w14:paraId="5BA6873F" w14:textId="77777777" w:rsidR="00830FEC" w:rsidRPr="00FB2BA6" w:rsidRDefault="00830FEC" w:rsidP="00A15E16">
      <w:pPr>
        <w:pStyle w:val="Default"/>
        <w:rPr>
          <w:b/>
          <w:bCs/>
          <w:color w:val="auto"/>
          <w:sz w:val="20"/>
          <w:szCs w:val="20"/>
        </w:rPr>
      </w:pPr>
    </w:p>
    <w:p w14:paraId="3AEDA1F0" w14:textId="38591313" w:rsidR="00830FEC" w:rsidRDefault="00830FEC" w:rsidP="00830FEC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</w:t>
      </w:r>
      <w:r w:rsidR="00613DB6">
        <w:rPr>
          <w:b/>
          <w:sz w:val="20"/>
          <w:szCs w:val="20"/>
        </w:rPr>
        <w:t>glue</w:t>
      </w:r>
      <w:r>
        <w:rPr>
          <w:b/>
          <w:sz w:val="20"/>
          <w:szCs w:val="20"/>
        </w:rPr>
        <w:t>LOXEAL 83-21, 10 ml</w:t>
      </w:r>
      <w:r w:rsidRPr="00D8556B">
        <w:rPr>
          <w:b/>
          <w:sz w:val="20"/>
          <w:szCs w:val="20"/>
        </w:rPr>
        <w:br/>
      </w:r>
    </w:p>
    <w:p w14:paraId="496A5944" w14:textId="63694615" w:rsidR="00830FEC" w:rsidRPr="00A15E16" w:rsidRDefault="00A15E16" w:rsidP="00830FE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="00830FEC" w:rsidRPr="00A15E16">
        <w:rPr>
          <w:sz w:val="20"/>
          <w:szCs w:val="20"/>
          <w:lang w:val="en-GB"/>
        </w:rPr>
        <w:tab/>
        <w:t>Magnetic Autocontrol GmbH</w:t>
      </w:r>
      <w:r w:rsidR="00830FEC" w:rsidRPr="00A15E16">
        <w:rPr>
          <w:sz w:val="20"/>
          <w:szCs w:val="20"/>
          <w:lang w:val="en-GB"/>
        </w:rPr>
        <w:tab/>
      </w:r>
    </w:p>
    <w:p w14:paraId="0FEF60D2" w14:textId="51DBF238" w:rsidR="00830FEC" w:rsidRPr="00A15E16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15E16">
        <w:rPr>
          <w:sz w:val="20"/>
          <w:szCs w:val="20"/>
          <w:lang w:val="en-GB"/>
        </w:rPr>
        <w:t>Typ</w:t>
      </w:r>
      <w:r w:rsidR="00A15E16" w:rsidRPr="00A15E16">
        <w:rPr>
          <w:sz w:val="20"/>
          <w:szCs w:val="20"/>
          <w:lang w:val="en-GB"/>
        </w:rPr>
        <w:t>e</w:t>
      </w:r>
      <w:r w:rsidRPr="00A15E16">
        <w:rPr>
          <w:sz w:val="20"/>
          <w:szCs w:val="20"/>
          <w:lang w:val="en-GB"/>
        </w:rPr>
        <w:t xml:space="preserve">: </w:t>
      </w:r>
      <w:r w:rsidRPr="00A15E16">
        <w:rPr>
          <w:sz w:val="20"/>
          <w:szCs w:val="20"/>
          <w:lang w:val="en-GB"/>
        </w:rPr>
        <w:tab/>
      </w:r>
      <w:r w:rsidR="00A15E16">
        <w:rPr>
          <w:sz w:val="20"/>
          <w:szCs w:val="20"/>
          <w:lang w:val="en-GB"/>
        </w:rPr>
        <w:tab/>
      </w:r>
      <w:r w:rsidRPr="00A15E16">
        <w:rPr>
          <w:sz w:val="20"/>
          <w:szCs w:val="20"/>
          <w:lang w:val="en-GB"/>
        </w:rPr>
        <w:t>KLBG100</w:t>
      </w:r>
    </w:p>
    <w:p w14:paraId="6D6206F8" w14:textId="77777777" w:rsidR="00830FEC" w:rsidRPr="00A15E16" w:rsidRDefault="00830FEC" w:rsidP="00830FEC">
      <w:pPr>
        <w:pStyle w:val="Default"/>
        <w:ind w:firstLine="567"/>
        <w:rPr>
          <w:sz w:val="20"/>
          <w:szCs w:val="20"/>
          <w:lang w:val="en-GB"/>
        </w:rPr>
      </w:pPr>
    </w:p>
    <w:p w14:paraId="64B23826" w14:textId="77777777" w:rsidR="00830FEC" w:rsidRPr="00A15E16" w:rsidRDefault="00830FEC" w:rsidP="00830FEC">
      <w:pPr>
        <w:pStyle w:val="Default"/>
        <w:ind w:firstLine="567"/>
        <w:rPr>
          <w:sz w:val="20"/>
          <w:szCs w:val="20"/>
          <w:lang w:val="en-GB"/>
        </w:rPr>
      </w:pPr>
    </w:p>
    <w:p w14:paraId="427300A2" w14:textId="77777777" w:rsidR="00613DB6" w:rsidRPr="00526951" w:rsidRDefault="00613DB6" w:rsidP="00613DB6">
      <w:pPr>
        <w:pStyle w:val="Default"/>
        <w:ind w:firstLine="567"/>
        <w:jc w:val="both"/>
        <w:rPr>
          <w:sz w:val="20"/>
          <w:szCs w:val="20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526951">
        <w:rPr>
          <w:sz w:val="20"/>
          <w:szCs w:val="20"/>
        </w:rPr>
        <w:t>Total: …………..</w:t>
      </w:r>
    </w:p>
    <w:p w14:paraId="6F363EE9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0F1874E5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38493F99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6D199237" w14:textId="77777777" w:rsidR="00830FEC" w:rsidRDefault="00830FEC" w:rsidP="00830FEC">
      <w:pPr>
        <w:pStyle w:val="Default"/>
        <w:ind w:firstLine="567"/>
        <w:jc w:val="both"/>
        <w:rPr>
          <w:sz w:val="20"/>
          <w:szCs w:val="20"/>
        </w:rPr>
      </w:pPr>
    </w:p>
    <w:p w14:paraId="1C2FD837" w14:textId="77777777" w:rsidR="00A15E16" w:rsidRDefault="00A15E16" w:rsidP="00A15E16">
      <w:pPr>
        <w:pStyle w:val="Default"/>
        <w:ind w:left="56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[Item: …………..]</w:t>
      </w:r>
    </w:p>
    <w:p w14:paraId="7FA24DF2" w14:textId="77777777" w:rsidR="00830FEC" w:rsidRDefault="00830FEC" w:rsidP="00830FEC">
      <w:pPr>
        <w:pStyle w:val="Default"/>
        <w:ind w:firstLine="567"/>
        <w:jc w:val="both"/>
        <w:rPr>
          <w:b/>
          <w:bCs/>
          <w:sz w:val="20"/>
          <w:szCs w:val="20"/>
        </w:rPr>
      </w:pPr>
    </w:p>
    <w:p w14:paraId="01CF403B" w14:textId="002663DD" w:rsidR="00830FEC" w:rsidRDefault="00830FEC" w:rsidP="00830FEC">
      <w:pPr>
        <w:pStyle w:val="Default"/>
        <w:ind w:left="567"/>
        <w:rPr>
          <w:sz w:val="20"/>
          <w:szCs w:val="20"/>
        </w:rPr>
      </w:pPr>
      <w:r>
        <w:rPr>
          <w:b/>
          <w:sz w:val="20"/>
          <w:szCs w:val="20"/>
        </w:rPr>
        <w:t xml:space="preserve">Option </w:t>
      </w:r>
      <w:r w:rsidR="00613DB6">
        <w:rPr>
          <w:b/>
          <w:sz w:val="20"/>
          <w:szCs w:val="20"/>
        </w:rPr>
        <w:t>cleaner</w:t>
      </w:r>
      <w:r w:rsidRPr="00D8556B">
        <w:rPr>
          <w:b/>
          <w:sz w:val="20"/>
          <w:szCs w:val="20"/>
        </w:rPr>
        <w:br/>
      </w:r>
    </w:p>
    <w:p w14:paraId="06DFD8DA" w14:textId="504BAE5F" w:rsidR="00830FEC" w:rsidRPr="00A15E16" w:rsidRDefault="00A15E16" w:rsidP="00830FE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E01C2">
        <w:rPr>
          <w:sz w:val="20"/>
          <w:szCs w:val="20"/>
          <w:lang w:val="en-GB"/>
        </w:rPr>
        <w:t>Manufacturer:</w:t>
      </w:r>
      <w:r w:rsidR="00830FEC" w:rsidRPr="00A15E16">
        <w:rPr>
          <w:sz w:val="20"/>
          <w:szCs w:val="20"/>
          <w:lang w:val="en-GB"/>
        </w:rPr>
        <w:tab/>
        <w:t>Magnetic Autocontrol GmbH</w:t>
      </w:r>
      <w:r w:rsidR="00830FEC" w:rsidRPr="00A15E16">
        <w:rPr>
          <w:sz w:val="20"/>
          <w:szCs w:val="20"/>
          <w:lang w:val="en-GB"/>
        </w:rPr>
        <w:tab/>
      </w:r>
    </w:p>
    <w:p w14:paraId="548EC643" w14:textId="386CCF78" w:rsidR="00830FEC" w:rsidRPr="00A15E16" w:rsidRDefault="00830FEC" w:rsidP="00830FEC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A15E16">
        <w:rPr>
          <w:sz w:val="20"/>
          <w:szCs w:val="20"/>
          <w:lang w:val="en-GB"/>
        </w:rPr>
        <w:t>Typ</w:t>
      </w:r>
      <w:r w:rsidR="00A15E16" w:rsidRPr="00A15E16">
        <w:rPr>
          <w:sz w:val="20"/>
          <w:szCs w:val="20"/>
          <w:lang w:val="en-GB"/>
        </w:rPr>
        <w:t>e</w:t>
      </w:r>
      <w:r w:rsidRPr="00A15E16">
        <w:rPr>
          <w:sz w:val="20"/>
          <w:szCs w:val="20"/>
          <w:lang w:val="en-GB"/>
        </w:rPr>
        <w:t xml:space="preserve">: </w:t>
      </w:r>
      <w:r w:rsidRPr="00A15E16">
        <w:rPr>
          <w:sz w:val="20"/>
          <w:szCs w:val="20"/>
          <w:lang w:val="en-GB"/>
        </w:rPr>
        <w:tab/>
      </w:r>
      <w:r w:rsidR="00A15E16">
        <w:rPr>
          <w:sz w:val="20"/>
          <w:szCs w:val="20"/>
          <w:lang w:val="en-GB"/>
        </w:rPr>
        <w:tab/>
      </w:r>
      <w:r w:rsidRPr="00A15E16">
        <w:rPr>
          <w:sz w:val="20"/>
          <w:szCs w:val="20"/>
          <w:lang w:val="en-GB"/>
        </w:rPr>
        <w:t>UR01</w:t>
      </w:r>
    </w:p>
    <w:p w14:paraId="0458E97A" w14:textId="77777777" w:rsidR="00830FEC" w:rsidRPr="00A15E16" w:rsidRDefault="00830FEC" w:rsidP="00830FEC">
      <w:pPr>
        <w:pStyle w:val="Default"/>
        <w:ind w:firstLine="567"/>
        <w:rPr>
          <w:sz w:val="20"/>
          <w:szCs w:val="20"/>
          <w:lang w:val="en-GB"/>
        </w:rPr>
      </w:pPr>
    </w:p>
    <w:p w14:paraId="62019C26" w14:textId="77777777" w:rsidR="00830FEC" w:rsidRPr="00A15E16" w:rsidRDefault="00830FEC" w:rsidP="00830FEC">
      <w:pPr>
        <w:pStyle w:val="Default"/>
        <w:ind w:firstLine="567"/>
        <w:rPr>
          <w:sz w:val="20"/>
          <w:szCs w:val="20"/>
          <w:lang w:val="en-GB"/>
        </w:rPr>
      </w:pPr>
    </w:p>
    <w:p w14:paraId="5F36431B" w14:textId="3FB95B4B" w:rsidR="00613DB6" w:rsidRPr="00526951" w:rsidRDefault="00830FEC" w:rsidP="00613DB6">
      <w:pPr>
        <w:pStyle w:val="Default"/>
        <w:ind w:firstLine="567"/>
        <w:jc w:val="both"/>
        <w:rPr>
          <w:sz w:val="20"/>
          <w:szCs w:val="20"/>
        </w:rPr>
      </w:pPr>
      <w:r w:rsidRPr="00613DB6">
        <w:rPr>
          <w:sz w:val="20"/>
          <w:szCs w:val="20"/>
          <w:lang w:val="en-GB"/>
        </w:rPr>
        <w:t>Menge</w:t>
      </w:r>
      <w:r w:rsidR="00613DB6" w:rsidRPr="00613DB6">
        <w:rPr>
          <w:sz w:val="20"/>
          <w:szCs w:val="20"/>
          <w:lang w:val="en-US"/>
        </w:rPr>
        <w:t xml:space="preserve"> </w:t>
      </w:r>
      <w:r w:rsidR="00613DB6" w:rsidRPr="00CF7D9B">
        <w:rPr>
          <w:sz w:val="20"/>
          <w:szCs w:val="20"/>
          <w:lang w:val="en-US"/>
        </w:rPr>
        <w:t>Number: …………..      Unit: pieces</w:t>
      </w:r>
      <w:r w:rsidR="00613DB6" w:rsidRPr="00CF7D9B">
        <w:rPr>
          <w:sz w:val="20"/>
          <w:szCs w:val="20"/>
          <w:lang w:val="en-US"/>
        </w:rPr>
        <w:tab/>
      </w:r>
      <w:r w:rsidR="00613DB6" w:rsidRPr="00CF7D9B">
        <w:rPr>
          <w:sz w:val="20"/>
          <w:szCs w:val="20"/>
          <w:lang w:val="en-US"/>
        </w:rPr>
        <w:tab/>
        <w:t>Unit price: …………..</w:t>
      </w:r>
      <w:r w:rsidR="00613DB6" w:rsidRPr="00CF7D9B">
        <w:rPr>
          <w:sz w:val="20"/>
          <w:szCs w:val="20"/>
          <w:lang w:val="en-US"/>
        </w:rPr>
        <w:tab/>
      </w:r>
      <w:r w:rsidR="00613DB6" w:rsidRPr="00526951">
        <w:rPr>
          <w:sz w:val="20"/>
          <w:szCs w:val="20"/>
        </w:rPr>
        <w:t>Total: …………..</w:t>
      </w:r>
    </w:p>
    <w:p w14:paraId="71DF70B2" w14:textId="6E97E76B" w:rsidR="00EB35C3" w:rsidRPr="00EF4C64" w:rsidRDefault="00EB35C3" w:rsidP="00EF4C64">
      <w:pPr>
        <w:pStyle w:val="Default"/>
        <w:ind w:firstLine="567"/>
        <w:jc w:val="both"/>
        <w:rPr>
          <w:sz w:val="20"/>
          <w:szCs w:val="20"/>
        </w:rPr>
      </w:pPr>
    </w:p>
    <w:sectPr w:rsidR="00EB35C3" w:rsidRPr="00EF4C64" w:rsidSect="001C20B3">
      <w:headerReference w:type="default" r:id="rId8"/>
      <w:footerReference w:type="default" r:id="rId9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EB95B" w14:textId="77777777" w:rsidR="00613DB6" w:rsidRDefault="00613DB6" w:rsidP="00C05D8B">
      <w:r>
        <w:separator/>
      </w:r>
    </w:p>
  </w:endnote>
  <w:endnote w:type="continuationSeparator" w:id="0">
    <w:p w14:paraId="50189E8F" w14:textId="77777777" w:rsidR="00613DB6" w:rsidRDefault="00613DB6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862D1" w14:textId="77777777" w:rsidR="00613DB6" w:rsidRPr="004B4327" w:rsidRDefault="00613DB6" w:rsidP="001C20B3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FILENAME   \* MERGEFORMAT </w:instrText>
    </w:r>
    <w:r>
      <w:rPr>
        <w:rFonts w:ascii="Arial" w:hAnsi="Arial" w:cs="Arial"/>
        <w:sz w:val="16"/>
        <w:szCs w:val="16"/>
      </w:rPr>
      <w:fldChar w:fldCharType="separate"/>
    </w:r>
    <w:r w:rsidR="008C2619">
      <w:rPr>
        <w:rFonts w:ascii="Arial" w:hAnsi="Arial" w:cs="Arial"/>
        <w:noProof/>
        <w:sz w:val="16"/>
        <w:szCs w:val="16"/>
      </w:rPr>
      <w:t>5627007EN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 w:rsidRPr="004B4327">
      <w:rPr>
        <w:rFonts w:ascii="Arial" w:hAnsi="Arial" w:cs="Arial"/>
        <w:sz w:val="16"/>
        <w:szCs w:val="16"/>
      </w:rPr>
      <w:fldChar w:fldCharType="begin"/>
    </w:r>
    <w:r w:rsidRPr="004B4327">
      <w:rPr>
        <w:rFonts w:ascii="Arial" w:hAnsi="Arial" w:cs="Arial"/>
        <w:sz w:val="16"/>
        <w:szCs w:val="16"/>
      </w:rPr>
      <w:instrText>PAGE   \* MERGEFORMAT</w:instrText>
    </w:r>
    <w:r w:rsidRPr="004B4327">
      <w:rPr>
        <w:rFonts w:ascii="Arial" w:hAnsi="Arial" w:cs="Arial"/>
        <w:sz w:val="16"/>
        <w:szCs w:val="16"/>
      </w:rPr>
      <w:fldChar w:fldCharType="separate"/>
    </w:r>
    <w:r w:rsidR="0099755C">
      <w:rPr>
        <w:rFonts w:ascii="Arial" w:hAnsi="Arial" w:cs="Arial"/>
        <w:noProof/>
        <w:sz w:val="16"/>
        <w:szCs w:val="16"/>
      </w:rPr>
      <w:t>4</w:t>
    </w:r>
    <w:r w:rsidRPr="004B4327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 \* MERGEFORMAT </w:instrText>
    </w:r>
    <w:r>
      <w:rPr>
        <w:rFonts w:ascii="Arial" w:hAnsi="Arial" w:cs="Arial"/>
        <w:sz w:val="16"/>
        <w:szCs w:val="16"/>
      </w:rPr>
      <w:fldChar w:fldCharType="separate"/>
    </w:r>
    <w:r w:rsidR="0099755C">
      <w:rPr>
        <w:rFonts w:ascii="Arial" w:hAnsi="Arial" w:cs="Arial"/>
        <w:noProof/>
        <w:sz w:val="16"/>
        <w:szCs w:val="16"/>
      </w:rPr>
      <w:t>10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DATE   \* MERGEFORMAT </w:instrText>
    </w:r>
    <w:r>
      <w:rPr>
        <w:rFonts w:ascii="Arial" w:hAnsi="Arial" w:cs="Arial"/>
        <w:sz w:val="16"/>
        <w:szCs w:val="16"/>
      </w:rPr>
      <w:fldChar w:fldCharType="separate"/>
    </w:r>
    <w:r w:rsidR="0099755C">
      <w:rPr>
        <w:rFonts w:ascii="Arial" w:hAnsi="Arial" w:cs="Arial"/>
        <w:noProof/>
        <w:sz w:val="16"/>
        <w:szCs w:val="16"/>
      </w:rPr>
      <w:t>21.12.2021</w:t>
    </w:r>
    <w:r>
      <w:rPr>
        <w:rFonts w:ascii="Arial" w:hAnsi="Arial" w:cs="Arial"/>
        <w:sz w:val="16"/>
        <w:szCs w:val="16"/>
      </w:rPr>
      <w:fldChar w:fldCharType="end"/>
    </w:r>
  </w:p>
  <w:p w14:paraId="5F73AF6F" w14:textId="77777777" w:rsidR="00613DB6" w:rsidRDefault="00613DB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1D3A1" w14:textId="77777777" w:rsidR="00613DB6" w:rsidRDefault="00613DB6" w:rsidP="00C05D8B">
      <w:r>
        <w:separator/>
      </w:r>
    </w:p>
  </w:footnote>
  <w:footnote w:type="continuationSeparator" w:id="0">
    <w:p w14:paraId="73F53F4F" w14:textId="77777777" w:rsidR="00613DB6" w:rsidRDefault="00613DB6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8BA34" w14:textId="77777777" w:rsidR="00613DB6" w:rsidRPr="00C05D8B" w:rsidRDefault="00613DB6" w:rsidP="00A858A9">
    <w:pPr>
      <w:pStyle w:val="Kopfzeile"/>
      <w:tabs>
        <w:tab w:val="clear" w:pos="4536"/>
        <w:tab w:val="clear" w:pos="9072"/>
      </w:tabs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031A5474" wp14:editId="2426A7EE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2B9B"/>
    <w:rsid w:val="000047E6"/>
    <w:rsid w:val="00006505"/>
    <w:rsid w:val="00013C81"/>
    <w:rsid w:val="00030443"/>
    <w:rsid w:val="000727ED"/>
    <w:rsid w:val="000749EA"/>
    <w:rsid w:val="00090505"/>
    <w:rsid w:val="000A0747"/>
    <w:rsid w:val="000C3DEB"/>
    <w:rsid w:val="000D0E1F"/>
    <w:rsid w:val="000D22BB"/>
    <w:rsid w:val="00125351"/>
    <w:rsid w:val="001401FC"/>
    <w:rsid w:val="00140E5B"/>
    <w:rsid w:val="00192F2D"/>
    <w:rsid w:val="001C1DBB"/>
    <w:rsid w:val="001C20B3"/>
    <w:rsid w:val="001D7609"/>
    <w:rsid w:val="00225FB1"/>
    <w:rsid w:val="002335FB"/>
    <w:rsid w:val="002403F1"/>
    <w:rsid w:val="00267104"/>
    <w:rsid w:val="00271DB6"/>
    <w:rsid w:val="002B51DE"/>
    <w:rsid w:val="00332ED6"/>
    <w:rsid w:val="0033518A"/>
    <w:rsid w:val="00347728"/>
    <w:rsid w:val="00397AC7"/>
    <w:rsid w:val="003C26CA"/>
    <w:rsid w:val="003D012B"/>
    <w:rsid w:val="0044683F"/>
    <w:rsid w:val="00491AC7"/>
    <w:rsid w:val="004A55A9"/>
    <w:rsid w:val="004A5662"/>
    <w:rsid w:val="004B4327"/>
    <w:rsid w:val="004D69CA"/>
    <w:rsid w:val="005656A1"/>
    <w:rsid w:val="00571EA4"/>
    <w:rsid w:val="0057429C"/>
    <w:rsid w:val="005A64C4"/>
    <w:rsid w:val="005B6FD3"/>
    <w:rsid w:val="005B7461"/>
    <w:rsid w:val="005C67DE"/>
    <w:rsid w:val="005F0540"/>
    <w:rsid w:val="005F4A9C"/>
    <w:rsid w:val="005F68AA"/>
    <w:rsid w:val="00600FDD"/>
    <w:rsid w:val="00602386"/>
    <w:rsid w:val="00611152"/>
    <w:rsid w:val="00613DB6"/>
    <w:rsid w:val="00621228"/>
    <w:rsid w:val="00623353"/>
    <w:rsid w:val="006304DA"/>
    <w:rsid w:val="00644778"/>
    <w:rsid w:val="0065013A"/>
    <w:rsid w:val="0066750A"/>
    <w:rsid w:val="006D0128"/>
    <w:rsid w:val="006F6686"/>
    <w:rsid w:val="00717274"/>
    <w:rsid w:val="00785089"/>
    <w:rsid w:val="007923F1"/>
    <w:rsid w:val="007C1B20"/>
    <w:rsid w:val="008120D1"/>
    <w:rsid w:val="00830FEC"/>
    <w:rsid w:val="008407C6"/>
    <w:rsid w:val="008504FB"/>
    <w:rsid w:val="0086155C"/>
    <w:rsid w:val="008925F6"/>
    <w:rsid w:val="008C2619"/>
    <w:rsid w:val="008E4BF7"/>
    <w:rsid w:val="008E5625"/>
    <w:rsid w:val="00917916"/>
    <w:rsid w:val="009259FD"/>
    <w:rsid w:val="00934B23"/>
    <w:rsid w:val="00987990"/>
    <w:rsid w:val="0099755C"/>
    <w:rsid w:val="00997A9E"/>
    <w:rsid w:val="009A75A8"/>
    <w:rsid w:val="009C1497"/>
    <w:rsid w:val="009C521B"/>
    <w:rsid w:val="009D1A93"/>
    <w:rsid w:val="00A15E16"/>
    <w:rsid w:val="00A364D3"/>
    <w:rsid w:val="00A858A9"/>
    <w:rsid w:val="00AF1D17"/>
    <w:rsid w:val="00AF6EC2"/>
    <w:rsid w:val="00AF7402"/>
    <w:rsid w:val="00B370B1"/>
    <w:rsid w:val="00B9643B"/>
    <w:rsid w:val="00BD57DC"/>
    <w:rsid w:val="00C05D8B"/>
    <w:rsid w:val="00C26593"/>
    <w:rsid w:val="00C27677"/>
    <w:rsid w:val="00C3636B"/>
    <w:rsid w:val="00C61B1F"/>
    <w:rsid w:val="00CA4223"/>
    <w:rsid w:val="00CB1DF9"/>
    <w:rsid w:val="00CD4947"/>
    <w:rsid w:val="00CD786D"/>
    <w:rsid w:val="00CE01C2"/>
    <w:rsid w:val="00D77EEE"/>
    <w:rsid w:val="00D966C5"/>
    <w:rsid w:val="00DC7BEB"/>
    <w:rsid w:val="00DF3CCC"/>
    <w:rsid w:val="00DF4520"/>
    <w:rsid w:val="00E27C2F"/>
    <w:rsid w:val="00E64DC4"/>
    <w:rsid w:val="00E81F9A"/>
    <w:rsid w:val="00E8470A"/>
    <w:rsid w:val="00EB19FD"/>
    <w:rsid w:val="00EB35C3"/>
    <w:rsid w:val="00EB3F3F"/>
    <w:rsid w:val="00EF4C64"/>
    <w:rsid w:val="00F17C61"/>
    <w:rsid w:val="00F802EE"/>
    <w:rsid w:val="00F80612"/>
    <w:rsid w:val="00FA55C6"/>
    <w:rsid w:val="00FB1E96"/>
    <w:rsid w:val="00FB2BA6"/>
    <w:rsid w:val="00FB2F75"/>
    <w:rsid w:val="00FD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30F7E80D"/>
  <w15:docId w15:val="{C764A51B-99D9-4939-A8A0-88D19A6B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2335F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35F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35FB"/>
    <w:rPr>
      <w:rFonts w:asciiTheme="minorHAnsi" w:eastAsiaTheme="minorHAnsi" w:hAnsiTheme="minorHAnsi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35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35FB"/>
    <w:rPr>
      <w:rFonts w:asciiTheme="minorHAnsi" w:eastAsiaTheme="minorHAnsi" w:hAnsi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5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2D341-31B9-4172-B557-922F061C6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WORD-Dokument</Template>
  <TotalTime>0</TotalTime>
  <Pages>10</Pages>
  <Words>1514</Words>
  <Characters>9540</Characters>
  <Application>Microsoft Office Word</Application>
  <DocSecurity>4</DocSecurity>
  <Lines>79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Maurer, Rapp &amp; Henneberg</Company>
  <LinksUpToDate>false</LinksUpToDate>
  <CharactersWithSpaces>11032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Jaeger, Detlef</dc:creator>
  <cp:lastModifiedBy>Wolf, Heike</cp:lastModifiedBy>
  <cp:revision>2</cp:revision>
  <dcterms:created xsi:type="dcterms:W3CDTF">2021-12-21T12:42:00Z</dcterms:created>
  <dcterms:modified xsi:type="dcterms:W3CDTF">2021-12-21T12:42:00Z</dcterms:modified>
</cp:coreProperties>
</file>